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a671" w14:paraId="81aa671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826711">
        <w:t>1169</w:t>
      </w:r>
      <w:r w:rsidR="00D259A4">
        <w:t>/16-</w:t>
      </w:r>
      <w:r w:rsidR="00826711">
        <w:t>5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E97428" w:rsidRPr="00E97428">
        <w:t>STARI MLIN j.d.o.o., Radikovci, Matije Gupca 1, MBS: 030136594, OIB: 02576313988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E97428" w:rsidRPr="00E97428">
        <w:t>STARI MLIN j.d.o.o., Radikovci, Matije Gupca 1, MBS: 030136594, OIB: 02576313988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E97428">
        <w:t>Ivana Krstić iz Osijeka</w:t>
      </w:r>
      <w:r w:rsidR="00717947">
        <w:t xml:space="preserve">, </w:t>
      </w:r>
      <w:r w:rsidR="00E97428">
        <w:t>Županijska 2</w:t>
      </w:r>
      <w:r w:rsidR="00841C42">
        <w:t xml:space="preserve">, OIB: </w:t>
      </w:r>
      <w:r w:rsidR="00E97428">
        <w:t>47574637103</w:t>
      </w:r>
      <w:r w:rsidR="0009206B">
        <w:t>.</w:t>
      </w:r>
    </w:p>
    <w:p w:rsidRDefault="00A26E0B" w:rsidP="003742E1" w:rsidR="004B741D">
      <w:pPr>
        <w:pStyle w:val="BodyText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600308">
        <w:t>4</w:t>
      </w:r>
      <w:r w:rsidR="00FF2438">
        <w:t xml:space="preserve"> </w:t>
      </w:r>
      <w:r w:rsidR="00600308">
        <w:t>svibnja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E97428" w:rsidRPr="00E97428">
        <w:t>STARI MLIN j.d.o.o., Radikovci, Matije Gupca 1, MBS: 030136594, OIB: 02576313988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1359AC">
        <w:t>1</w:t>
      </w:r>
      <w:r w:rsidR="009F5A8F">
        <w:t xml:space="preserve">. </w:t>
      </w:r>
      <w:r w:rsidR="001359AC">
        <w:t>rujna</w:t>
      </w:r>
      <w:r w:rsidR="00841C42">
        <w:t xml:space="preserve"> </w:t>
      </w:r>
      <w:r w:rsidR="009F5A8F">
        <w:t>201</w:t>
      </w:r>
      <w:r w:rsidR="00493F6B">
        <w:t>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1E1BC5" w:rsidP="00004F11" w:rsidR="001E1BC5">
      <w:pPr>
        <w:pStyle w:val="BodyText"/>
        <w:ind w:firstLine="708"/>
      </w:pPr>
    </w:p>
    <w:p w:rsidRDefault="001E1BC5" w:rsidP="001E1BC5" w:rsidR="00E97428">
      <w:pPr>
        <w:jc w:val="right"/>
      </w:pPr>
      <w:r>
        <w:tab/>
      </w:r>
    </w:p>
    <w:p w:rsidRDefault="001E1BC5" w:rsidP="001E1BC5" w:rsidR="001E1BC5">
      <w:pPr>
        <w:jc w:val="right"/>
      </w:pPr>
      <w:r>
        <w:lastRenderedPageBreak/>
        <w:t>6 St-</w:t>
      </w:r>
      <w:r w:rsidR="00826711">
        <w:t>1169</w:t>
      </w:r>
      <w:r>
        <w:t>/16-</w:t>
      </w:r>
      <w:r w:rsidR="00826711">
        <w:t>5</w:t>
      </w:r>
    </w:p>
    <w:p w:rsidRDefault="001E1BC5" w:rsidP="001E1BC5" w:rsidR="001E1BC5">
      <w:pPr>
        <w:pStyle w:val="BodyText"/>
        <w:tabs>
          <w:tab w:pos="1695" w:val="left"/>
        </w:tabs>
        <w:ind w:firstLine="708"/>
      </w:pPr>
    </w:p>
    <w:p w:rsidRDefault="001E1BC5" w:rsidP="00004F11" w:rsidR="001E1BC5">
      <w:pPr>
        <w:pStyle w:val="BodyText"/>
        <w:ind w:firstLine="708"/>
      </w:pPr>
    </w:p>
    <w:p w:rsidRDefault="00316834" w:rsidP="00841C42" w:rsidR="00316834">
      <w:pPr>
        <w:pStyle w:val="BodyText"/>
      </w:pPr>
      <w:r>
        <w:t xml:space="preserve">od </w:t>
      </w:r>
      <w:r w:rsidR="00600308">
        <w:t>503</w:t>
      </w:r>
      <w:r w:rsidR="00841C42">
        <w:t xml:space="preserve"> </w:t>
      </w:r>
      <w:r>
        <w:t xml:space="preserve">dana u ukupnom iznosu od </w:t>
      </w:r>
      <w:r w:rsidR="00600308">
        <w:t>31</w:t>
      </w:r>
      <w:r w:rsidR="00FF2438">
        <w:t>.</w:t>
      </w:r>
      <w:r w:rsidR="00600308">
        <w:t>021</w:t>
      </w:r>
      <w:r w:rsidR="00841C42">
        <w:t>,</w:t>
      </w:r>
      <w:r w:rsidR="00600308">
        <w:t>81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600308">
        <w:t>3</w:t>
      </w:r>
      <w:r>
        <w:t xml:space="preserve"> </w:t>
      </w:r>
      <w:r w:rsidR="00C03DCE">
        <w:t>zaposlen</w:t>
      </w:r>
      <w:r w:rsidR="00600308">
        <w:t>ih</w:t>
      </w:r>
      <w:r>
        <w:t>.</w:t>
      </w:r>
    </w:p>
    <w:p w:rsidRDefault="009F5A8F" w:rsidP="00DD6DE4" w:rsidR="009F5A8F">
      <w:pPr>
        <w:pStyle w:val="BodyText"/>
        <w:ind w:firstLine="708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E97428">
        <w:t>Ivana Krstić</w:t>
      </w:r>
      <w:r w:rsidR="001359AC">
        <w:t xml:space="preserve"> iz Osijeka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600308">
        <w:t>4</w:t>
      </w:r>
      <w:r w:rsidR="00841C42">
        <w:t>.</w:t>
      </w:r>
      <w:r w:rsidR="00600308">
        <w:t>5</w:t>
      </w:r>
      <w:r w:rsidR="00841C42">
        <w:t>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434598">
        <w:t>21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0D72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359AC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0D72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34598"/>
    <w:rsid w:val="00447FD2"/>
    <w:rsid w:val="004509D9"/>
    <w:rsid w:val="0045313C"/>
    <w:rsid w:val="004806AD"/>
    <w:rsid w:val="004814C7"/>
    <w:rsid w:val="00493F6B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0308"/>
    <w:rsid w:val="00607E75"/>
    <w:rsid w:val="006235FB"/>
    <w:rsid w:val="00647522"/>
    <w:rsid w:val="00663D24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26711"/>
    <w:rsid w:val="00841C42"/>
    <w:rsid w:val="00845777"/>
    <w:rsid w:val="00850A85"/>
    <w:rsid w:val="008737C5"/>
    <w:rsid w:val="00891BF4"/>
    <w:rsid w:val="00896E74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5A8F"/>
    <w:rsid w:val="009F6A0F"/>
    <w:rsid w:val="00A025E8"/>
    <w:rsid w:val="00A07AC6"/>
    <w:rsid w:val="00A15670"/>
    <w:rsid w:val="00A26E0B"/>
    <w:rsid w:val="00A402F9"/>
    <w:rsid w:val="00A5380E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07A93"/>
    <w:rsid w:val="00E1321F"/>
    <w:rsid w:val="00E171AF"/>
    <w:rsid w:val="00E430E2"/>
    <w:rsid w:val="00E43272"/>
    <w:rsid w:val="00E45476"/>
    <w:rsid w:val="00E55AA4"/>
    <w:rsid w:val="00E771C0"/>
    <w:rsid w:val="00E92E59"/>
    <w:rsid w:val="00E97428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320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20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20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320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20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20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MLIN jednostavno društvo s ograničenom odgovornošću za ugostiteljstvo i proizvodnju</izvorni_sadrzaj>
    <derivirana_varijabla naziv="DomainObject.Predmet.ProtustrankaFormated_1">  STARI MLIN jednostavno društvo s ograničenom odgovornošću za ugostiteljstvo i proizvodnju</derivirana_varijabla>
  </DomainObject.Predmet.ProtustrankaFormated>
  <DomainObject.Predmet.ProtustrankaFormatedOIB>
    <izvorni_sadrzaj>  STARI MLIN jednostavno društvo s ograničenom odgovornošću za ugostiteljstvo i proizvodnju, OIB 02576313988</izvorni_sadrzaj>
    <derivirana_varijabla naziv="DomainObject.Predmet.ProtustrankaFormatedOIB_1">  STARI MLIN jednostavno društvo s ograničenom odgovornošću za ugostiteljstvo i proizvodnju, OIB 02576313988</derivirana_varijabla>
  </DomainObject.Predmet.ProtustrankaFormatedOIB>
  <DomainObject.Predmet.ProtustrankaFormatedWithAdress>
    <izvorni_sadrzaj> STARI MLIN jednostavno društvo s ograničenom odgovornošću za ugostiteljstvo i proizvodnju, Matije Gupca 1, 31542 Radikovci</izvorni_sadrzaj>
    <derivirana_varijabla naziv="DomainObject.Predmet.ProtustrankaFormatedWithAdress_1"> STARI MLIN jednostavno društvo s ograničenom odgovornošću za ugostiteljstvo i proizvodnju, Matije Gupca 1, 31542 Radikovci</derivirana_varijabla>
  </DomainObject.Predmet.ProtustrankaFormatedWithAdress>
  <DomainObject.Predmet.ProtustrankaFormatedWithAdressOIB>
    <izvorni_sadrzaj> STARI MLIN jednostavno društvo s ograničenom odgovornošću za ugostiteljstvo i proizvodnju, OIB 02576313988, Matije Gupca 1, 31542 Radikovci</izvorni_sadrzaj>
    <derivirana_varijabla naziv="DomainObject.Predmet.ProtustrankaFormatedWithAdressOIB_1"> STARI MLIN jednostavno društvo s ograničenom odgovornošću za ugostiteljstvo i proizvodnju, OIB 02576313988, Matije Gupca 1, 31542 Radikovci</derivirana_varijabla>
  </DomainObject.Predmet.ProtustrankaFormatedWithAdressOIB>
  <DomainObject.Predmet.ProtustrankaWithAdress>
    <izvorni_sadrzaj>STARI MLIN jednostavno društvo s ograničenom odgovornošću za ugostiteljstvo i proizvodnju Matije Gupca 1, 31542 Radikovci</izvorni_sadrzaj>
    <derivirana_varijabla naziv="DomainObject.Predmet.ProtustrankaWithAdress_1">STARI MLIN jednostavno društvo s ograničenom odgovornošću za ugostiteljstvo i proizvodnju Matije Gupca 1, 31542 Radikovci</derivirana_varijabla>
  </DomainObject.Predmet.ProtustrankaWithAdress>
  <DomainObject.Predmet.ProtustrankaWithAdressOIB>
    <izvorni_sadrzaj>STARI MLIN jednostavno društvo s ograničenom odgovornošću za ugostiteljstvo i proizvodnju, OIB 02576313988, Matije Gupca 1, 31542 Radikovci</izvorni_sadrzaj>
    <derivirana_varijabla naziv="DomainObject.Predmet.ProtustrankaWithAdressOIB_1">STARI MLIN jednostavno društvo s ograničenom odgovornošću za ugostiteljstvo i proizvodnju, OIB 02576313988, Matije Gupca 1, 31542 Radikovci</derivirana_varijabla>
  </DomainObject.Predmet.ProtustrankaWithAdressOIB>
  <DomainObject.Predmet.ProtustrankaNazivFormated>
    <izvorni_sadrzaj>STARI MLIN jednostavno društvo s ograničenom odgovornošću za ugostiteljstvo i proizvodnju</izvorni_sadrzaj>
    <derivirana_varijabla naziv="DomainObject.Predmet.ProtustrankaNazivFormated_1">STARI MLIN jednostavno društvo s ograničenom odgovornošću za ugostiteljstvo i proizvodnju</derivirana_varijabla>
  </DomainObject.Predmet.ProtustrankaNazivFormated>
  <DomainObject.Predmet.ProtustrankaNazivFormatedOIB>
    <izvorni_sadrzaj>STARI MLIN jednostavno društvo s ograničenom odgovornošću za ugostiteljstvo i proizvodnju, OIB 02576313988</izvorni_sadrzaj>
    <derivirana_varijabla naziv="DomainObject.Predmet.ProtustrankaNazivFormatedOIB_1">STARI MLIN jednostavno društvo s ograničenom odgovornošću za ugostiteljstvo i proizvodnju, OIB 02576313988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MLIN jednostavno društvo s ograničenom odgovornošću za ugostiteljstvo i proizvodnju</item>
    </izvorni_sadrzaj>
    <derivirana_varijabla naziv="DomainObject.Predmet.ProtuStrankaListFormated_1">
      <item>STARI MLIN jednostavno društvo s ograničenom odgovornošću za ugostiteljstvo i proizvodnju</item>
    </derivirana_varijabla>
  </DomainObject.Predmet.ProtuStrankaListFormated>
  <DomainObject.Predmet.ProtuStrankaListFormatedOIB>
    <izvorni_sadrzaj>
      <item>STARI MLIN jednostavno društvo s ograničenom odgovornošću za ugostiteljstvo i proizvodnju, OIB 02576313988</item>
    </izvorni_sadrzaj>
    <derivirana_varijabla naziv="DomainObject.Predmet.ProtuStrankaListFormatedOIB_1">
      <item>STARI MLIN jednostavno društvo s ograničenom odgovornošću za ugostiteljstvo i proizvodnju, OIB 02576313988</item>
    </derivirana_varijabla>
  </DomainObject.Predmet.ProtuStrankaListFormatedOIB>
  <DomainObject.Predmet.ProtuStrankaListFormatedWithAdress>
    <izvorni_sadrzaj>
      <item>STARI MLIN jednostavno društvo s ograničenom odgovornošću za ugostiteljstvo i proizvodnju, Matije Gupca 1, 31542 Radikovci</item>
    </izvorni_sadrzaj>
    <derivirana_varijabla naziv="DomainObject.Predmet.ProtuStrankaListFormatedWithAdress_1">
      <item>STARI MLIN jednostavno društvo s ograničenom odgovornošću za ugostiteljstvo i proizvodnju, Matije Gupca 1, 31542 Radikovci</item>
    </derivirana_varijabla>
  </DomainObject.Predmet.ProtuStrankaListFormatedWithAdress>
  <DomainObject.Predmet.ProtuStrankaListFormatedWithAdressOIB>
    <izvorni_sadrzaj>
      <item>STARI MLIN jednostavno društvo s ograničenom odgovornošću za ugostiteljstvo i proizvodnju, OIB 02576313988, Matije Gupca 1, 31542 Radikovci</item>
    </izvorni_sadrzaj>
    <derivirana_varijabla naziv="DomainObject.Predmet.ProtuStrankaListFormatedWithAdressOIB_1">
      <item>STARI MLIN jednostavno društvo s ograničenom odgovornošću za ugostiteljstvo i proizvodnju, OIB 02576313988, Matije Gupca 1, 31542 Radikovci</item>
    </derivirana_varijabla>
  </DomainObject.Predmet.ProtuStrankaListFormatedWithAdressOIB>
  <DomainObject.Predmet.ProtuStrankaListNazivFormated>
    <izvorni_sadrzaj>
      <item>STARI MLIN jednostavno društvo s ograničenom odgovornošću za ugostiteljstvo i proizvodnju</item>
    </izvorni_sadrzaj>
    <derivirana_varijabla naziv="DomainObject.Predmet.ProtuStrankaListNazivFormated_1">
      <item>STARI MLIN jednostavno društvo s ograničenom odgovornošću za ugostiteljstvo i proizvodnju</item>
    </derivirana_varijabla>
  </DomainObject.Predmet.ProtuStrankaListNazivFormated>
  <DomainObject.Predmet.ProtuStrankaListNazivFormatedOIB>
    <izvorni_sadrzaj>
      <item>STARI MLIN jednostavno društvo s ograničenom odgovornošću za ugostiteljstvo i proizvodnju, OIB 02576313988</item>
    </izvorni_sadrzaj>
    <derivirana_varijabla naziv="DomainObject.Predmet.ProtuStrankaListNazivFormatedOIB_1">
      <item>STARI MLIN jednostavno društvo s ograničenom odgovornošću za ugostiteljstvo i proizvodnju, OIB 02576313988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MLIN jednostavno društvo s ograničenom odgovornošću za ugostiteljstvo i proizvodnju</izvorni_sadrzaj>
    <derivirana_varijabla naziv="DomainObject.Predmet.ProtustrankaIDrugi_1">STARI MLIN jednostavno društvo s ograničenom odgovornošću za ugostiteljstvo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MLIN jednostavno društvo s ograničenom odgovornošću za ugostiteljstvo i proizvodnju, OIB 02576313988, Matije Gupca 1, 31542 Radikovci</izvorni_sadrzaj>
    <derivirana_varijabla naziv="DomainObject.Predmet.ProtustrankaIDrugiAdressOIB_1">STARI MLIN jednostavno društvo s ograničenom odgovornošću za ugostiteljstvo i proizvodnju, OIB 02576313988, Matije Gupca 1, 31542 Radikovci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MLIN jednostavno društvo s ograničenom odgovornošću za ugostiteljstvo i proizvodnju</item>
    </izvorni_sadrzaj>
    <derivirana_varijabla naziv="DomainObject.Predmet.SudioniciListNaziv_1">
      <item>FINA RC OSIJEK</item>
      <item>STARI MLIN jednostavno društvo s ograničenom odgovornošću za ugostiteljstvo i proizvodnju</item>
    </derivirana_varijabla>
  </DomainObject.Predmet.SudioniciListNaziv>
  <DomainObject.Predmet.SudioniciListAdressOIB>
    <izvorni_sadrzaj>
      <item>FINA RC OSIJEK, OIB 85821130368</item>
      <item>STARI MLIN jednostavno društvo s ograničenom odgovornošću za ugostiteljstvo i proizvodnju, OIB 02576313988, Matije Gupca 1,31542 Radikovci</item>
    </izvorni_sadrzaj>
    <derivirana_varijabla naziv="DomainObject.Predmet.SudioniciListAdressOIB_1">
      <item>FINA RC OSIJEK, OIB 85821130368</item>
      <item>STARI MLIN jednostavno društvo s ograničenom odgovornošću za ugostiteljstvo i proizvodnju, OIB 02576313988, Matije Gupca 1,31542 Radikovci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02576313988</item>
    </izvorni_sadrzaj>
    <derivirana_varijabla naziv="DomainObject.Predmet.SudioniciListNazivOIB_1">
      <item>, OIB 85821130368</item>
      <item>, OIB 02576313988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D802D-B348-47BB-97F8-325BBC06D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2413</properties:Characters>
  <properties:Lines>96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2017-02-21T08:34:00Z</dcterms:created>
  <dc:creator>hermanj</dc:creator>
  <cp:lastModifiedBy>Maja Videnović</cp:lastModifiedBy>
  <cp:lastPrinted>2016-05-05T06:46:00Z</cp:lastPrinted>
  <dcterms:modified xmlns:xsi="http://www.w3.org/2001/XMLSchema-instance" xsi:type="dcterms:W3CDTF">2017-02-21T08:41:00Z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