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d2a7" w14:paraId="868d2a7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6A53CA">
        <w:t>100</w:t>
      </w:r>
      <w:r w:rsidR="004D59FA">
        <w:t>7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F26827">
        <w:t>GOSPOĐA UGOSTITELJSTVO jednostavno društvo s ograničenom odgovornošću za ugostiteljstvo, Zagreb, Ilica 433,  MBS: 080896030, OIB: 17960193497</w:t>
      </w:r>
      <w:r>
        <w:t>, dana 1</w:t>
      </w:r>
      <w:r w:rsidR="00A5754A">
        <w:t>2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F26827">
        <w:t>GOSPOĐA UGOSTITELJSTVO jednostavno društvo s ograničenom odgovornošću za ugostiteljstvo, Zagreb, Ilica 433,  MBS: 080896030, OIB: 17960193497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E1168D">
        <w:t>Ivan Gjurašić, Zagreb, Petrinjska 28</w:t>
      </w:r>
      <w:r w:rsidR="00882C55" w:rsidRPr="00B03FBD">
        <w:t>, OIB</w:t>
      </w:r>
      <w:r w:rsidR="00882C55">
        <w:t>:</w:t>
      </w:r>
      <w:r w:rsidR="00882C55" w:rsidRPr="00B03FBD">
        <w:t xml:space="preserve"> </w:t>
      </w:r>
      <w:r w:rsidR="00E1168D" w:rsidRPr="00B03FBD">
        <w:t>66025260916</w:t>
      </w:r>
      <w:r>
        <w:t>.</w:t>
      </w:r>
    </w:p>
    <w:p w:rsidRDefault="009A079B" w:rsidP="009A079B" w:rsidR="009A079B">
      <w:pPr>
        <w:ind w:left="971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F26827">
        <w:t>GOSPOĐA UGOSTITELJSTVO jednostavno društvo s ograničenom odgovornošću za ugostiteljstvo, Zagreb, Ilica 433,  MBS: 080896030, OIB: 17960193497</w:t>
      </w:r>
      <w:r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F26827" w:rsidR="00C76E52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podnijela je dana 1</w:t>
      </w:r>
      <w:r w:rsidR="00A5754A">
        <w:t>4</w:t>
      </w:r>
      <w:r w:rsidR="001F3914">
        <w:t>. siječnj</w:t>
      </w:r>
      <w:r>
        <w:t xml:space="preserve">a 2016. godine </w:t>
      </w:r>
      <w:r w:rsidR="00730373">
        <w:t>Trgovačkom sudu u Zagrebu zahtjev za provedbu skraćenog stečajnog postupka nad dužnikom</w:t>
      </w:r>
      <w:r>
        <w:t xml:space="preserve"> nad dužnikom </w:t>
      </w:r>
      <w:r w:rsidR="00F26827">
        <w:t>GOSPOĐA UGOSTITELJSTVO jednostavno društvo s ograničenom odgovornošću za ugostiteljstvo, Zagreb, Ilica 433,  MBS: 080896030, OIB: 17960193497</w:t>
      </w:r>
      <w:r>
        <w:t>.</w:t>
      </w:r>
    </w:p>
    <w:p w:rsidRDefault="00C76E52" w:rsidP="009A079B" w:rsidR="00C76E52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 xml:space="preserve"> 7 St-</w:t>
      </w:r>
      <w:r w:rsidR="001F3914">
        <w:t>100</w:t>
      </w:r>
      <w:r w:rsidR="004D59FA">
        <w:t>7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626C97">
        <w:t>1</w:t>
      </w:r>
      <w:r w:rsidR="002C3A7F">
        <w:t>1</w:t>
      </w:r>
      <w:r>
        <w:t>. svibnja 2016. godine objavio oglas na mrežnoj stranici e-Oglasna ploča sudova pod poslovnim brojem St-</w:t>
      </w:r>
      <w:r w:rsidR="00626C97">
        <w:t>100</w:t>
      </w:r>
      <w:r w:rsidR="004D59FA">
        <w:t>7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A5754A">
        <w:t>2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Kal. 8.9.2016.g.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310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107218"/>
    <w:rsid w:val="00133A91"/>
    <w:rsid w:val="001F3914"/>
    <w:rsid w:val="002020EF"/>
    <w:rsid w:val="002300ED"/>
    <w:rsid w:val="002642F7"/>
    <w:rsid w:val="002948EE"/>
    <w:rsid w:val="002C3A7F"/>
    <w:rsid w:val="00302052"/>
    <w:rsid w:val="00333EEE"/>
    <w:rsid w:val="00351805"/>
    <w:rsid w:val="004011C4"/>
    <w:rsid w:val="00407631"/>
    <w:rsid w:val="004111EB"/>
    <w:rsid w:val="004D59FA"/>
    <w:rsid w:val="0058314D"/>
    <w:rsid w:val="006100CF"/>
    <w:rsid w:val="00626C97"/>
    <w:rsid w:val="006844B5"/>
    <w:rsid w:val="006A53CA"/>
    <w:rsid w:val="00712A35"/>
    <w:rsid w:val="00730373"/>
    <w:rsid w:val="00855C96"/>
    <w:rsid w:val="008761FA"/>
    <w:rsid w:val="00882C55"/>
    <w:rsid w:val="008A1EAC"/>
    <w:rsid w:val="008B5310"/>
    <w:rsid w:val="008D09CA"/>
    <w:rsid w:val="009041C6"/>
    <w:rsid w:val="00977BE7"/>
    <w:rsid w:val="00987572"/>
    <w:rsid w:val="009A079B"/>
    <w:rsid w:val="00A5754A"/>
    <w:rsid w:val="00B82754"/>
    <w:rsid w:val="00BB1CF1"/>
    <w:rsid w:val="00C3775B"/>
    <w:rsid w:val="00C76E52"/>
    <w:rsid w:val="00C818C4"/>
    <w:rsid w:val="00D21A2C"/>
    <w:rsid w:val="00D5170D"/>
    <w:rsid w:val="00D60AEF"/>
    <w:rsid w:val="00DA15C8"/>
    <w:rsid w:val="00DA3881"/>
    <w:rsid w:val="00DE0702"/>
    <w:rsid w:val="00E1168D"/>
    <w:rsid w:val="00E1588B"/>
    <w:rsid w:val="00E159C2"/>
    <w:rsid w:val="00E705DA"/>
    <w:rsid w:val="00F26827"/>
    <w:rsid w:val="00F26EE9"/>
    <w:rsid w:val="00F55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4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642F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642F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42F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42F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42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642F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642F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42F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42F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kolovoza 2016.</izvorni_sadrzaj>
    <derivirana_varijabla naziv="DomainObject.DatumDonosenjaOdluke_1">12.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St-1007/2016-4</izvorni_sadrzaj>
    <derivirana_varijabla naziv="DomainObject.Oznaka_1">St-1007/2016-4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St-1007/2016</izvorni_sadrzaj>
    <derivirana_varijabla naziv="DomainObject.Predmet.OznakaBroj_1">St-1007/2016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GOSPOĐA UGOSTITELJSTVO j.d.o.o.</izvorni_sadrzaj>
    <derivirana_varijabla naziv="DomainObject.Predmet.ProtustrankaFormated_1">  GOSPOĐA UGOSTITELJSTVO j.d.o.o.</derivirana_varijabla>
  </DomainObject.Predmet.ProtustrankaFormated>
  <DomainObject.Predmet.ProtustrankaFormatedOIB>
    <izvorni_sadrzaj>  GOSPOĐA UGOSTITELJSTVO j.d.o.o., OIB 17960193497</izvorni_sadrzaj>
    <derivirana_varijabla naziv="DomainObject.Predmet.ProtustrankaFormatedOIB_1">  GOSPOĐA UGOSTITELJSTVO j.d.o.o., OIB 17960193497</derivirana_varijabla>
  </DomainObject.Predmet.ProtustrankaFormatedOIB>
  <DomainObject.Predmet.ProtustrankaFormatedWithAdress>
    <izvorni_sadrzaj> GOSPOĐA UGOSTITELJSTVO j.d.o.o., Ilica 433, 10000 Zagreb</izvorni_sadrzaj>
    <derivirana_varijabla naziv="DomainObject.Predmet.ProtustrankaFormatedWithAdress_1"> GOSPOĐA UGOSTITELJSTVO j.d.o.o., Ilica 433, 10000 Zagreb</derivirana_varijabla>
  </DomainObject.Predmet.ProtustrankaFormatedWithAdress>
  <DomainObject.Predmet.ProtustrankaFormatedWithAdressOIB>
    <izvorni_sadrzaj> GOSPOĐA UGOSTITELJSTVO j.d.o.o., OIB 17960193497, Ilica 433, 10000 Zagreb</izvorni_sadrzaj>
    <derivirana_varijabla naziv="DomainObject.Predmet.ProtustrankaFormatedWithAdressOIB_1"> GOSPOĐA UGOSTITELJSTVO j.d.o.o., OIB 17960193497, Ilica 433, 10000 Zagreb</derivirana_varijabla>
  </DomainObject.Predmet.ProtustrankaFormatedWithAdressOIB>
  <DomainObject.Predmet.ProtustrankaWithAdress>
    <izvorni_sadrzaj>GOSPOĐA UGOSTITELJSTVO j.d.o.o. Ilica 433, 10000 Zagreb</izvorni_sadrzaj>
    <derivirana_varijabla naziv="DomainObject.Predmet.ProtustrankaWithAdress_1">GOSPOĐA UGOSTITELJSTVO j.d.o.o. Ilica 433, 10000 Zagreb</derivirana_varijabla>
  </DomainObject.Predmet.ProtustrankaWithAdress>
  <DomainObject.Predmet.ProtustrankaWithAdressOIB>
    <izvorni_sadrzaj>GOSPOĐA UGOSTITELJSTVO j.d.o.o., OIB 17960193497, Ilica 433, 10000 Zagreb</izvorni_sadrzaj>
    <derivirana_varijabla naziv="DomainObject.Predmet.ProtustrankaWithAdressOIB_1">GOSPOĐA UGOSTITELJSTVO j.d.o.o., OIB 17960193497, Ilica 433, 10000 Zagreb</derivirana_varijabla>
  </DomainObject.Predmet.ProtustrankaWithAdressOIB>
  <DomainObject.Predmet.ProtustrankaNazivFormated>
    <izvorni_sadrzaj>GOSPOĐA UGOSTITELJSTVO j.d.o.o.</izvorni_sadrzaj>
    <derivirana_varijabla naziv="DomainObject.Predmet.ProtustrankaNazivFormated_1">GOSPOĐA UGOSTITELJSTVO j.d.o.o.</derivirana_varijabla>
  </DomainObject.Predmet.ProtustrankaNazivFormated>
  <DomainObject.Predmet.ProtustrankaNazivFormatedOIB>
    <izvorni_sadrzaj>GOSPOĐA UGOSTITELJSTVO j.d.o.o., OIB 17960193497</izvorni_sadrzaj>
    <derivirana_varijabla naziv="DomainObject.Predmet.ProtustrankaNazivFormatedOIB_1">GOSPOĐA UGOSTITELJSTVO j.d.o.o., OIB 17960193497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GOSPOĐA UGOSTITELJSTVO j.d.o.o.</item>
    </izvorni_sadrzaj>
    <derivirana_varijabla naziv="DomainObject.Predmet.ProtuStrankaListFormated_1">
      <item>GOSPOĐA UGOSTITELJSTVO j.d.o.o.</item>
    </derivirana_varijabla>
  </DomainObject.Predmet.ProtuStrankaListFormated>
  <DomainObject.Predmet.ProtuStrankaListFormatedOIB>
    <izvorni_sadrzaj>
      <item>GOSPOĐA UGOSTITELJSTVO j.d.o.o., OIB 17960193497</item>
    </izvorni_sadrzaj>
    <derivirana_varijabla naziv="DomainObject.Predmet.ProtuStrankaListFormatedOIB_1">
      <item>GOSPOĐA UGOSTITELJSTVO j.d.o.o., OIB 17960193497</item>
    </derivirana_varijabla>
  </DomainObject.Predmet.ProtuStrankaListFormatedOIB>
  <DomainObject.Predmet.ProtuStrankaListFormatedWithAdress>
    <izvorni_sadrzaj>
      <item>GOSPOĐA UGOSTITELJSTVO j.d.o.o., Ilica 433, 10000 Zagreb</item>
    </izvorni_sadrzaj>
    <derivirana_varijabla naziv="DomainObject.Predmet.ProtuStrankaListFormatedWithAdress_1">
      <item>GOSPOĐA UGOSTITELJSTVO j.d.o.o., Ilica 433, 10000 Zagreb</item>
    </derivirana_varijabla>
  </DomainObject.Predmet.ProtuStrankaListFormatedWithAdress>
  <DomainObject.Predmet.ProtuStrankaListFormatedWithAdressOIB>
    <izvorni_sadrzaj>
      <item>GOSPOĐA UGOSTITELJSTVO j.d.o.o., OIB 17960193497, Ilica 433, 10000 Zagreb</item>
    </izvorni_sadrzaj>
    <derivirana_varijabla naziv="DomainObject.Predmet.ProtuStrankaListFormatedWithAdressOIB_1">
      <item>GOSPOĐA UGOSTITELJSTVO j.d.o.o., OIB 17960193497, Ilica 433, 10000 Zagreb</item>
    </derivirana_varijabla>
  </DomainObject.Predmet.ProtuStrankaListFormatedWithAdressOIB>
  <DomainObject.Predmet.ProtuStrankaListNazivFormated>
    <izvorni_sadrzaj>
      <item>GOSPOĐA UGOSTITELJSTVO j.d.o.o.</item>
    </izvorni_sadrzaj>
    <derivirana_varijabla naziv="DomainObject.Predmet.ProtuStrankaListNazivFormated_1">
      <item>GOSPOĐA UGOSTITELJSTVO j.d.o.o.</item>
    </derivirana_varijabla>
  </DomainObject.Predmet.ProtuStrankaListNazivFormated>
  <DomainObject.Predmet.ProtuStrankaListNazivFormatedOIB>
    <izvorni_sadrzaj>
      <item>GOSPOĐA UGOSTITELJSTVO j.d.o.o., OIB 17960193497</item>
    </izvorni_sadrzaj>
    <derivirana_varijabla naziv="DomainObject.Predmet.ProtuStrankaListNazivFormatedOIB_1">
      <item>GOSPOĐA UGOSTITELJSTVO j.d.o.o., OIB 17960193497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kolovoza 2016.</izvorni_sadrzaj>
    <derivirana_varijabla naziv="DomainObject.Datum_1">12. kolovoza 2016.</derivirana_varijabla>
  </DomainObject.Datum>
  <DomainObject.PoslovniBrojDokumenta>
    <izvorni_sadrzaj>St-1007/2016-4</izvorni_sadrzaj>
    <derivirana_varijabla naziv="DomainObject.PoslovniBrojDokumenta_1">St-1007/2016-4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GOSPOĐA UGOSTITELJSTVO j.d.o.o.</izvorni_sadrzaj>
    <derivirana_varijabla naziv="DomainObject.Predmet.ProtustrankaIDrugi_1">GOSPOĐA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GOSPOĐA UGOSTITELJSTVO j.d.o.o., OIB 17960193497, Ilica 433, 10000 Zagreb</izvorni_sadrzaj>
    <derivirana_varijabla naziv="DomainObject.Predmet.ProtustrankaIDrugiAdressOIB_1">GOSPOĐA UGOSTITELJSTVO j.d.o.o., OIB 17960193497, Ilica 433,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GOSPOĐA UGOSTITELJSTVO j.d.o.o.</item>
      <item>FINA Regionalni centar Zagreb</item>
    </izvorni_sadrzaj>
    <derivirana_varijabla naziv="DomainObject.Predmet.SudioniciListNaziv_1">
      <item>GOSPOĐA UGOSTITELJSTVO j.d.o.o.</item>
      <item>FINA Regionalni centar Zagreb</item>
    </derivirana_varijabla>
  </DomainObject.Predmet.SudioniciListNaziv>
  <DomainObject.Predmet.SudioniciListAdressOIB>
    <izvorni_sadrzaj>
      <item>GOSPOĐA UGOSTITELJSTVO j.d.o.o., OIB 17960193497, Ilica 433,10000 Zagreb</item>
      <item>FINA Regionalni centar Zagreb, OIB 85821130368, Trg svibanjskih žrtava 1995. 1,10000 Zagreb</item>
    </izvorni_sadrzaj>
    <derivirana_varijabla naziv="DomainObject.Predmet.SudioniciListAdressOIB_1">
      <item>GOSPOĐA UGOSTITELJSTVO j.d.o.o., OIB 17960193497, Ilica 433,10000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17960193497</item>
      <item>, OIB 85821130368</item>
    </izvorni_sadrzaj>
    <derivirana_varijabla naziv="DomainObject.Predmet.SudioniciListNazivOIB_1">
      <item>, OIB 17960193497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FB2D2E-B6FA-46F0-8BE1-1CD506A182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489</properties:Words>
  <properties:Characters>2737</properties:Characters>
  <properties:Lines>96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2016-08-12T07:13:00Z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2016-08-12T07:44:00Z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St-1007/2016-4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