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222d" w14:paraId="c5f222d" w:rsidRDefault="00CC0192" w:rsidP="00910611" w:rsidR="00CC019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192" w:rsidP="00910611" w:rsidR="00CC0192">
      <w:r>
        <w:rPr>
          <w:rFonts w:eastAsia="MS Mincho"/>
        </w:rPr>
        <w:t xml:space="preserve">   REPUBLIKA HRVATSKA</w:t>
      </w:r>
    </w:p>
    <w:p w:rsidRDefault="00CC0192" w:rsidP="00910611" w:rsidR="00CC0192">
      <w:r>
        <w:rPr>
          <w:rFonts w:eastAsia="MS Mincho"/>
        </w:rPr>
        <w:t>TRGOVAČKI SUD U RIJECI</w:t>
      </w:r>
    </w:p>
    <w:p w:rsidRDefault="00CC0192" w:rsidR="00CC019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9C1065">
        <w:t xml:space="preserve">odlučujući o prijedlogu predlagatelja Financijske agencije, Regionalni centar Rijeka, Podružnica Rijeka, F. Kurelca 8, za otvaranje stečajnog postupka </w:t>
      </w:r>
      <w:r w:rsidRPr="00881E1F">
        <w:t>nad dužnikom</w:t>
      </w:r>
      <w:r w:rsidR="00FD775A">
        <w:t xml:space="preserve"> </w:t>
      </w:r>
      <w:r w:rsidR="009C4F51" w:rsidRPr="009C4F51">
        <w:rPr>
          <w:b/>
        </w:rPr>
        <w:t>LOŠINJ - MONT klima uređaji j. d. o. o.</w:t>
      </w:r>
      <w:r w:rsidR="009C4F51">
        <w:rPr>
          <w:b/>
        </w:rPr>
        <w:t xml:space="preserve"> Mali Lošinj, Predjel Kaštel 13, OIB </w:t>
      </w:r>
      <w:r w:rsidR="009C4F51" w:rsidRPr="009C4F51">
        <w:rPr>
          <w:b/>
        </w:rPr>
        <w:t>10884939319</w:t>
      </w:r>
      <w:r w:rsidR="009C4F51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C839E7">
        <w:t>30</w:t>
      </w:r>
      <w:r w:rsidR="00926B04">
        <w:t>. studenoga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E77188">
        <w:t xml:space="preserve">DAMJAN JURČEVIĆ, Mali Lošinj, Predjel Kaštel 13, OIB 87682473919, </w:t>
      </w:r>
      <w:r w:rsidR="00C83F8A">
        <w:t>osobi</w:t>
      </w:r>
      <w:r w:rsidR="0077519F">
        <w:t xml:space="preserve"> ovlaštenoj za zastupanje dužnika trgovačkog društva </w:t>
      </w:r>
      <w:r w:rsidR="009C4F51" w:rsidRPr="009C4F51">
        <w:rPr>
          <w:b/>
        </w:rPr>
        <w:t>LOŠINJ - MONT klima uređaji j. d. o. o. Mali Lošinj, Predjel Kaštel 13, OIB 10884939319</w:t>
      </w:r>
      <w:r w:rsidR="009C1065">
        <w:rPr>
          <w:b/>
        </w:rPr>
        <w:t>,</w:t>
      </w:r>
      <w:r w:rsidR="00E52507">
        <w:t xml:space="preserve"> </w:t>
      </w:r>
      <w:r w:rsidR="0077519F">
        <w:t>u roku 8 (osam) dana od dana dostave ovoga rješenja plati</w:t>
      </w:r>
      <w:r w:rsidR="009C1065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E77188">
        <w:t>470</w:t>
      </w:r>
      <w:r w:rsidR="004E004C">
        <w:t>-17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3424DE">
        <w:t>87682473919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E77188">
        <w:rPr>
          <w:b/>
          <w:bCs/>
        </w:rPr>
        <w:t>470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BB294D" w:rsidP="00BB294D" w:rsidR="00BB294D" w:rsidRPr="00C839E7">
      <w:pPr>
        <w:jc w:val="center"/>
        <w:rPr>
          <w:bCs/>
        </w:rPr>
      </w:pPr>
      <w:r w:rsidRPr="00C839E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3424DE">
        <w:rPr>
          <w:bCs/>
        </w:rPr>
        <w:t>75.309,98</w:t>
      </w:r>
      <w:r>
        <w:rPr>
          <w:bCs/>
        </w:rPr>
        <w:t xml:space="preserve"> kn</w:t>
      </w:r>
      <w:r w:rsidRPr="00C83F8A">
        <w:rPr>
          <w:bCs/>
        </w:rPr>
        <w:t>, te na temelju čl.112. st.5. SZ-a zaplijenjena nov</w:t>
      </w:r>
      <w:r w:rsidR="00D97185">
        <w:rPr>
          <w:bCs/>
        </w:rPr>
        <w:t>čana sredstva na računu dužnika</w:t>
      </w:r>
      <w:r w:rsidR="00926B04">
        <w:rPr>
          <w:bCs/>
        </w:rPr>
        <w:t xml:space="preserve"> </w:t>
      </w:r>
      <w:r w:rsidR="003424DE">
        <w:rPr>
          <w:bCs/>
        </w:rPr>
        <w:t xml:space="preserve">koja nisu dostatna za namirenje </w:t>
      </w:r>
      <w:r w:rsidRPr="00C83F8A">
        <w:rPr>
          <w:bCs/>
        </w:rPr>
        <w:t>troškova stečajnog postupka</w:t>
      </w:r>
      <w:r w:rsidR="003424DE">
        <w:rPr>
          <w:bCs/>
        </w:rPr>
        <w:t xml:space="preserve"> u iznosu 825,00 kn</w:t>
      </w:r>
      <w:r w:rsidRPr="00C83F8A">
        <w:rPr>
          <w:bCs/>
        </w:rPr>
        <w:t xml:space="preserve">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D97185" w:rsidP="00C83F8A" w:rsidR="00D97185">
      <w:pPr>
        <w:jc w:val="both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C839E7">
        <w:t>30</w:t>
      </w:r>
      <w:r w:rsidR="00926B04">
        <w:t>. studenoga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7B0ED0" w:rsidP="00230E1E" w:rsidR="007B0ED0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CC0192" w:rsidR="00926B04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EE085D">
        <w:t xml:space="preserve"> </w:t>
      </w:r>
    </w:p>
    <w:p w:rsidRDefault="00CC0192" w:rsidP="00CC0192" w:rsidR="00CC0192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C839E7" w:rsidP="00BB294D" w:rsidR="00C839E7">
      <w:pPr>
        <w:jc w:val="both"/>
      </w:pPr>
    </w:p>
    <w:p w:rsidRDefault="003424DE" w:rsidP="00BB294D" w:rsidR="003424DE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lastRenderedPageBreak/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C839E7">
        <w:rPr>
          <w:sz w:val="20"/>
          <w:szCs w:val="20"/>
        </w:rPr>
        <w:t>30</w:t>
      </w:r>
      <w:r w:rsidR="00926B04">
        <w:rPr>
          <w:sz w:val="20"/>
          <w:szCs w:val="20"/>
        </w:rPr>
        <w:t>.11</w:t>
      </w:r>
      <w:r w:rsidR="00D97185">
        <w:rPr>
          <w:sz w:val="20"/>
          <w:szCs w:val="20"/>
        </w:rPr>
        <w:t>.</w:t>
      </w:r>
      <w:r w:rsidR="001E694C">
        <w:rPr>
          <w:sz w:val="20"/>
          <w:szCs w:val="20"/>
        </w:rPr>
        <w:t>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9C4F51">
      <w:t>470</w:t>
    </w:r>
    <w:r w:rsidR="00F8411B">
      <w:t>/17-</w:t>
    </w:r>
    <w:r w:rsidR="00926B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1688"/>
    <w:rsid w:val="0014399B"/>
    <w:rsid w:val="00145822"/>
    <w:rsid w:val="00183263"/>
    <w:rsid w:val="001977FA"/>
    <w:rsid w:val="001E694C"/>
    <w:rsid w:val="001E6F72"/>
    <w:rsid w:val="001E7E17"/>
    <w:rsid w:val="00230E1E"/>
    <w:rsid w:val="0028734A"/>
    <w:rsid w:val="002E0501"/>
    <w:rsid w:val="003424DE"/>
    <w:rsid w:val="00367900"/>
    <w:rsid w:val="003C7675"/>
    <w:rsid w:val="0040236F"/>
    <w:rsid w:val="00412E43"/>
    <w:rsid w:val="004823C8"/>
    <w:rsid w:val="004C718A"/>
    <w:rsid w:val="004E004C"/>
    <w:rsid w:val="00531B84"/>
    <w:rsid w:val="005350B6"/>
    <w:rsid w:val="00553780"/>
    <w:rsid w:val="0055769C"/>
    <w:rsid w:val="00586E6F"/>
    <w:rsid w:val="00646A80"/>
    <w:rsid w:val="006651FF"/>
    <w:rsid w:val="00672FA1"/>
    <w:rsid w:val="006B38C8"/>
    <w:rsid w:val="006B51DC"/>
    <w:rsid w:val="006D5E17"/>
    <w:rsid w:val="00706091"/>
    <w:rsid w:val="0077519F"/>
    <w:rsid w:val="00793DF5"/>
    <w:rsid w:val="00795523"/>
    <w:rsid w:val="007B0ED0"/>
    <w:rsid w:val="007D1DA7"/>
    <w:rsid w:val="007F0BDC"/>
    <w:rsid w:val="00881E1F"/>
    <w:rsid w:val="008C7C65"/>
    <w:rsid w:val="00926B04"/>
    <w:rsid w:val="00943F2B"/>
    <w:rsid w:val="00962101"/>
    <w:rsid w:val="00993A98"/>
    <w:rsid w:val="009A790C"/>
    <w:rsid w:val="009B197E"/>
    <w:rsid w:val="009C1065"/>
    <w:rsid w:val="009C4F51"/>
    <w:rsid w:val="009F2E88"/>
    <w:rsid w:val="00A11821"/>
    <w:rsid w:val="00A5283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4A83"/>
    <w:rsid w:val="00C024C9"/>
    <w:rsid w:val="00C1519D"/>
    <w:rsid w:val="00C430C9"/>
    <w:rsid w:val="00C445DA"/>
    <w:rsid w:val="00C839E7"/>
    <w:rsid w:val="00C83F8A"/>
    <w:rsid w:val="00CC0192"/>
    <w:rsid w:val="00D00F14"/>
    <w:rsid w:val="00D057BC"/>
    <w:rsid w:val="00D36AC3"/>
    <w:rsid w:val="00D5639E"/>
    <w:rsid w:val="00D934AA"/>
    <w:rsid w:val="00D97185"/>
    <w:rsid w:val="00D972F3"/>
    <w:rsid w:val="00DF01A9"/>
    <w:rsid w:val="00DF66A4"/>
    <w:rsid w:val="00E52507"/>
    <w:rsid w:val="00E661F3"/>
    <w:rsid w:val="00E77188"/>
    <w:rsid w:val="00EB5FE6"/>
    <w:rsid w:val="00EE085D"/>
    <w:rsid w:val="00EF771B"/>
    <w:rsid w:val="00F02B32"/>
    <w:rsid w:val="00F14074"/>
    <w:rsid w:val="00F8411B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1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1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19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19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1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1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19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19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LOŠINJ - MONT klima uređaji j. d. o. o.</izvorni_sadrzaj>
    <derivirana_varijabla naziv="DomainObject.Predmet.ProtustrankaFormated_1">  LOŠINJ - MONT klima uređaji j. d. o. o.</derivirana_varijabla>
  </DomainObject.Predmet.ProtustrankaFormated>
  <DomainObject.Predmet.ProtustrankaFormatedOIB>
    <izvorni_sadrzaj>  LOŠINJ - MONT klima uređaji j. d. o. o., OIB 10884939319</izvorni_sadrzaj>
    <derivirana_varijabla naziv="DomainObject.Predmet.ProtustrankaFormatedOIB_1">  LOŠINJ - MONT klima uređaji j. d. o. o., OIB 10884939319</derivirana_varijabla>
  </DomainObject.Predmet.ProtustrankaFormatedOIB>
  <DomainObject.Predmet.ProtustrankaFormatedWithAdress>
    <izvorni_sadrzaj> LOŠINJ - MONT klima uređaji j. d. o. o., Predjel Kaštel 13, 51550 Mali Lošinj</izvorni_sadrzaj>
    <derivirana_varijabla naziv="DomainObject.Predmet.ProtustrankaFormatedWithAdress_1"> LOŠINJ - MONT klima uređaji j. d. o. o., Predjel Kaštel 13, 51550 Mali Lošinj</derivirana_varijabla>
  </DomainObject.Predmet.ProtustrankaFormatedWithAdress>
  <DomainObject.Predmet.ProtustrankaFormatedWithAdressOIB>
    <izvorni_sadrzaj> LOŠINJ - MONT klima uređaji j. d. o. o., OIB 10884939319, Predjel Kaštel 13, 51550 Mali Lošinj</izvorni_sadrzaj>
    <derivirana_varijabla naziv="DomainObject.Predmet.ProtustrankaFormatedWithAdressOIB_1"> LOŠINJ - MONT klima uređaji j. d. o. o., OIB 10884939319, Predjel Kaštel 13, 51550 Mali Lošinj</derivirana_varijabla>
  </DomainObject.Predmet.ProtustrankaFormatedWithAdressOIB>
  <DomainObject.Predmet.ProtustrankaWithAdress>
    <izvorni_sadrzaj>LOŠINJ - MONT klima uređaji j. d. o. o. Predjel Kaštel 13, 51550 Mali Lošinj</izvorni_sadrzaj>
    <derivirana_varijabla naziv="DomainObject.Predmet.ProtustrankaWithAdress_1">LOŠINJ - MONT klima uređaji j. d. o. o. Predjel Kaštel 13, 51550 Mali Lošinj</derivirana_varijabla>
  </DomainObject.Predmet.ProtustrankaWithAdress>
  <DomainObject.Predmet.ProtustrankaWithAdressOIB>
    <izvorni_sadrzaj>LOŠINJ - MONT klima uređaji j. d. o. o., OIB 10884939319, Predjel Kaštel 13, 51550 Mali Lošinj</izvorni_sadrzaj>
    <derivirana_varijabla naziv="DomainObject.Predmet.ProtustrankaWithAdressOIB_1">LOŠINJ - MONT klima uređaji j. d. o. o., OIB 10884939319, Predjel Kaštel 13, 51550 Mali Lošinj</derivirana_varijabla>
  </DomainObject.Predmet.ProtustrankaWithAdressOIB>
  <DomainObject.Predmet.ProtustrankaNazivFormated>
    <izvorni_sadrzaj>LOŠINJ - MONT klima uređaji j. d. o. o.</izvorni_sadrzaj>
    <derivirana_varijabla naziv="DomainObject.Predmet.ProtustrankaNazivFormated_1">LOŠINJ - MONT klima uređaji j. d. o. o.</derivirana_varijabla>
  </DomainObject.Predmet.ProtustrankaNazivFormated>
  <DomainObject.Predmet.ProtustrankaNazivFormatedOIB>
    <izvorni_sadrzaj>LOŠINJ - MONT klima uređaji j. d. o. o., OIB 10884939319</izvorni_sadrzaj>
    <derivirana_varijabla naziv="DomainObject.Predmet.ProtustrankaNazivFormatedOIB_1">LOŠINJ - MONT klima uređaji j. d. o. o., OIB 10884939319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LOŠINJ - MONT klima uređaji j. d. o. o.</item>
    </izvorni_sadrzaj>
    <derivirana_varijabla naziv="DomainObject.Predmet.ProtuStrankaListFormated_1">
      <item>LOŠINJ - MONT klima uređaji j. d. o. o.</item>
    </derivirana_varijabla>
  </DomainObject.Predmet.ProtuStrankaListFormated>
  <DomainObject.Predmet.ProtuStrankaListFormatedOIB>
    <izvorni_sadrzaj>
      <item>LOŠINJ - MONT klima uređaji j. d. o. o., OIB 10884939319</item>
    </izvorni_sadrzaj>
    <derivirana_varijabla naziv="DomainObject.Predmet.ProtuStrankaListFormatedOIB_1">
      <item>LOŠINJ - MONT klima uređaji j. d. o. o., OIB 10884939319</item>
    </derivirana_varijabla>
  </DomainObject.Predmet.ProtuStrankaListFormatedOIB>
  <DomainObject.Predmet.ProtuStrankaListFormatedWithAdress>
    <izvorni_sadrzaj>
      <item>LOŠINJ - MONT klima uređaji j. d. o. o., Predjel Kaštel 13, 51550 Mali Lošinj</item>
    </izvorni_sadrzaj>
    <derivirana_varijabla naziv="DomainObject.Predmet.ProtuStrankaListFormatedWithAdress_1">
      <item>LOŠINJ - MONT klima uređaji j. d. o. o., Predjel Kaštel 13, 51550 Mali Lošinj</item>
    </derivirana_varijabla>
  </DomainObject.Predmet.ProtuStrankaListFormatedWithAdress>
  <DomainObject.Predmet.ProtuStrankaListFormatedWithAdressOIB>
    <izvorni_sadrzaj>
      <item>LOŠINJ - MONT klima uređaji j. d. o. o., OIB 10884939319, Predjel Kaštel 13, 51550 Mali Lošinj</item>
    </izvorni_sadrzaj>
    <derivirana_varijabla naziv="DomainObject.Predmet.ProtuStrankaListFormatedWithAdressOIB_1">
      <item>LOŠINJ - MONT klima uređaji j. d. o. o., OIB 10884939319, Predjel Kaštel 13, 51550 Mali Lošinj</item>
    </derivirana_varijabla>
  </DomainObject.Predmet.ProtuStrankaListFormatedWithAdressOIB>
  <DomainObject.Predmet.ProtuStrankaListNazivFormated>
    <izvorni_sadrzaj>
      <item>LOŠINJ - MONT klima uređaji j. d. o. o.</item>
    </izvorni_sadrzaj>
    <derivirana_varijabla naziv="DomainObject.Predmet.ProtuStrankaListNazivFormated_1">
      <item>LOŠINJ - MONT klima uređaji j. d. o. o.</item>
    </derivirana_varijabla>
  </DomainObject.Predmet.ProtuStrankaListNazivFormated>
  <DomainObject.Predmet.ProtuStrankaListNazivFormatedOIB>
    <izvorni_sadrzaj>
      <item>LOŠINJ - MONT klima uređaji j. d. o. o., OIB 10884939319</item>
    </izvorni_sadrzaj>
    <derivirana_varijabla naziv="DomainObject.Predmet.ProtuStrankaListNazivFormatedOIB_1">
      <item>LOŠINJ - MONT klima uređaji j. d. o. o., OIB 10884939319</item>
    </derivirana_varijabla>
  </DomainObject.Predmet.ProtuStrankaListNazivFormatedOIB>
  <DomainObject.Predmet.OstaliListFormated>
    <izvorni_sadrzaj>
      <item>Damjan Jurčević</item>
    </izvorni_sadrzaj>
    <derivirana_varijabla naziv="DomainObject.Predmet.OstaliListFormated_1">
      <item>Damjan Jurčević</item>
    </derivirana_varijabla>
  </DomainObject.Predmet.OstaliListFormated>
  <DomainObject.Predmet.OstaliListFormatedOIB>
    <izvorni_sadrzaj>
      <item>Damjan Jurčević, OIB 87682473919</item>
    </izvorni_sadrzaj>
    <derivirana_varijabla naziv="DomainObject.Predmet.OstaliListFormatedOIB_1">
      <item>Damjan Jurčević, OIB 87682473919</item>
    </derivirana_varijabla>
  </DomainObject.Predmet.OstaliListFormatedOIB>
  <DomainObject.Predmet.OstaliListFormatedWithAdress>
    <izvorni_sadrzaj>
      <item>Damjan Jurčević, Predjel Kaštel 13, 51550 Mali Lošinj</item>
    </izvorni_sadrzaj>
    <derivirana_varijabla naziv="DomainObject.Predmet.OstaliListFormatedWithAdress_1">
      <item>Damjan Jurčević, Predjel Kaštel 13, 51550 Mali Lošinj</item>
    </derivirana_varijabla>
  </DomainObject.Predmet.OstaliListFormatedWithAdress>
  <DomainObject.Predmet.OstaliListFormatedWithAdressOIB>
    <izvorni_sadrzaj>
      <item>Damjan Jurčević, OIB 87682473919, Predjel Kaštel 13, 51550 Mali Lošinj</item>
    </izvorni_sadrzaj>
    <derivirana_varijabla naziv="DomainObject.Predmet.OstaliListFormatedWithAdressOIB_1">
      <item>Damjan Jurčević, OIB 87682473919, Predjel Kaštel 13, 51550 Mali Lošinj</item>
    </derivirana_varijabla>
  </DomainObject.Predmet.OstaliListFormatedWithAdressOIB>
  <DomainObject.Predmet.OstaliListNazivFormated>
    <izvorni_sadrzaj>
      <item>Damjan Jurčević</item>
    </izvorni_sadrzaj>
    <derivirana_varijabla naziv="DomainObject.Predmet.OstaliListNazivFormated_1">
      <item>Damjan Jurčević</item>
    </derivirana_varijabla>
  </DomainObject.Predmet.OstaliListNazivFormated>
  <DomainObject.Predmet.OstaliListNazivFormatedOIB>
    <izvorni_sadrzaj>
      <item>Damjan Jurčević, OIB 87682473919</item>
    </izvorni_sadrzaj>
    <derivirana_varijabla naziv="DomainObject.Predmet.OstaliListNazivFormatedOIB_1">
      <item>Damjan Jurčević, OIB 87682473919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LOŠINJ - MONT klima uređaji j. d. o. o.</izvorni_sadrzaj>
    <derivirana_varijabla naziv="DomainObject.Predmet.ProtustrankaIDrugi_1">LOŠINJ - MONT klima uređaji j. d. o. 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LOŠINJ - MONT klima uređaji j. d. o. o., OIB 10884939319, Predjel Kaštel 13, 51550 Mali Lošinj</izvorni_sadrzaj>
    <derivirana_varijabla naziv="DomainObject.Predmet.ProtustrankaIDrugiAdressOIB_1">LOŠINJ - MONT klima uređaji j. d. o. o., OIB 10884939319, Predjel Kaštel 13,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LOŠINJ - MONT klima uređaji j. d. o. o.</item>
      <item>Damjan Jurčević</item>
    </izvorni_sadrzaj>
    <derivirana_varijabla naziv="DomainObject.Predmet.SudioniciListNaziv_1">
      <item>FINA  Rijeka</item>
      <item>LOŠINJ - MONT klima uređaji j. d. o. o.</item>
      <item>Damjan Jurčević</item>
    </derivirana_varijabla>
  </DomainObject.Predmet.SudioniciListNaziv>
  <DomainObject.Predmet.SudioniciListAdressOIB>
    <izvorni_sadrzaj>
      <item>FINA  Rijeka, OIB 85821130368, Frana Kurelca 8,51000 Rijeka</item>
      <item>LOŠINJ - MONT klima uređaji j. d. o. o., OIB 10884939319, Predjel Kaštel 13,51550 Mali Lošinj</item>
      <item>Damjan Jurčević, OIB 87682473919, Predjel Kaštel 13,51550 Mali Lošinj</item>
    </izvorni_sadrzaj>
    <derivirana_varijabla naziv="DomainObject.Predmet.SudioniciListAdressOIB_1">
      <item>FINA  Rijeka, OIB 85821130368, Frana Kurelca 8,51000 Rijeka</item>
      <item>LOŠINJ - MONT klima uređaji j. d. o. o., OIB 10884939319, Predjel Kaštel 13,51550 Mali Lošinj</item>
      <item>Damjan Jurčević, OIB 87682473919, Predjel Kaštel 13,51550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10884939319</item>
      <item>, OIB 87682473919</item>
    </izvorni_sadrzaj>
    <derivirana_varijabla naziv="DomainObject.Predmet.SudioniciListNazivOIB_1">
      <item>, OIB 85821130368</item>
      <item>, OIB 10884939319</item>
      <item>, OIB 87682473919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0DE47-DEAF-4914-A8F9-773727F8F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914</properties:Words>
  <properties:Characters>5109</properties:Characters>
  <properties:Lines>106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2017-11-30T14:00:00Z</dcterms:created>
  <dc:creator>ksarlija</dc:creator>
  <cp:lastModifiedBy>Jasna Radulović</cp:lastModifiedBy>
  <cp:lastPrinted>2017-11-30T13:41:00Z</cp:lastPrinted>
  <dcterms:modified xmlns:xsi="http://www.w3.org/2001/XMLSchema-instance" xsi:type="dcterms:W3CDTF">2017-11-30T14:15:00Z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