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310b" w14:paraId="4c6310b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AB0476"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AB0476">
        <w:rPr>
          <w:rFonts w:hAnsi="Times New Roman" w:ascii="Times New Roman"/>
          <w:sz w:val="24"/>
          <w:szCs w:val="24"/>
          <w:lang w:val="pl-PL"/>
        </w:rPr>
        <w:t>: St-</w:t>
      </w:r>
      <w:r w:rsidR="005855CD">
        <w:rPr>
          <w:rFonts w:hAnsi="Times New Roman" w:ascii="Times New Roman"/>
          <w:sz w:val="24"/>
          <w:szCs w:val="24"/>
          <w:lang w:val="pl-PL"/>
        </w:rPr>
        <w:t>1306</w:t>
      </w:r>
      <w:r w:rsidR="00AB0476">
        <w:rPr>
          <w:rFonts w:hAnsi="Times New Roman" w:ascii="Times New Roman"/>
          <w:sz w:val="24"/>
          <w:szCs w:val="24"/>
          <w:lang w:val="pl-PL"/>
        </w:rPr>
        <w:t>/1</w:t>
      </w:r>
      <w:r w:rsidR="005855CD">
        <w:rPr>
          <w:rFonts w:hAnsi="Times New Roman" w:ascii="Times New Roman"/>
          <w:sz w:val="24"/>
          <w:szCs w:val="24"/>
          <w:lang w:val="pl-PL"/>
        </w:rPr>
        <w:t>3</w:t>
      </w:r>
    </w:p>
    <w:p w:rsidRDefault="00702487" w:rsidP="00702487" w:rsidR="00AB0476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Dužnik (ime i </w:t>
      </w:r>
      <w:r w:rsidRPr="00900537">
        <w:rPr>
          <w:rFonts w:hAnsi="Times New Roman" w:ascii="Times New Roman"/>
          <w:sz w:val="24"/>
          <w:szCs w:val="24"/>
        </w:rPr>
        <w:t>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AB0476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855CD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PEJAK NEKRETNINE</w:t>
      </w:r>
      <w:r w:rsidR="00144E1B">
        <w:rPr>
          <w:rFonts w:hAnsi="Times New Roman" w:ascii="Times New Roman"/>
          <w:sz w:val="24"/>
          <w:szCs w:val="24"/>
          <w:lang w:val="pl-PL"/>
        </w:rPr>
        <w:t xml:space="preserve"> d.</w:t>
      </w:r>
      <w:r w:rsidR="00FA204F">
        <w:rPr>
          <w:rFonts w:hAnsi="Times New Roman" w:ascii="Times New Roman"/>
          <w:sz w:val="24"/>
          <w:szCs w:val="24"/>
          <w:lang w:val="pl-PL"/>
        </w:rPr>
        <w:t>o.o.</w:t>
      </w:r>
      <w:r w:rsidR="000432EF">
        <w:rPr>
          <w:rFonts w:hAnsi="Times New Roman" w:ascii="Times New Roman"/>
          <w:sz w:val="24"/>
          <w:szCs w:val="24"/>
          <w:lang w:val="pl-PL"/>
        </w:rPr>
        <w:t xml:space="preserve"> u stečaju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OIB </w:t>
      </w:r>
      <w:r>
        <w:rPr>
          <w:rFonts w:hAnsi="Times New Roman" w:ascii="Times New Roman"/>
          <w:sz w:val="24"/>
          <w:szCs w:val="24"/>
          <w:lang w:val="pl-PL"/>
        </w:rPr>
        <w:t>18377865929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Velika Gorica</w:t>
      </w:r>
      <w:r w:rsidR="00AB0476">
        <w:rPr>
          <w:rFonts w:hAnsi="Times New Roman" w:ascii="Times New Roman"/>
          <w:sz w:val="24"/>
          <w:szCs w:val="24"/>
          <w:lang w:val="pl-PL"/>
        </w:rPr>
        <w:t>,</w:t>
      </w:r>
      <w:r w:rsidR="00144E1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Kurilovečka 2/A</w:t>
      </w: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285D96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8267D5" w:rsidR="008267D5" w:rsidRPr="00FA204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A204F" w:rsidP="000D0BB9" w:rsidR="00FA204F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0C2F65" w:rsidR="000C2F65">
      <w:pPr>
        <w:pStyle w:val="Bezproreda"/>
        <w:ind w:right="-14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  <w:bookmarkStart w:name="_Hlk495570797" w:id="1"/>
      <w:bookmarkStart w:name="_MON_1568987354" w:id="2"/>
      <w:bookmarkEnd w:id="2"/>
      <w:r w:rsidR="0034490F">
        <w:rPr>
          <w:rFonts w:hAnsi="Times New Roman" w:ascii="Times New Roman"/>
          <w:sz w:val="24"/>
          <w:szCs w:val="24"/>
        </w:rPr>
        <w:object w14:anchorId="69FAC8DB" w:dyaOrig="2773" w:dxaOrig="14515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03.5pt;height:135.75pt" type="#_x0000_t75">
            <v:imagedata r:id="rId9" o:title=""/>
          </v:shape>
          <o:OLEObject r:id="rId10" ObjectID="_1609737427" DrawAspect="Content" ShapeID="_x0000_i1025" ProgID="Excel.Sheet.12" Type="Embed"/>
        </w:object>
      </w:r>
      <w:bookmarkEnd w:id="1"/>
    </w:p>
    <w:p w:rsidRDefault="008267D5" w:rsidP="000C2F65" w:rsidR="004252DE">
      <w:pPr>
        <w:pStyle w:val="Bezproreda"/>
        <w:ind w:right="-141"/>
        <w:rPr>
          <w:rFonts w:hAnsi="Times New Roman" w:ascii="Times New Roman"/>
          <w:b/>
          <w:sz w:val="24"/>
          <w:szCs w:val="24"/>
        </w:rPr>
      </w:pPr>
      <w:r w:rsidRPr="008267D5"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851295" w:rsidP="000C2F65" w:rsidR="00851295">
      <w:pPr>
        <w:pStyle w:val="Bezproreda"/>
        <w:ind w:right="-141"/>
        <w:rPr>
          <w:rFonts w:hAnsi="Times New Roman" w:ascii="Times New Roman"/>
          <w:b/>
          <w:sz w:val="24"/>
          <w:szCs w:val="24"/>
        </w:rPr>
      </w:pPr>
      <w:r w:rsidRPr="00851295">
        <w:rPr>
          <w:noProof/>
          <w:lang w:eastAsia="hr-HR"/>
        </w:rPr>
        <w:drawing>
          <wp:inline distR="0" distL="0" distB="0" distT="0">
            <wp:extent cy="4968240" cx="8656320"/>
            <wp:effectExtent b="381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968240" cx="865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7D5" w:rsidP="000C2F65" w:rsidR="008267D5">
      <w:pPr>
        <w:pStyle w:val="Bezproreda"/>
        <w:ind w:right="-141"/>
        <w:rPr>
          <w:rFonts w:hAnsi="Times New Roman" w:ascii="Times New Roman"/>
          <w:sz w:val="24"/>
          <w:szCs w:val="24"/>
        </w:rPr>
      </w:pPr>
    </w:p>
    <w:p w:rsidRDefault="005823DB" w:rsidP="00702487" w:rsidR="005823DB">
      <w:pPr>
        <w:pStyle w:val="Bezproreda"/>
        <w:rPr>
          <w:rFonts w:hAnsi="Times New Roman" w:ascii="Times New Roman"/>
          <w:sz w:val="24"/>
          <w:szCs w:val="24"/>
        </w:rPr>
      </w:pPr>
    </w:p>
    <w:p w:rsidRDefault="00DC6F9F" w:rsidP="00702487" w:rsidR="005823DB">
      <w:pPr>
        <w:pStyle w:val="Bezproreda"/>
        <w:rPr>
          <w:rFonts w:hAnsi="Times New Roman" w:ascii="Times New Roman"/>
          <w:sz w:val="24"/>
          <w:szCs w:val="24"/>
        </w:rPr>
      </w:pPr>
      <w:r w:rsidRPr="00DC6F9F">
        <w:rPr>
          <w:noProof/>
          <w:lang w:eastAsia="hr-HR"/>
        </w:rPr>
        <w:lastRenderedPageBreak/>
        <w:drawing>
          <wp:inline distR="0" distL="0" distB="0" distT="0">
            <wp:extent cy="5128260" cx="8656320"/>
            <wp:effectExtent b="0" r="0" t="0" l="0"/>
            <wp:docPr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6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128260" cx="865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3DB" w:rsidP="00702487" w:rsidR="005823DB">
      <w:pPr>
        <w:pStyle w:val="Bezproreda"/>
        <w:rPr>
          <w:rFonts w:hAnsi="Times New Roman" w:ascii="Times New Roman"/>
          <w:sz w:val="24"/>
          <w:szCs w:val="24"/>
        </w:rPr>
      </w:pPr>
    </w:p>
    <w:p w:rsidRDefault="005823DB" w:rsidP="00702487" w:rsidR="005823DB">
      <w:pPr>
        <w:pStyle w:val="Bezproreda"/>
        <w:rPr>
          <w:rFonts w:hAnsi="Times New Roman" w:ascii="Times New Roman"/>
          <w:sz w:val="24"/>
          <w:szCs w:val="24"/>
        </w:rPr>
      </w:pPr>
    </w:p>
    <w:p w:rsidRDefault="00EA7295" w:rsidP="00702487" w:rsidR="005823DB">
      <w:pPr>
        <w:pStyle w:val="Bezproreda"/>
        <w:rPr>
          <w:rFonts w:hAnsi="Times New Roman" w:ascii="Times New Roman"/>
          <w:sz w:val="24"/>
          <w:szCs w:val="24"/>
        </w:rPr>
      </w:pPr>
      <w:r w:rsidRPr="00EA7295">
        <w:rPr>
          <w:noProof/>
          <w:lang w:eastAsia="hr-HR"/>
        </w:rPr>
        <w:lastRenderedPageBreak/>
        <w:drawing>
          <wp:inline distR="0" distL="0" distB="0" distT="0">
            <wp:extent cy="5676900" cx="8656320"/>
            <wp:effectExtent b="0" r="0" t="0" l="0"/>
            <wp:docPr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7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676900" cx="865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487" w:rsidP="00927CD2" w:rsidR="003A73B6" w:rsidRPr="003A73B6">
      <w:pPr>
        <w:pStyle w:val="Odlomakpopisa"/>
        <w:numPr>
          <w:ilvl w:val="0"/>
          <w:numId w:val="1"/>
        </w:numPr>
        <w:ind w:firstLine="0" w:right="-141" w:left="0"/>
        <w:jc w:val="center"/>
        <w:rPr>
          <w:rFonts w:eastAsia="Times New Roman"/>
          <w:color w:val="000000"/>
          <w:lang w:eastAsia="hr-HR"/>
        </w:rPr>
      </w:pPr>
      <w:r w:rsidRPr="003A73B6">
        <w:rPr>
          <w:rFonts w:hAnsi="Times New Roman" w:ascii="Times New Roman"/>
          <w:b/>
          <w:sz w:val="24"/>
        </w:rPr>
        <w:lastRenderedPageBreak/>
        <w:t>TABLICA RAZLUČNIH PRAVA</w:t>
      </w:r>
      <w:bookmarkStart w:name="_Hlk495243642" w:id="3"/>
    </w:p>
    <w:bookmarkStart w:name="_MON_1568984809" w:id="4"/>
    <w:bookmarkEnd w:id="4"/>
    <w:p w:rsidRDefault="00C936FC" w:rsidP="003A73B6" w:rsidR="00962AC3">
      <w:pPr>
        <w:pStyle w:val="Odlomakpopisa"/>
        <w:ind w:right="-141" w:left="0"/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sz w:val="24"/>
          <w:szCs w:val="24"/>
        </w:rPr>
        <w:object w14:anchorId="56AF95B3" w:dyaOrig="3173" w:dxaOrig="14752">
          <v:shape o:ole="" id="_x0000_i1026" style="width:737.25pt;height:149.25pt" type="#_x0000_t75">
            <v:imagedata r:id="rId14" o:title=""/>
          </v:shape>
          <o:OLEObject r:id="rId15" ObjectID="_1609737428" DrawAspect="Content" ShapeID="_x0000_i1026" ProgID="Excel.Sheet.12" Type="Embed"/>
        </w:object>
      </w:r>
      <w:bookmarkEnd w:id="3"/>
      <w:r w:rsidR="003A73B6" w:rsidRPr="003A73B6">
        <w:rPr>
          <w:rFonts w:hAnsi="Times New Roman" w:ascii="Times New Roman"/>
          <w:sz w:val="24"/>
          <w:szCs w:val="24"/>
        </w:rPr>
        <w:t xml:space="preserve">   </w:t>
      </w:r>
      <w:r w:rsidR="00962AC3" w:rsidRPr="003A73B6">
        <w:rPr>
          <w:rFonts w:eastAsia="Times New Roman"/>
          <w:color w:val="000000"/>
          <w:lang w:eastAsia="hr-HR"/>
        </w:rPr>
        <w:t>Za sva prava upisana u tablicu razlučnih prava: Javna knjiga u koju je razlučno pravo upisano je zemljišna knjiga.</w:t>
      </w:r>
    </w:p>
    <w:p w:rsidRDefault="0080063F" w:rsidP="003A73B6" w:rsidR="0080063F">
      <w:pPr>
        <w:pStyle w:val="Odlomakpopisa"/>
        <w:ind w:right="-141" w:left="0"/>
        <w:rPr>
          <w:rFonts w:eastAsia="Times New Roman"/>
          <w:color w:val="000000"/>
          <w:lang w:eastAsia="hr-HR"/>
        </w:rPr>
      </w:pPr>
    </w:p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323A70" w:rsidP="00702487" w:rsidR="00323A70">
      <w:pPr>
        <w:rPr>
          <w:rFonts w:hAnsi="Times New Roman" w:ascii="Times New Roman"/>
          <w:sz w:val="24"/>
        </w:rPr>
      </w:pPr>
    </w:p>
    <w:p w:rsidRDefault="00C316EA" w:rsidP="00702487" w:rsidR="00C316EA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B45F2" w:rsidP="00056D6E" w:rsidR="00C61F72">
      <w:pPr>
        <w:ind w:right="-455"/>
      </w:pPr>
      <w:r>
        <w:rPr>
          <w:rFonts w:hAnsi="Times New Roman" w:ascii="Times New Roman"/>
          <w:sz w:val="24"/>
        </w:rPr>
        <w:t xml:space="preserve">Zagreb, 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496625">
        <w:rPr>
          <w:rFonts w:hAnsi="Times New Roman" w:ascii="Times New Roman"/>
          <w:sz w:val="24"/>
        </w:rPr>
        <w:t>2</w:t>
      </w:r>
      <w:r w:rsidR="003F6A04">
        <w:rPr>
          <w:rFonts w:hAnsi="Times New Roman" w:ascii="Times New Roman"/>
          <w:sz w:val="24"/>
        </w:rPr>
        <w:t>2</w:t>
      </w:r>
      <w:r w:rsidR="00A62DE2">
        <w:rPr>
          <w:rFonts w:hAnsi="Times New Roman" w:ascii="Times New Roman"/>
          <w:sz w:val="24"/>
        </w:rPr>
        <w:t>.</w:t>
      </w:r>
      <w:r w:rsidR="00646688">
        <w:rPr>
          <w:rFonts w:hAnsi="Times New Roman" w:ascii="Times New Roman"/>
          <w:sz w:val="24"/>
        </w:rPr>
        <w:t>0</w:t>
      </w:r>
      <w:r w:rsidR="008908BD">
        <w:rPr>
          <w:rFonts w:hAnsi="Times New Roman" w:ascii="Times New Roman"/>
          <w:sz w:val="24"/>
        </w:rPr>
        <w:t>1</w:t>
      </w:r>
      <w:r w:rsidR="00A62DE2">
        <w:rPr>
          <w:rFonts w:hAnsi="Times New Roman" w:ascii="Times New Roman"/>
          <w:sz w:val="24"/>
        </w:rPr>
        <w:t>.201</w:t>
      </w:r>
      <w:r w:rsidR="00646688">
        <w:rPr>
          <w:rFonts w:hAnsi="Times New Roman" w:ascii="Times New Roman"/>
          <w:sz w:val="24"/>
        </w:rPr>
        <w:t>9</w:t>
      </w:r>
      <w:r w:rsidR="00A62DE2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Tomislav Čoga</w:t>
      </w:r>
    </w:p>
    <w:sectPr w:rsidSect="00056D6E" w:rsidR="00C61F72">
      <w:pgSz w:orient="landscape" w:h="11906" w:w="16838"/>
      <w:pgMar w:gutter="0" w:footer="708" w:header="708" w:left="1417" w:bottom="1417" w:right="110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A04" w:rsidP="00702487" w:rsidR="00986A04">
      <w:pPr>
        <w:spacing w:after="0"/>
      </w:pPr>
      <w:r>
        <w:separator/>
      </w:r>
    </w:p>
  </w:endnote>
  <w:endnote w:id="0" w:type="continuationSeparator">
    <w:p w:rsidRDefault="00986A04" w:rsidP="00702487" w:rsidR="00986A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A04" w:rsidP="00702487" w:rsidR="00986A04">
      <w:pPr>
        <w:spacing w:after="0"/>
      </w:pPr>
      <w:r>
        <w:separator/>
      </w:r>
    </w:p>
  </w:footnote>
  <w:footnote w:id="0" w:type="continuationSeparator">
    <w:p w:rsidRDefault="00986A04" w:rsidP="00702487" w:rsidR="00986A0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0B73"/>
    <w:rsid w:val="000267A9"/>
    <w:rsid w:val="000432EF"/>
    <w:rsid w:val="00054607"/>
    <w:rsid w:val="00056D6E"/>
    <w:rsid w:val="00086342"/>
    <w:rsid w:val="000A3788"/>
    <w:rsid w:val="000A5E0F"/>
    <w:rsid w:val="000C2F65"/>
    <w:rsid w:val="000C5FC7"/>
    <w:rsid w:val="000D0BB9"/>
    <w:rsid w:val="000F14C2"/>
    <w:rsid w:val="00107D59"/>
    <w:rsid w:val="00117765"/>
    <w:rsid w:val="00125104"/>
    <w:rsid w:val="00127E76"/>
    <w:rsid w:val="00136D9D"/>
    <w:rsid w:val="00144E1B"/>
    <w:rsid w:val="00152079"/>
    <w:rsid w:val="001747C7"/>
    <w:rsid w:val="0018138E"/>
    <w:rsid w:val="001842C5"/>
    <w:rsid w:val="001A1883"/>
    <w:rsid w:val="001A3E76"/>
    <w:rsid w:val="001A7543"/>
    <w:rsid w:val="001F507B"/>
    <w:rsid w:val="00215DDF"/>
    <w:rsid w:val="00222DC2"/>
    <w:rsid w:val="002305B7"/>
    <w:rsid w:val="00285D96"/>
    <w:rsid w:val="00294654"/>
    <w:rsid w:val="002A2D42"/>
    <w:rsid w:val="002C0042"/>
    <w:rsid w:val="002D22F2"/>
    <w:rsid w:val="002D3390"/>
    <w:rsid w:val="002F503A"/>
    <w:rsid w:val="00305A13"/>
    <w:rsid w:val="00313641"/>
    <w:rsid w:val="00323A70"/>
    <w:rsid w:val="00323DCF"/>
    <w:rsid w:val="00331B0D"/>
    <w:rsid w:val="0034084D"/>
    <w:rsid w:val="0034490F"/>
    <w:rsid w:val="0036497B"/>
    <w:rsid w:val="0039249E"/>
    <w:rsid w:val="00397AFF"/>
    <w:rsid w:val="003A04C7"/>
    <w:rsid w:val="003A73B6"/>
    <w:rsid w:val="003D0B4D"/>
    <w:rsid w:val="003F3C81"/>
    <w:rsid w:val="003F6A04"/>
    <w:rsid w:val="00407C7C"/>
    <w:rsid w:val="004252DE"/>
    <w:rsid w:val="004318EB"/>
    <w:rsid w:val="00445CCB"/>
    <w:rsid w:val="00465833"/>
    <w:rsid w:val="00481587"/>
    <w:rsid w:val="00483602"/>
    <w:rsid w:val="004921CE"/>
    <w:rsid w:val="00496625"/>
    <w:rsid w:val="004B1B1E"/>
    <w:rsid w:val="004D0EE7"/>
    <w:rsid w:val="004D5E1B"/>
    <w:rsid w:val="004D6987"/>
    <w:rsid w:val="004F1520"/>
    <w:rsid w:val="00503FD3"/>
    <w:rsid w:val="00521DF5"/>
    <w:rsid w:val="00532277"/>
    <w:rsid w:val="00547EE6"/>
    <w:rsid w:val="00562A53"/>
    <w:rsid w:val="00565053"/>
    <w:rsid w:val="005823DB"/>
    <w:rsid w:val="005855CD"/>
    <w:rsid w:val="00587246"/>
    <w:rsid w:val="00594398"/>
    <w:rsid w:val="005A2B2A"/>
    <w:rsid w:val="005C3287"/>
    <w:rsid w:val="005E096D"/>
    <w:rsid w:val="005F3E8D"/>
    <w:rsid w:val="0060383D"/>
    <w:rsid w:val="00603C43"/>
    <w:rsid w:val="00621298"/>
    <w:rsid w:val="00623B88"/>
    <w:rsid w:val="00633E9B"/>
    <w:rsid w:val="00643EAB"/>
    <w:rsid w:val="00646688"/>
    <w:rsid w:val="00665B1E"/>
    <w:rsid w:val="0066790C"/>
    <w:rsid w:val="00672307"/>
    <w:rsid w:val="00691806"/>
    <w:rsid w:val="006C14D1"/>
    <w:rsid w:val="006C4EF8"/>
    <w:rsid w:val="006D7CC1"/>
    <w:rsid w:val="006F365C"/>
    <w:rsid w:val="0070058C"/>
    <w:rsid w:val="00702487"/>
    <w:rsid w:val="00712C34"/>
    <w:rsid w:val="00736CEB"/>
    <w:rsid w:val="00741DE4"/>
    <w:rsid w:val="007521EE"/>
    <w:rsid w:val="00766F04"/>
    <w:rsid w:val="007B57B3"/>
    <w:rsid w:val="007C7C69"/>
    <w:rsid w:val="007D5DFA"/>
    <w:rsid w:val="0080063F"/>
    <w:rsid w:val="008267D5"/>
    <w:rsid w:val="00843A89"/>
    <w:rsid w:val="00851295"/>
    <w:rsid w:val="008512FB"/>
    <w:rsid w:val="00852A9E"/>
    <w:rsid w:val="0086440D"/>
    <w:rsid w:val="0088362D"/>
    <w:rsid w:val="008908BD"/>
    <w:rsid w:val="008A2C70"/>
    <w:rsid w:val="008A62D8"/>
    <w:rsid w:val="008B1806"/>
    <w:rsid w:val="008C1CD6"/>
    <w:rsid w:val="008E0509"/>
    <w:rsid w:val="008F4539"/>
    <w:rsid w:val="008F682C"/>
    <w:rsid w:val="008F6BDF"/>
    <w:rsid w:val="00900537"/>
    <w:rsid w:val="00910256"/>
    <w:rsid w:val="00916539"/>
    <w:rsid w:val="00931143"/>
    <w:rsid w:val="00962AC3"/>
    <w:rsid w:val="00977941"/>
    <w:rsid w:val="00981233"/>
    <w:rsid w:val="00984DE1"/>
    <w:rsid w:val="00986A04"/>
    <w:rsid w:val="0099021E"/>
    <w:rsid w:val="009B3EBB"/>
    <w:rsid w:val="009F3063"/>
    <w:rsid w:val="00A127AC"/>
    <w:rsid w:val="00A345E2"/>
    <w:rsid w:val="00A425A4"/>
    <w:rsid w:val="00A62DE2"/>
    <w:rsid w:val="00A7289F"/>
    <w:rsid w:val="00A92F14"/>
    <w:rsid w:val="00AB0476"/>
    <w:rsid w:val="00AE431A"/>
    <w:rsid w:val="00AE77E8"/>
    <w:rsid w:val="00B02DB9"/>
    <w:rsid w:val="00B059DD"/>
    <w:rsid w:val="00B078DF"/>
    <w:rsid w:val="00B342DF"/>
    <w:rsid w:val="00B6201B"/>
    <w:rsid w:val="00B90959"/>
    <w:rsid w:val="00B909E1"/>
    <w:rsid w:val="00BA447B"/>
    <w:rsid w:val="00BB0F11"/>
    <w:rsid w:val="00C316EA"/>
    <w:rsid w:val="00C46BBC"/>
    <w:rsid w:val="00C57FC9"/>
    <w:rsid w:val="00C61F72"/>
    <w:rsid w:val="00C936FC"/>
    <w:rsid w:val="00CB17E7"/>
    <w:rsid w:val="00CD7609"/>
    <w:rsid w:val="00D04EDC"/>
    <w:rsid w:val="00D570F7"/>
    <w:rsid w:val="00D74DB0"/>
    <w:rsid w:val="00D8187E"/>
    <w:rsid w:val="00DB6E6C"/>
    <w:rsid w:val="00DC6F9F"/>
    <w:rsid w:val="00DF5079"/>
    <w:rsid w:val="00E143DB"/>
    <w:rsid w:val="00E239C3"/>
    <w:rsid w:val="00E74A6C"/>
    <w:rsid w:val="00E75F51"/>
    <w:rsid w:val="00EA7295"/>
    <w:rsid w:val="00EC1AC5"/>
    <w:rsid w:val="00EE5205"/>
    <w:rsid w:val="00EE74D6"/>
    <w:rsid w:val="00EF329B"/>
    <w:rsid w:val="00F34CE9"/>
    <w:rsid w:val="00FA204F"/>
    <w:rsid w:val="00FA2E6E"/>
    <w:rsid w:val="00FB45F2"/>
    <w:rsid w:val="00FB729D"/>
    <w:rsid w:val="00FD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A73B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73B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D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D5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D5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D5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A73B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A73B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D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D5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D5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D5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20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package" Target="embeddings/Microsoft_Excel_Worksheet2.xlsx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87</properties:Words>
  <properties:Characters>505</properties:Characters>
  <properties:Lines>35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2019-01-23T07:30:00Z</dcterms:created>
  <dc:creator>Coga Tomislav</dc:creator>
  <cp:lastModifiedBy>Valentina Delač</cp:lastModifiedBy>
  <cp:lastPrinted>2018-12-25T19:23:00Z</cp:lastPrinted>
  <dcterms:modified xmlns:xsi="http://www.w3.org/2001/XMLSchema-instance" xsi:type="dcterms:W3CDTF">2019-01-23T07:31:00Z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St-1306/2013-29 / Podnesak - Podnesak (PEJAK NEKRETNINE O19 Tablice prijavljenih tražbina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