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c1851" w14:paraId="a2c1851" w:rsidRDefault="00AB4602" w:rsidP="005C51F0" w:rsidR="005C51F0" w:rsidRPr="005C51F0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C51F0" w:rsidRPr="005C51F0">
        <w:rPr>
          <w:rFonts w:cs="Times New Roman"/>
          <w:b/>
        </w:rPr>
        <w:t xml:space="preserve">      </w:t>
      </w:r>
      <w:r w:rsidR="005C51F0" w:rsidRPr="005C51F0">
        <w:rPr>
          <w:rFonts w:cs="Times New Roman"/>
        </w:rPr>
        <w:t xml:space="preserve">REPUBLIKA HRVATSKA </w:t>
      </w:r>
    </w:p>
    <w:p w:rsidRDefault="005C51F0" w:rsidP="005C51F0" w:rsidR="005C51F0" w:rsidRPr="005C51F0">
      <w:pPr>
        <w:spacing w:after="0"/>
        <w:rPr>
          <w:rFonts w:cs="Times New Roman" w:eastAsia="Times New Roman"/>
          <w:lang w:eastAsia="hr-HR"/>
        </w:rPr>
      </w:pPr>
      <w:r w:rsidRPr="005C51F0">
        <w:rPr>
          <w:rFonts w:cs="Times New Roman" w:eastAsia="Times New Roman"/>
          <w:lang w:eastAsia="hr-HR"/>
        </w:rPr>
        <w:t xml:space="preserve"> TRGOVAČKI SUD U ZAGREBU</w:t>
      </w:r>
    </w:p>
    <w:p w:rsidRDefault="005C51F0" w:rsidP="005C51F0" w:rsidR="005C51F0" w:rsidRPr="005C51F0">
      <w:pPr>
        <w:spacing w:after="0"/>
        <w:rPr>
          <w:rFonts w:cs="Times New Roman" w:eastAsia="Times New Roman"/>
          <w:lang w:eastAsia="hr-HR"/>
        </w:rPr>
      </w:pPr>
      <w:r w:rsidRPr="005C51F0">
        <w:rPr>
          <w:rFonts w:cs="Times New Roman" w:eastAsia="Times New Roman"/>
          <w:lang w:eastAsia="hr-HR"/>
        </w:rPr>
        <w:t xml:space="preserve">         Stalna služba u Karlovcu</w:t>
      </w:r>
    </w:p>
    <w:p w:rsidRDefault="005C51F0" w:rsidP="005C51F0" w:rsidR="005C51F0">
      <w:pPr>
        <w:spacing w:after="0"/>
        <w:rPr>
          <w:rFonts w:cs="Times New Roman" w:eastAsia="Times New Roman"/>
          <w:lang w:eastAsia="hr-HR"/>
        </w:rPr>
      </w:pPr>
      <w:r w:rsidRPr="005C51F0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5C51F0" w:rsidP="005C51F0" w:rsidR="005C51F0">
      <w:pPr>
        <w:pStyle w:val="Zaglavlje"/>
      </w:pPr>
      <w:r>
        <w:t>1 St-9135/2015</w:t>
      </w:r>
    </w:p>
    <w:p w:rsidRDefault="005C51F0" w:rsidP="005C51F0" w:rsidR="005C51F0" w:rsidRPr="005C51F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</w:t>
      </w:r>
      <w:r w:rsidRPr="005C51F0">
        <w:rPr>
          <w:rFonts w:cs="Times New Roman" w:eastAsia="Times New Roman"/>
          <w:lang w:eastAsia="hr-HR"/>
        </w:rPr>
        <w:t xml:space="preserve"> E P U B L I K A   H R V A T S K A</w:t>
      </w:r>
    </w:p>
    <w:p w:rsidRDefault="005C51F0" w:rsidP="005C51F0" w:rsidR="005C51F0" w:rsidRPr="005C51F0">
      <w:pPr>
        <w:spacing w:after="0"/>
        <w:rPr>
          <w:rFonts w:cs="Times New Roman" w:eastAsia="Times New Roman"/>
          <w:lang w:eastAsia="hr-HR"/>
        </w:rPr>
      </w:pPr>
    </w:p>
    <w:p w:rsidRDefault="005C51F0" w:rsidP="005C51F0" w:rsidR="005C51F0" w:rsidRPr="005C51F0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5C51F0">
        <w:rPr>
          <w:rFonts w:cs="Times New Roman" w:eastAsia="Times New Roman"/>
          <w:lang w:eastAsia="hr-HR"/>
        </w:rPr>
        <w:tab/>
        <w:t>R J E Š E N J E</w:t>
      </w:r>
    </w:p>
    <w:p w:rsidRDefault="005C51F0" w:rsidP="005C51F0" w:rsidR="005C51F0" w:rsidRPr="005C51F0">
      <w:pPr>
        <w:spacing w:after="0"/>
        <w:rPr>
          <w:rFonts w:cs="Times New Roman" w:eastAsia="Times New Roman"/>
          <w:lang w:eastAsia="hr-HR"/>
        </w:rPr>
      </w:pPr>
    </w:p>
    <w:p w:rsidRDefault="005C51F0" w:rsidP="005C51F0" w:rsidR="005C51F0" w:rsidRPr="005C51F0">
      <w:pPr>
        <w:spacing w:after="0"/>
        <w:jc w:val="both"/>
        <w:rPr>
          <w:rFonts w:cs="Times New Roman" w:eastAsia="Times New Roman"/>
          <w:lang w:eastAsia="hr-HR"/>
        </w:rPr>
      </w:pPr>
      <w:r w:rsidRPr="005C51F0">
        <w:rPr>
          <w:rFonts w:cs="Times New Roman" w:eastAsia="Times New Roman"/>
          <w:lang w:eastAsia="hr-HR"/>
        </w:rPr>
        <w:tab/>
        <w:t>TRGOVAČKI SUD U ZAGREBU, Stalna služba u Karlovcu</w:t>
      </w:r>
      <w:r w:rsidRPr="005C51F0">
        <w:rPr>
          <w:rFonts w:cs="Times New Roman" w:eastAsia="Times New Roman"/>
          <w:b/>
          <w:lang w:eastAsia="hr-HR"/>
        </w:rPr>
        <w:t>,</w:t>
      </w:r>
      <w:r w:rsidRPr="005C51F0">
        <w:rPr>
          <w:rFonts w:cs="Times New Roman" w:eastAsia="Times New Roman"/>
          <w:lang w:eastAsia="hr-HR"/>
        </w:rPr>
        <w:t xml:space="preserve"> po sucu Jadranki Mađeruh, kao stečajnom sucu, u stečajnom postupku nad stečajnim dužnikom PANONIJA SERVISI d.o.o. u stečaju, Zagreb, Kninski trg 5, OIB: 92672774937</w:t>
      </w:r>
      <w:r w:rsidRPr="005C51F0">
        <w:rPr>
          <w:rFonts w:cs="Times New Roman" w:eastAsia="Calibri"/>
          <w:lang w:eastAsia="hr-HR"/>
        </w:rPr>
        <w:t>,</w:t>
      </w:r>
      <w:r w:rsidRPr="005C51F0">
        <w:rPr>
          <w:rFonts w:cs="Times New Roman" w:eastAsia="Times New Roman"/>
          <w:lang w:eastAsia="hr-HR"/>
        </w:rPr>
        <w:t xml:space="preserve"> 10. travnja 2019.</w:t>
      </w:r>
    </w:p>
    <w:p w:rsidRDefault="005C51F0" w:rsidP="005C51F0" w:rsidR="005C51F0" w:rsidRPr="005C51F0">
      <w:pPr>
        <w:spacing w:after="0"/>
        <w:rPr>
          <w:rFonts w:cs="Times New Roman" w:eastAsia="Times New Roman"/>
          <w:lang w:eastAsia="hr-HR"/>
        </w:rPr>
      </w:pPr>
    </w:p>
    <w:p w:rsidRDefault="005C51F0" w:rsidP="005C51F0" w:rsidR="005C51F0" w:rsidRPr="005C51F0">
      <w:pPr>
        <w:spacing w:after="0"/>
        <w:jc w:val="center"/>
        <w:rPr>
          <w:rFonts w:cs="Times New Roman" w:eastAsia="Times New Roman"/>
          <w:lang w:eastAsia="hr-HR"/>
        </w:rPr>
      </w:pPr>
      <w:r w:rsidRPr="005C51F0">
        <w:rPr>
          <w:rFonts w:cs="Times New Roman" w:eastAsia="Times New Roman"/>
          <w:lang w:eastAsia="hr-HR"/>
        </w:rPr>
        <w:t>r i j e š i o   j e</w:t>
      </w:r>
    </w:p>
    <w:p w:rsidRDefault="005C51F0" w:rsidP="005C51F0" w:rsidR="005C51F0" w:rsidRPr="005C51F0">
      <w:pPr>
        <w:spacing w:after="0"/>
        <w:rPr>
          <w:rFonts w:cs="Times New Roman" w:eastAsia="Times New Roman"/>
          <w:lang w:eastAsia="hr-HR"/>
        </w:rPr>
      </w:pPr>
    </w:p>
    <w:p w:rsidRDefault="005C51F0" w:rsidP="005C51F0" w:rsidR="005C51F0" w:rsidRPr="005C51F0">
      <w:pPr>
        <w:spacing w:after="0"/>
        <w:jc w:val="both"/>
        <w:rPr>
          <w:rFonts w:cs="Times New Roman" w:eastAsia="Times New Roman"/>
          <w:lang w:eastAsia="hr-HR"/>
        </w:rPr>
      </w:pPr>
      <w:r w:rsidRPr="005C51F0">
        <w:rPr>
          <w:rFonts w:cs="Times New Roman" w:eastAsia="Times New Roman"/>
          <w:lang w:eastAsia="hr-HR"/>
        </w:rPr>
        <w:tab/>
        <w:t xml:space="preserve">Saziva se Skupština vjerovnika za </w:t>
      </w:r>
      <w:r w:rsidRPr="005C51F0">
        <w:rPr>
          <w:rFonts w:cs="Times New Roman" w:eastAsia="Times New Roman"/>
          <w:b/>
          <w:lang w:eastAsia="hr-HR"/>
        </w:rPr>
        <w:t>14. svibnja 2019. u 13,00 sati u zgradi ovog suda u Karlovcu, Trg hrvatskih branitelja 1/II, soba broj 207</w:t>
      </w:r>
      <w:r w:rsidRPr="005C51F0">
        <w:rPr>
          <w:rFonts w:cs="Times New Roman" w:eastAsia="Times New Roman"/>
          <w:lang w:eastAsia="hr-HR"/>
        </w:rPr>
        <w:t>, sa slijedećim dnevnim redom:</w:t>
      </w:r>
    </w:p>
    <w:p w:rsidRDefault="005C51F0" w:rsidP="005C51F0" w:rsidR="005C51F0" w:rsidRPr="005C51F0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5C51F0" w:rsidP="005C51F0" w:rsidR="005C51F0" w:rsidRPr="005C51F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C51F0">
        <w:rPr>
          <w:rFonts w:cs="Times New Roman" w:eastAsia="Times New Roman"/>
          <w:lang w:eastAsia="hr-HR"/>
        </w:rPr>
        <w:t>Izvješće stečajne upraviteljice o gospodarskom položaju dužnika i njegovim uzrocima.</w:t>
      </w:r>
    </w:p>
    <w:p w:rsidRDefault="005C51F0" w:rsidP="005C51F0" w:rsidR="005C51F0" w:rsidRPr="005C51F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C51F0">
        <w:rPr>
          <w:rFonts w:cs="Times New Roman" w:eastAsia="Times New Roman"/>
          <w:lang w:eastAsia="hr-HR"/>
        </w:rPr>
        <w:t>Izvješće o do sada poduzetim radnjama stečajne upraviteljice.</w:t>
      </w:r>
    </w:p>
    <w:p w:rsidRDefault="005C51F0" w:rsidP="005C51F0" w:rsidR="005C51F0" w:rsidRPr="005C51F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C51F0">
        <w:rPr>
          <w:rFonts w:cs="Times New Roman" w:eastAsia="Times New Roman"/>
          <w:lang w:eastAsia="hr-HR"/>
        </w:rPr>
        <w:t>Parnice i postupci u tijeku, te izdavanje punomoći za zastupanje odvjetniku.</w:t>
      </w:r>
    </w:p>
    <w:p w:rsidRDefault="005C51F0" w:rsidP="005C51F0" w:rsidR="005C51F0" w:rsidRPr="005C51F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C51F0">
        <w:rPr>
          <w:rFonts w:cs="Times New Roman" w:eastAsia="Times New Roman"/>
          <w:lang w:eastAsia="hr-HR"/>
        </w:rPr>
        <w:t>Donošenje odluke o pokretanju postupaka opisanih u točki 9. Izvješća o gospodarskom stanju stečajnog dužnika i njegovim uzrocima.</w:t>
      </w:r>
    </w:p>
    <w:p w:rsidRDefault="005C51F0" w:rsidP="005C51F0" w:rsidR="005C51F0" w:rsidRPr="005C51F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C51F0">
        <w:rPr>
          <w:rFonts w:cs="Times New Roman" w:eastAsia="Times New Roman"/>
          <w:lang w:eastAsia="hr-HR"/>
        </w:rPr>
        <w:t>Donošenje odluke o odobrenju izlučnih zahtjeva za nekretnine za koje je isplaćena cijena u cijelosti.</w:t>
      </w:r>
    </w:p>
    <w:p w:rsidRDefault="005C51F0" w:rsidP="005C51F0" w:rsidR="005C51F0" w:rsidRPr="005C51F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5C51F0" w:rsidP="005C51F0" w:rsidR="005C51F0" w:rsidRPr="005C51F0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5C51F0">
        <w:rPr>
          <w:rFonts w:cs="Times New Roman" w:eastAsia="Times New Roman"/>
          <w:lang w:eastAsia="hr-HR"/>
        </w:rPr>
        <w:t>Obrazloženje</w:t>
      </w:r>
    </w:p>
    <w:p w:rsidRDefault="005C51F0" w:rsidP="005C51F0" w:rsidR="005C51F0" w:rsidRPr="005C51F0">
      <w:pPr>
        <w:spacing w:after="0"/>
        <w:rPr>
          <w:rFonts w:cs="Times New Roman" w:eastAsia="Times New Roman"/>
          <w:lang w:eastAsia="hr-HR"/>
        </w:rPr>
      </w:pPr>
    </w:p>
    <w:p w:rsidRDefault="005C51F0" w:rsidP="005C51F0" w:rsidR="005C51F0" w:rsidRPr="005C51F0">
      <w:pPr>
        <w:spacing w:after="0"/>
        <w:jc w:val="both"/>
        <w:rPr>
          <w:rFonts w:cs="Times New Roman" w:eastAsia="Times New Roman"/>
          <w:lang w:eastAsia="hr-HR"/>
        </w:rPr>
      </w:pPr>
      <w:r w:rsidRPr="005C51F0">
        <w:rPr>
          <w:rFonts w:cs="Times New Roman" w:eastAsia="Times New Roman"/>
          <w:lang w:eastAsia="hr-HR"/>
        </w:rPr>
        <w:tab/>
        <w:t>Temeljem čl.104. st.1.  Stečajnog zakona (NN 71/15, 104/17, dalje: SZ-a) riješeno je kao u izreci, a na prijedlog stečajnog upravitelja.</w:t>
      </w:r>
    </w:p>
    <w:p w:rsidRDefault="005C51F0" w:rsidP="005C51F0" w:rsidR="005C51F0" w:rsidRPr="005C51F0">
      <w:pPr>
        <w:spacing w:after="0"/>
        <w:jc w:val="both"/>
        <w:rPr>
          <w:rFonts w:cs="Times New Roman" w:eastAsia="Times New Roman"/>
          <w:lang w:eastAsia="hr-HR"/>
        </w:rPr>
      </w:pPr>
      <w:r w:rsidRPr="005C51F0">
        <w:rPr>
          <w:rFonts w:cs="Times New Roman" w:eastAsia="Times New Roman"/>
          <w:lang w:eastAsia="hr-HR"/>
        </w:rPr>
        <w:t xml:space="preserve">          </w:t>
      </w:r>
      <w:r w:rsidRPr="005C51F0">
        <w:rPr>
          <w:rFonts w:cs="Times New Roman" w:eastAsia="Times New Roman"/>
          <w:lang w:eastAsia="hr-HR"/>
        </w:rPr>
        <w:tab/>
      </w:r>
      <w:r w:rsidRPr="005C51F0">
        <w:rPr>
          <w:rFonts w:cs="Times New Roman" w:eastAsia="Times New Roman"/>
          <w:lang w:eastAsia="hr-HR"/>
        </w:rPr>
        <w:tab/>
      </w:r>
    </w:p>
    <w:p w:rsidRDefault="005C51F0" w:rsidP="005C51F0" w:rsidR="005C51F0" w:rsidRPr="005C51F0">
      <w:pPr>
        <w:spacing w:after="0"/>
        <w:jc w:val="center"/>
        <w:rPr>
          <w:rFonts w:cs="Times New Roman" w:eastAsia="Times New Roman"/>
          <w:lang w:eastAsia="hr-HR"/>
        </w:rPr>
      </w:pPr>
      <w:r w:rsidRPr="005C51F0">
        <w:rPr>
          <w:rFonts w:cs="Times New Roman" w:eastAsia="Times New Roman"/>
          <w:lang w:eastAsia="hr-HR"/>
        </w:rPr>
        <w:t>U Karlovcu, 10. travnja 2019.</w:t>
      </w:r>
    </w:p>
    <w:p w:rsidRDefault="005C51F0" w:rsidP="005C51F0" w:rsidR="005C51F0" w:rsidRPr="005C51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51F0" w:rsidP="005C51F0" w:rsidR="005C51F0" w:rsidRPr="005C51F0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5C51F0">
        <w:rPr>
          <w:rFonts w:cs="Times New Roman" w:eastAsia="Times New Roman"/>
          <w:lang w:eastAsia="hr-HR"/>
        </w:rPr>
        <w:t xml:space="preserve">         Stečajni sudac:                                                                                                             </w:t>
      </w:r>
    </w:p>
    <w:p w:rsidRDefault="005C51F0" w:rsidP="005C51F0" w:rsidR="005C51F0" w:rsidRPr="005C51F0">
      <w:pPr>
        <w:spacing w:after="0"/>
        <w:jc w:val="center"/>
        <w:rPr>
          <w:rFonts w:cs="Times New Roman" w:eastAsia="Times New Roman"/>
          <w:lang w:eastAsia="hr-HR"/>
        </w:rPr>
      </w:pPr>
      <w:r w:rsidRPr="005C51F0">
        <w:rPr>
          <w:rFonts w:cs="Times New Roman" w:eastAsia="Times New Roman"/>
          <w:lang w:eastAsia="hr-HR"/>
        </w:rPr>
        <w:t xml:space="preserve">                                                                              Jadranka Mađeruh, v.r.</w:t>
      </w:r>
    </w:p>
    <w:p w:rsidRDefault="005C51F0" w:rsidP="005C51F0" w:rsidR="005C51F0" w:rsidRPr="005C51F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C51F0" w:rsidP="005C51F0" w:rsidR="005C51F0" w:rsidRPr="005C51F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C51F0">
        <w:rPr>
          <w:rFonts w:cs="Times New Roman" w:eastAsia="Times New Roman"/>
          <w:lang w:eastAsia="hr-HR"/>
        </w:rPr>
        <w:t xml:space="preserve">                                                                               Za točnost otpravka-ovlašteni službenik:</w:t>
      </w:r>
      <w:r w:rsidRPr="005C51F0">
        <w:rPr>
          <w:rFonts w:cs="Times New Roman" w:eastAsia="Times New Roman"/>
          <w:lang w:eastAsia="hr-HR"/>
        </w:rPr>
        <w:br/>
        <w:t xml:space="preserve">                                                                      Draženka Prpić</w:t>
      </w:r>
    </w:p>
    <w:p w:rsidRDefault="005C51F0" w:rsidP="005C51F0" w:rsidR="005C51F0" w:rsidRPr="005C51F0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5C51F0" w:rsidP="005C51F0" w:rsidR="005C51F0" w:rsidRPr="005C51F0">
      <w:pPr>
        <w:spacing w:after="0"/>
        <w:jc w:val="both"/>
        <w:rPr>
          <w:rFonts w:cs="Times New Roman" w:eastAsia="Times New Roman"/>
          <w:lang w:eastAsia="hr-HR"/>
        </w:rPr>
      </w:pPr>
      <w:r w:rsidRPr="005C51F0">
        <w:rPr>
          <w:rFonts w:cs="Times New Roman" w:eastAsia="Times New Roman"/>
          <w:lang w:eastAsia="hr-HR"/>
        </w:rPr>
        <w:t xml:space="preserve">Dna                                                                                                                                         </w:t>
      </w:r>
    </w:p>
    <w:p w:rsidRDefault="005C51F0" w:rsidP="005C51F0" w:rsidR="005C51F0" w:rsidRPr="005C51F0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5C51F0">
        <w:rPr>
          <w:rFonts w:cs="Times New Roman" w:eastAsia="Times New Roman"/>
          <w:lang w:eastAsia="hr-HR"/>
        </w:rPr>
        <w:t xml:space="preserve">1. Stečajni upravitelj                                            </w:t>
      </w:r>
    </w:p>
    <w:p w:rsidRDefault="005C51F0" w:rsidP="005C51F0" w:rsidR="005C51F0" w:rsidRPr="005C51F0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5C51F0">
        <w:rPr>
          <w:rFonts w:cs="Times New Roman" w:eastAsia="Times New Roman"/>
          <w:lang w:eastAsia="hr-HR"/>
        </w:rPr>
        <w:t>2. e-Oglasna ploča suda</w:t>
      </w:r>
    </w:p>
    <w:p w:rsidRDefault="005C51F0" w:rsidP="005C51F0" w:rsidR="005C51F0" w:rsidRPr="005C51F0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5C51F0">
        <w:rPr>
          <w:rFonts w:cs="Times New Roman" w:eastAsia="Times New Roman"/>
          <w:lang w:eastAsia="hr-HR"/>
        </w:rPr>
        <w:lastRenderedPageBreak/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6251678"/>
      <w:docPartObj>
        <w:docPartGallery w:val="Page Numbers (Top of Page)"/>
        <w:docPartUnique/>
      </w:docPartObj>
    </w:sdtPr>
    <w:sdtContent>
      <w:p w:rsidRDefault="005C51F0" w:rsidR="005C51F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5C51F0" w:rsidR="005C51F0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B4A4B71"/>
    <w:multiLevelType w:val="hybridMultilevel"/>
    <w:tmpl w:val="670E11C4"/>
    <w:lvl w:tplc="C292EF0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1F0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05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2019.</izvorni_sadrzaj>
    <derivirana_varijabla naziv="DomainObject.DatumDonosenjaOdluke_1">10.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St-9135/2015-99</izvorni_sadrzaj>
    <derivirana_varijabla naziv="DomainObject.Oznaka_1">St-9135/2015-99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9135</izvorni_sadrzaj>
    <derivirana_varijabla naziv="DomainObject.Predmet.Broj_1">9135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PREUZELA ST.
UPRAVITELJICA D. HULJEV 11.10.2018.
vratila - 14.11.2018.</izvorni_sadrzaj>
    <derivirana_varijabla naziv="DomainObject.Predmet.Opis_1">PRIJAVE TRAŽBINA PREUZELA ST.
UPRAVITELJICA D. HULJEV 11.10.2018.
vratila - 14.11.2018.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St-9135/2015</izvorni_sadrzaj>
    <derivirana_varijabla naziv="DomainObject.Predmet.OznakaBroj_1">St-9135/2015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PANONIJA SERVISI d.o.o. u stečaju zastupanog po punomoćniku DRAŽEN ANDROIĆ</izvorni_sadrzaj>
    <derivirana_varijabla naziv="DomainObject.Predmet.ProtustrankaFormated_1">  PANONIJA SERVISI d.o.o. u stečaju zastupanog po punomoćniku DRAŽEN ANDROIĆ</derivirana_varijabla>
  </DomainObject.Predmet.ProtustrankaFormated>
  <DomainObject.Predmet.ProtustrankaFormatedOIB>
    <izvorni_sadrzaj>  PANONIJA SERVISI d.o.o. u stečaju, OIB 92672774937 zastupanog po punomoćniku DRAŽEN ANDROIĆ</izvorni_sadrzaj>
    <derivirana_varijabla naziv="DomainObject.Predmet.ProtustrankaFormatedOIB_1">  PANONIJA SERVISI d.o.o. u stečaju, OIB 92672774937 zastupanog po punomoćniku DRAŽEN ANDROIĆ</derivirana_varijabla>
  </DomainObject.Predmet.ProtustrankaFormatedOIB>
  <DomainObject.Predmet.ProtustrankaFormatedWithAdress>
    <izvorni_sadrzaj> PANONIJA SERVISI d.o.o. u stečaju, Kninski trg 5, 10000 Zagreb zastupanog po punomoćniku DRAŽEN ANDROIĆ</izvorni_sadrzaj>
    <derivirana_varijabla naziv="DomainObject.Predmet.ProtustrankaFormatedWithAdress_1"> PANONIJA SERVISI d.o.o. u stečaju, Kninski trg 5, 10000 Zagreb zastupanog po punomoćniku DRAŽEN ANDROIĆ</derivirana_varijabla>
  </DomainObject.Predmet.ProtustrankaFormatedWithAdress>
  <DomainObject.Predmet.ProtustrankaFormatedWithAdressOIB>
    <izvorni_sadrzaj> PANONIJA SERVISI d.o.o. u stečaju, OIB 92672774937, Kninski trg 5, 10000 Zagreb zastupanog po punomoćniku DRAŽEN ANDROIĆ</izvorni_sadrzaj>
    <derivirana_varijabla naziv="DomainObject.Predmet.ProtustrankaFormatedWithAdressOIB_1"> PANONIJA SERVISI d.o.o. u stečaju, OIB 92672774937, Kninski trg 5, 10000 Zagreb zastupanog po punomoćniku DRAŽEN ANDROIĆ</derivirana_varijabla>
  </DomainObject.Predmet.ProtustrankaFormatedWithAdressOIB>
  <DomainObject.Predmet.ProtustrankaWithAdress>
    <izvorni_sadrzaj>PANONIJA SERVISI d.o.o. u stečaju Kninski trg 5, 10000 Zagreb</izvorni_sadrzaj>
    <derivirana_varijabla naziv="DomainObject.Predmet.ProtustrankaWithAdress_1">PANONIJA SERVISI d.o.o. u stečaju Kninski trg 5, 10000 Zagreb</derivirana_varijabla>
  </DomainObject.Predmet.ProtustrankaWithAdress>
  <DomainObject.Predmet.ProtustrankaWithAdressOIB>
    <izvorni_sadrzaj>PANONIJA SERVISI d.o.o. u stečaju, OIB 92672774937, Kninski trg 5, 10000 Zagreb</izvorni_sadrzaj>
    <derivirana_varijabla naziv="DomainObject.Predmet.ProtustrankaWithAdressOIB_1">PANONIJA SERVISI d.o.o. u stečaju, OIB 92672774937, Kninski trg 5, 10000 Zagreb</derivirana_varijabla>
  </DomainObject.Predmet.ProtustrankaWithAdressOIB>
  <DomainObject.Predmet.ProtustrankaNazivFormated>
    <izvorni_sadrzaj>PANONIJA SERVISI d.o.o. u stečaju</izvorni_sadrzaj>
    <derivirana_varijabla naziv="DomainObject.Predmet.ProtustrankaNazivFormated_1">PANONIJA SERVISI d.o.o. u stečaju</derivirana_varijabla>
  </DomainObject.Predmet.ProtustrankaNazivFormated>
  <DomainObject.Predmet.ProtustrankaNazivFormatedOIB>
    <izvorni_sadrzaj>PANONIJA SERVISI d.o.o. u stečaju, OIB 92672774937</izvorni_sadrzaj>
    <derivirana_varijabla naziv="DomainObject.Predmet.ProtustrankaNazivFormatedOIB_1">PANONIJA SERVISI d.o.o. u stečaju, OIB 92672774937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DRAŽEN ANDROIĆ; PILANA KRASNO društvo s ograničenom odgovornošću za šumarstvo, preradu drva i trgovinu; Marko Mitić; KUMAL S d.o.o. za proizvodnju i promet građevinskim materijalom; KUFNER GRUPA društvo s ograničenom odgovornošću za savjetovanje; VJEROVNICI</izvorni_sadrzaj>
    <derivirana_varijabla naziv="DomainObject.Predmet.StrankaFormated_1">  FINA Regionalni centar Zagreb; DRAŽEN ANDROIĆ; PILANA KRASNO društvo s ograničenom odgovornošću za šumarstvo, preradu drva i trgovinu; Marko Mitić; KUMAL S d.o.o. za proizvodnju i promet građevinskim materijalom; KUFNER GRUPA društvo s ograničenom odgovornošću za savjetovanje; VJEROVNICI</derivirana_varijabla>
  </DomainObject.Predmet.StrankaFormated>
  <DomainObject.Predmet.StrankaFormatedOIB>
    <izvorni_sadrzaj>  FINA Regionalni centar Zagreb, OIB 85821130368; DRAŽEN ANDROIĆ, OIB 54566692683; PILANA KRASNO društvo s ograničenom odgovornošću za šumarstvo, preradu drva i trgovinu, OIB 96105025533; Marko Mitić, OIB 04550630871; KUMAL S d.o.o. za proizvodnju i promet građevinskim materijalom, OIB 71549040939; KUFNER GRUPA društvo s ograničenom odgovornošću za savjetovanje, OIB 43766894145; VJEROVNICI</izvorni_sadrzaj>
    <derivirana_varijabla naziv="DomainObject.Predmet.StrankaFormatedOIB_1">  FINA Regionalni centar Zagreb, OIB 85821130368; DRAŽEN ANDROIĆ, OIB 54566692683; PILANA KRASNO društvo s ograničenom odgovornošću za šumarstvo, preradu drva i trgovinu, OIB 96105025533; Marko Mitić, OIB 04550630871; KUMAL S d.o.o. za proizvodnju i promet građevinskim materijalom, OIB 71549040939; KUFNER GRUPA društvo s ograničenom odgovornošću za savjetovanje, OIB 43766894145; VJEROVNICI</derivirana_varijabla>
  </DomainObject.Predmet.StrankaFormatedOIB>
  <DomainObject.Predmet.StrankaFormatedWithAdress>
    <izvorni_sadrzaj> FINA Regionalni centar Zagreb, Trg svibanjskih žrtava 1995. br. 1, 10000 Zagreb; DRAŽEN ANDROIĆ, Ulica Jurja Dobrile 8, 52470 Umag; PILANA KRASNO društvo s ograničenom odgovornošću za šumarstvo, preradu drva i trgovinu, Snježnička 34, 51304 Gerovo; Marko Mitić, Prevoj 23, 10000 Zagreb; KUMAL S d.o.o. za proizvodnju i promet građevinskim materijalom, Ilica 251, 10000 Zagreb; KUFNER GRUPA društvo s ograničenom odgovornošću za savjetovanje, Ilica 251, 10000 Zagreb; VJEROVNICI</izvorni_sadrzaj>
    <derivirana_varijabla naziv="DomainObject.Predmet.StrankaFormatedWithAdress_1"> FINA Regionalni centar Zagreb, Trg svibanjskih žrtava 1995. br. 1, 10000 Zagreb; DRAŽEN ANDROIĆ, Ulica Jurja Dobrile 8, 52470 Umag; PILANA KRASNO društvo s ograničenom odgovornošću za šumarstvo, preradu drva i trgovinu, Snježnička 34, 51304 Gerovo; Marko Mitić, Prevoj 23, 10000 Zagreb; KUMAL S d.o.o. za proizvodnju i promet građevinskim materijalom, Ilica 251, 10000 Zagreb; KUFNER GRUPA društvo s ograničenom odgovornošću za savjetovanje, Ilica 251, 10000 Zagreb; VJEROVNICI</derivirana_varijabla>
  </DomainObject.Predmet.StrankaFormatedWithAdress>
  <DomainObject.Predmet.StrankaFormatedWithAdressOIB>
    <izvorni_sadrzaj> FINA Regionalni centar Zagreb, OIB 85821130368, Trg svibanjskih žrtava 1995. br. 1, 10000 Zagreb; DRAŽEN ANDROIĆ, OIB 54566692683, Ulica Jurja Dobrile 8, 52470 Umag; PILANA KRASNO društvo s ograničenom odgovornošću za šumarstvo, preradu drva i trgovinu, OIB 96105025533, Snježnička 34, 51304 Gerovo; Marko Mitić, OIB 04550630871, Prevoj 23, 10000 Zagreb; KUMAL S d.o.o. za proizvodnju i promet građevinskim materijalom, OIB 71549040939, Ilica 251, 10000 Zagreb; KUFNER GRUPA društvo s ograničenom odgovornošću za savjetovanje, OIB 43766894145, Ilica 251, 10000 Zagreb; VJEROVNICI</izvorni_sadrzaj>
    <derivirana_varijabla naziv="DomainObject.Predmet.StrankaFormatedWithAdressOIB_1"> FINA Regionalni centar Zagreb, OIB 85821130368, Trg svibanjskih žrtava 1995. br. 1, 10000 Zagreb; DRAŽEN ANDROIĆ, OIB 54566692683, Ulica Jurja Dobrile 8, 52470 Umag; PILANA KRASNO društvo s ograničenom odgovornošću za šumarstvo, preradu drva i trgovinu, OIB 96105025533, Snježnička 34, 51304 Gerovo; Marko Mitić, OIB 04550630871, Prevoj 23, 10000 Zagreb; KUMAL S d.o.o. za proizvodnju i promet građevinskim materijalom, OIB 71549040939, Ilica 251, 10000 Zagreb; KUFNER GRUPA društvo s ograničenom odgovornošću za savjetovanje, OIB 43766894145, Ilica 251, 10000 Zagreb; VJEROVNICI</derivirana_varijabla>
  </DomainObject.Predmet.StrankaFormatedWithAdressOIB>
  <DomainObject.Predmet.StrankaWithAdress>
    <izvorni_sadrzaj>FINA Regionalni centar Zagreb Trg svibanjskih žrtava 1995. br. 1,10000 Zagreb,DRAŽEN ANDROIĆ Ulica Jurja Dobrile 8,52470 Umag,PILANA KRASNO društvo s ograničenom odgovornošću za šumarstvo, preradu drva i trgovinu Snježnička 34,51304 Gerovo,Marko Mitić Prevoj 23,10000 Zagreb,KUMAL S d.o.o. za proizvodnju i promet građevinskim materijalom Ilica 251,10000 Zagreb,KUFNER GRUPA društvo s ograničenom odgovornošću za savjetovanje Ilica 251,10000 Zagreb,VJEROVNICI </izvorni_sadrzaj>
    <derivirana_varijabla naziv="DomainObject.Predmet.StrankaWithAdress_1">FINA Regionalni centar Zagreb Trg svibanjskih žrtava 1995. br. 1,10000 Zagreb,DRAŽEN ANDROIĆ Ulica Jurja Dobrile 8,52470 Umag,PILANA KRASNO društvo s ograničenom odgovornošću za šumarstvo, preradu drva i trgovinu Snježnička 34,51304 Gerovo,Marko Mitić Prevoj 23,10000 Zagreb,KUMAL S d.o.o. za proizvodnju i promet građevinskim materijalom Ilica 251,10000 Zagreb,KUFNER GRUPA društvo s ograničenom odgovornošću za savjetovanje Ilica 251,10000 Zagreb,VJEROVNICI </derivirana_varijabla>
  </DomainObject.Predmet.StrankaWithAdress>
  <DomainObject.Predmet.StrankaWithAdressOIB>
    <izvorni_sadrzaj>FINA Regionalni centar Zagreb, OIB 85821130368, Trg svibanjskih žrtava 1995. br. 1,10000 Zagreb,DRAŽEN ANDROIĆ, OIB 54566692683, Ulica Jurja Dobrile 8,52470 Umag,PILANA KRASNO društvo s ograničenom odgovornošću za šumarstvo, preradu drva i trgovinu, OIB 96105025533, Snježnička 34,51304 Gerovo,Marko Mitić, OIB 04550630871, Prevoj 23,10000 Zagreb,KUMAL S d.o.o. za proizvodnju i promet građevinskim materijalom, OIB 71549040939, Ilica 251,10000 Zagreb,KUFNER GRUPA društvo s ograničenom odgovornošću za savjetovanje, OIB 43766894145, Ilica 251,10000 Zagreb,VJEROVNICI</izvorni_sadrzaj>
    <derivirana_varijabla naziv="DomainObject.Predmet.StrankaWithAdressOIB_1">FINA Regionalni centar Zagreb, OIB 85821130368, Trg svibanjskih žrtava 1995. br. 1,10000 Zagreb,DRAŽEN ANDROIĆ, OIB 54566692683, Ulica Jurja Dobrile 8,52470 Umag,PILANA KRASNO društvo s ograničenom odgovornošću za šumarstvo, preradu drva i trgovinu, OIB 96105025533, Snježnička 34,51304 Gerovo,Marko Mitić, OIB 04550630871, Prevoj 23,10000 Zagreb,KUMAL S d.o.o. za proizvodnju i promet građevinskim materijalom, OIB 71549040939, Ilica 251,10000 Zagreb,KUFNER GRUPA društvo s ograničenom odgovornošću za savjetovanje, OIB 43766894145, Ilica 251,10000 Zagreb,VJEROVNICI</derivirana_varijabla>
  </DomainObject.Predmet.StrankaWithAdressOIB>
  <DomainObject.Predmet.StrankaNazivFormated>
    <izvorni_sadrzaj>FINA Regionalni centar Zagreb,DRAŽEN ANDROIĆ,PILANA KRASNO društvo s ograničenom odgovornošću za šumarstvo, preradu drva i trgovinu,Marko Mitić,KUMAL S d.o.o. za proizvodnju i promet građevinskim materijalom,KUFNER GRUPA društvo s ograničenom odgovornošću za savjetovanje,VJEROVNICI</izvorni_sadrzaj>
    <derivirana_varijabla naziv="DomainObject.Predmet.StrankaNazivFormated_1">FINA Regionalni centar Zagreb,DRAŽEN ANDROIĆ,PILANA KRASNO društvo s ograničenom odgovornošću za šumarstvo, preradu drva i trgovinu,Marko Mitić,KUMAL S d.o.o. za proizvodnju i promet građevinskim materijalom,KUFNER GRUPA društvo s ograničenom odgovornošću za savjetovanje,VJEROVNICI</derivirana_varijabla>
  </DomainObject.Predmet.StrankaNazivFormated>
  <DomainObject.Predmet.StrankaNazivFormatedOIB>
    <izvorni_sadrzaj>FINA Regionalni centar Zagreb, OIB 85821130368,DRAŽEN ANDROIĆ, OIB 54566692683,PILANA KRASNO društvo s ograničenom odgovornošću za šumarstvo, preradu drva i trgovinu, OIB 96105025533,Marko Mitić, OIB 04550630871,KUMAL S d.o.o. za proizvodnju i promet građevinskim materijalom, OIB 71549040939,KUFNER GRUPA društvo s ograničenom odgovornošću za savjetovanje, OIB 43766894145,VJEROVNICI</izvorni_sadrzaj>
    <derivirana_varijabla naziv="DomainObject.Predmet.StrankaNazivFormatedOIB_1">FINA Regionalni centar Zagreb, OIB 85821130368,DRAŽEN ANDROIĆ, OIB 54566692683,PILANA KRASNO društvo s ograničenom odgovornošću za šumarstvo, preradu drva i trgovinu, OIB 96105025533,Marko Mitić, OIB 04550630871,KUMAL S d.o.o. za proizvodnju i promet građevinskim materijalom, OIB 71549040939,KUFNER GRUPA društvo s ograničenom odgovornošću za savjetovanje, OIB 43766894145,VJEROVNICI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DRAŽEN ANDROIĆ</item>
      <item>PILANA KRASNO društvo s ograničenom odgovornošću za šumarstvo, preradu drva i trgovinu</item>
      <item>Marko Mitić</item>
      <item>KUMAL S d.o.o. za proizvodnju i promet građevinskim materijalom</item>
      <item>KUFNER GRUPA društvo s ograničenom odgovornošću za savjetovanje</item>
      <item>VJEROVNICI</item>
    </izvorni_sadrzaj>
    <derivirana_varijabla naziv="DomainObject.Predmet.StrankaListFormated_1">
      <item>FINA Regionalni centar Zagreb</item>
      <item>DRAŽEN ANDROIĆ</item>
      <item>PILANA KRASNO društvo s ograničenom odgovornošću za šumarstvo, preradu drva i trgovinu</item>
      <item>Marko Mitić</item>
      <item>KUMAL S d.o.o. za proizvodnju i promet građevinskim materijalom</item>
      <item>KUFNER GRUPA društvo s ograničenom odgovornošću za savjetovanje</item>
      <item>VJEROVNICI</item>
    </derivirana_varijabla>
  </DomainObject.Predmet.StrankaListFormated>
  <DomainObject.Predmet.StrankaListFormatedOIB>
    <izvorni_sadrzaj>
      <item>FINA Regionalni centar Zagreb, OIB 85821130368</item>
      <item>DRAŽEN ANDROIĆ, OIB 54566692683</item>
      <item>PILANA KRASNO društvo s ograničenom odgovornošću za šumarstvo, preradu drva i trgovinu, OIB 96105025533</item>
      <item>Marko Mitić, OIB 04550630871</item>
      <item>KUMAL S d.o.o. za proizvodnju i promet građevinskim materijalom, OIB 71549040939</item>
      <item>KUFNER GRUPA društvo s ograničenom odgovornošću za savjetovanje, OIB 43766894145</item>
      <item>VJEROVNICI</item>
    </izvorni_sadrzaj>
    <derivirana_varijabla naziv="DomainObject.Predmet.StrankaListFormatedOIB_1">
      <item>FINA Regionalni centar Zagreb, OIB 85821130368</item>
      <item>DRAŽEN ANDROIĆ, OIB 54566692683</item>
      <item>PILANA KRASNO društvo s ograničenom odgovornošću za šumarstvo, preradu drva i trgovinu, OIB 96105025533</item>
      <item>Marko Mitić, OIB 04550630871</item>
      <item>KUMAL S d.o.o. za proizvodnju i promet građevinskim materijalom, OIB 71549040939</item>
      <item>KUFNER GRUPA društvo s ograničenom odgovornošću za savjetovanje, OIB 43766894145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DRAŽEN ANDROIĆ, Ulica Jurja Dobrile 8, 52470 Umag</item>
      <item>PILANA KRASNO društvo s ograničenom odgovornošću za šumarstvo, preradu drva i trgovinu, Snježnička 34, 51304 Gerovo</item>
      <item>Marko Mitić, Prevoj 23, 10000 Zagreb</item>
      <item>KUMAL S d.o.o. za proizvodnju i promet građevinskim materijalom, Ilica 251, 10000 Zagreb</item>
      <item>KUFNER GRUPA društvo s ograničenom odgovornošću za savjetovanje, Ilica 251, 10000 Zagreb</item>
      <item>VJEROVNICI</item>
    </izvorni_sadrzaj>
    <derivirana_varijabla naziv="DomainObject.Predmet.StrankaListFormatedWithAdress_1">
      <item>FINA Regionalni centar Zagreb, Trg svibanjskih žrtava 1995. br. 1, 10000 Zagreb</item>
      <item>DRAŽEN ANDROIĆ, Ulica Jurja Dobrile 8, 52470 Umag</item>
      <item>PILANA KRASNO društvo s ograničenom odgovornošću za šumarstvo, preradu drva i trgovinu, Snježnička 34, 51304 Gerovo</item>
      <item>Marko Mitić, Prevoj 23, 10000 Zagreb</item>
      <item>KUMAL S d.o.o. za proizvodnju i promet građevinskim materijalom, Ilica 251, 10000 Zagreb</item>
      <item>KUFNER GRUPA društvo s ograničenom odgovornošću za savjetovanje, Ilica 251,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DRAŽEN ANDROIĆ, OIB 54566692683, Ulica Jurja Dobrile 8, 52470 Umag</item>
      <item>PILANA KRASNO društvo s ograničenom odgovornošću za šumarstvo, preradu drva i trgovinu, OIB 96105025533, Snježnička 34, 51304 Gerovo</item>
      <item>Marko Mitić, OIB 04550630871, Prevoj 23, 10000 Zagreb</item>
      <item>KUMAL S d.o.o. za proizvodnju i promet građevinskim materijalom, OIB 71549040939, Ilica 251, 10000 Zagreb</item>
      <item>KUFNER GRUPA društvo s ograničenom odgovornošću za savjetovanje, OIB 43766894145, Ilica 251,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DRAŽEN ANDROIĆ, OIB 54566692683, Ulica Jurja Dobrile 8, 52470 Umag</item>
      <item>PILANA KRASNO društvo s ograničenom odgovornošću za šumarstvo, preradu drva i trgovinu, OIB 96105025533, Snježnička 34, 51304 Gerovo</item>
      <item>Marko Mitić, OIB 04550630871, Prevoj 23, 10000 Zagreb</item>
      <item>KUMAL S d.o.o. za proizvodnju i promet građevinskim materijalom, OIB 71549040939, Ilica 251, 10000 Zagreb</item>
      <item>KUFNER GRUPA društvo s ograničenom odgovornošću za savjetovanje, OIB 43766894145, Ilica 251, 10000 Zagreb</item>
      <item>VJEROVNICI</item>
    </derivirana_varijabla>
  </DomainObject.Predmet.StrankaListFormatedWithAdressOIB>
  <DomainObject.Predmet.StrankaListNazivFormated>
    <izvorni_sadrzaj>
      <item>FINA Regionalni centar Zagreb</item>
      <item>DRAŽEN ANDROIĆ</item>
      <item>PILANA KRASNO društvo s ograničenom odgovornošću za šumarstvo, preradu drva i trgovinu</item>
      <item>Marko Mitić</item>
      <item>KUMAL S d.o.o. za proizvodnju i promet građevinskim materijalom</item>
      <item>KUFNER GRUPA društvo s ograničenom odgovornošću za savjetovanje</item>
      <item>VJEROVNICI</item>
    </izvorni_sadrzaj>
    <derivirana_varijabla naziv="DomainObject.Predmet.StrankaListNazivFormated_1">
      <item>FINA Regionalni centar Zagreb</item>
      <item>DRAŽEN ANDROIĆ</item>
      <item>PILANA KRASNO društvo s ograničenom odgovornošću za šumarstvo, preradu drva i trgovinu</item>
      <item>Marko Mitić</item>
      <item>KUMAL S d.o.o. za proizvodnju i promet građevinskim materijalom</item>
      <item>KUFNER GRUPA društvo s ograničenom odgovornošću za savjetovanje</item>
      <item>VJEROVNICI</item>
    </derivirana_varijabla>
  </DomainObject.Predmet.StrankaListNazivFormated>
  <DomainObject.Predmet.StrankaListNazivFormatedOIB>
    <izvorni_sadrzaj>
      <item>FINA Regionalni centar Zagreb, OIB 85821130368</item>
      <item>DRAŽEN ANDROIĆ, OIB 54566692683</item>
      <item>PILANA KRASNO društvo s ograničenom odgovornošću za šumarstvo, preradu drva i trgovinu, OIB 96105025533</item>
      <item>Marko Mitić, OIB 04550630871</item>
      <item>KUMAL S d.o.o. za proizvodnju i promet građevinskim materijalom, OIB 71549040939</item>
      <item>KUFNER GRUPA društvo s ograničenom odgovornošću za savjetovanje, OIB 43766894145</item>
      <item>VJEROVNICI</item>
    </izvorni_sadrzaj>
    <derivirana_varijabla naziv="DomainObject.Predmet.StrankaListNazivFormatedOIB_1">
      <item>FINA Regionalni centar Zagreb, OIB 85821130368</item>
      <item>DRAŽEN ANDROIĆ, OIB 54566692683</item>
      <item>PILANA KRASNO društvo s ograničenom odgovornošću za šumarstvo, preradu drva i trgovinu, OIB 96105025533</item>
      <item>Marko Mitić, OIB 04550630871</item>
      <item>KUMAL S d.o.o. za proizvodnju i promet građevinskim materijalom, OIB 71549040939</item>
      <item>KUFNER GRUPA društvo s ograničenom odgovornošću za savjetovanje, OIB 43766894145</item>
      <item>VJEROVNICI</item>
    </derivirana_varijabla>
  </DomainObject.Predmet.StrankaListNazivFormatedOIB>
  <DomainObject.Predmet.ProtuStrankaListFormated>
    <izvorni_sadrzaj>
      <item>PANONIJA SERVISI d.o.o. u stečaju zastupanog po punomoćniku DRAŽEN ANDROIĆ</item>
    </izvorni_sadrzaj>
    <derivirana_varijabla naziv="DomainObject.Predmet.ProtuStrankaListFormated_1">
      <item>PANONIJA SERVISI d.o.o. u stečaju zastupanog po punomoćniku DRAŽEN ANDROIĆ</item>
    </derivirana_varijabla>
  </DomainObject.Predmet.ProtuStrankaListFormated>
  <DomainObject.Predmet.ProtuStrankaListFormatedOIB>
    <izvorni_sadrzaj>
      <item>PANONIJA SERVISI d.o.o. u stečaju, OIB 92672774937 zastupanog po punomoćniku DRAŽEN ANDROIĆ</item>
    </izvorni_sadrzaj>
    <derivirana_varijabla naziv="DomainObject.Predmet.ProtuStrankaListFormatedOIB_1">
      <item>PANONIJA SERVISI d.o.o. u stečaju, OIB 92672774937 zastupanog po punomoćniku DRAŽEN ANDROIĆ</item>
    </derivirana_varijabla>
  </DomainObject.Predmet.ProtuStrankaListFormatedOIB>
  <DomainObject.Predmet.ProtuStrankaListFormatedWithAdress>
    <izvorni_sadrzaj>
      <item>PANONIJA SERVISI d.o.o. u stečaju, Kninski trg 5, 10000 Zagreb zastupanog po punomoćniku DRAŽEN ANDROIĆ</item>
    </izvorni_sadrzaj>
    <derivirana_varijabla naziv="DomainObject.Predmet.ProtuStrankaListFormatedWithAdress_1">
      <item>PANONIJA SERVISI d.o.o. u stečaju, Kninski trg 5, 10000 Zagreb zastupanog po punomoćniku DRAŽEN ANDROIĆ</item>
    </derivirana_varijabla>
  </DomainObject.Predmet.ProtuStrankaListFormatedWithAdress>
  <DomainObject.Predmet.ProtuStrankaListFormatedWithAdressOIB>
    <izvorni_sadrzaj>
      <item>PANONIJA SERVISI d.o.o. u stečaju, OIB 92672774937, Kninski trg 5, 10000 Zagreb zastupanog po punomoćniku DRAŽEN ANDROIĆ</item>
    </izvorni_sadrzaj>
    <derivirana_varijabla naziv="DomainObject.Predmet.ProtuStrankaListFormatedWithAdressOIB_1">
      <item>PANONIJA SERVISI d.o.o. u stečaju, OIB 92672774937, Kninski trg 5, 10000 Zagreb zastupanog po punomoćniku DRAŽEN ANDROIĆ</item>
    </derivirana_varijabla>
  </DomainObject.Predmet.ProtuStrankaListFormatedWithAdressOIB>
  <DomainObject.Predmet.ProtuStrankaListNazivFormated>
    <izvorni_sadrzaj>
      <item>PANONIJA SERVISI d.o.o. u stečaju</item>
    </izvorni_sadrzaj>
    <derivirana_varijabla naziv="DomainObject.Predmet.ProtuStrankaListNazivFormated_1">
      <item>PANONIJA SERVISI d.o.o. u stečaju</item>
    </derivirana_varijabla>
  </DomainObject.Predmet.ProtuStrankaListNazivFormated>
  <DomainObject.Predmet.ProtuStrankaListNazivFormatedOIB>
    <izvorni_sadrzaj>
      <item>PANONIJA SERVISI d.o.o. u stečaju, OIB 92672774937</item>
    </izvorni_sadrzaj>
    <derivirana_varijabla naziv="DomainObject.Predmet.ProtuStrankaListNazivFormatedOIB_1">
      <item>PANONIJA SERVISI d.o.o. u stečaju, OIB 92672774937</item>
    </derivirana_varijabla>
  </DomainObject.Predmet.ProtuStrankaListNazivFormatedOIB>
  <DomainObject.Predmet.OstaliListFormated>
    <izvorni_sadrzaj>
      <item>DAVOR BIŠĆAN</item>
      <item>DRAŽEN ANDROIĆ punomoćnik sudionika u postupku PANONIJA SERVISI d.o.o. u stečaju</item>
      <item>DARFIN d.o.o.</item>
    </izvorni_sadrzaj>
    <derivirana_varijabla naziv="DomainObject.Predmet.OstaliListFormated_1">
      <item>DAVOR BIŠĆAN</item>
      <item>DRAŽEN ANDROIĆ punomoćnik sudionika u postupku PANONIJA SERVISI d.o.o. u stečaju</item>
      <item>DARFIN d.o.o.</item>
    </derivirana_varijabla>
  </DomainObject.Predmet.OstaliListFormated>
  <DomainObject.Predmet.OstaliListFormatedOIB>
    <izvorni_sadrzaj>
      <item>DAVOR BIŠĆAN, OIB 99116868296</item>
      <item>DRAŽEN ANDROIĆ, OIB 54566692683 punomoćnik sudionika u postupku PANONIJA SERVISI d.o.o. u stečaju</item>
      <item>DARFIN d.o.o., OIB 85403698394</item>
    </izvorni_sadrzaj>
    <derivirana_varijabla naziv="DomainObject.Predmet.OstaliListFormatedOIB_1">
      <item>DAVOR BIŠĆAN, OIB 99116868296</item>
      <item>DRAŽEN ANDROIĆ, OIB 54566692683 punomoćnik sudionika u postupku PANONIJA SERVISI d.o.o. u stečaju</item>
      <item>DARFIN d.o.o., OIB 85403698394</item>
    </derivirana_varijabla>
  </DomainObject.Predmet.OstaliListFormatedOIB>
  <DomainObject.Predmet.OstaliListFormatedWithAdress>
    <izvorni_sadrzaj>
      <item>DAVOR BIŠĆAN, Jurišićeva 10, 10000 Zagreb</item>
      <item>DRAŽEN ANDROIĆ, Ulica Jurja Dobrile 8, 52470 Umag punomoćnik sudionika u postupku PANONIJA SERVISI d.o.o. u stečaju</item>
      <item>DARFIN d.o.o., Radnička 34a, 10000 Zagreb</item>
    </izvorni_sadrzaj>
    <derivirana_varijabla naziv="DomainObject.Predmet.OstaliListFormatedWithAdress_1">
      <item>DAVOR BIŠĆAN, Jurišićeva 10, 10000 Zagreb</item>
      <item>DRAŽEN ANDROIĆ, Ulica Jurja Dobrile 8, 52470 Umag punomoćnik sudionika u postupku PANONIJA SERVISI d.o.o. u stečaju</item>
      <item>DARFIN d.o.o., Radnička 34a, 10000 Zagreb</item>
    </derivirana_varijabla>
  </DomainObject.Predmet.OstaliListFormatedWithAdress>
  <DomainObject.Predmet.OstaliListFormatedWithAdressOIB>
    <izvorni_sadrzaj>
      <item>DAVOR BIŠĆAN, OIB 99116868296, Jurišićeva 10, 10000 Zagreb</item>
      <item>DRAŽEN ANDROIĆ, OIB 54566692683, Ulica Jurja Dobrile 8, 52470 Umag punomoćnik sudionika u postupku PANONIJA SERVISI d.o.o. u stečaju</item>
      <item>DARFIN d.o.o., OIB 85403698394, Radnička 34a, 10000 Zagreb</item>
    </izvorni_sadrzaj>
    <derivirana_varijabla naziv="DomainObject.Predmet.OstaliListFormatedWithAdressOIB_1">
      <item>DAVOR BIŠĆAN, OIB 99116868296, Jurišićeva 10, 10000 Zagreb</item>
      <item>DRAŽEN ANDROIĆ, OIB 54566692683, Ulica Jurja Dobrile 8, 52470 Umag punomoćnik sudionika u postupku PANONIJA SERVISI d.o.o. u stečaju</item>
      <item>DARFIN d.o.o., OIB 85403698394, Radnička 34a, 10000 Zagreb</item>
    </derivirana_varijabla>
  </DomainObject.Predmet.OstaliListFormatedWithAdressOIB>
  <DomainObject.Predmet.OstaliListNazivFormated>
    <izvorni_sadrzaj>
      <item>DAVOR BIŠĆAN</item>
      <item>DRAŽEN ANDROIĆ</item>
      <item>DARFIN d.o.o.</item>
    </izvorni_sadrzaj>
    <derivirana_varijabla naziv="DomainObject.Predmet.OstaliListNazivFormated_1">
      <item>DAVOR BIŠĆAN</item>
      <item>DRAŽEN ANDROIĆ</item>
      <item>DARFIN d.o.o.</item>
    </derivirana_varijabla>
  </DomainObject.Predmet.OstaliListNazivFormated>
  <DomainObject.Predmet.OstaliListNazivFormatedOIB>
    <izvorni_sadrzaj>
      <item>DAVOR BIŠĆAN, OIB 99116868296</item>
      <item>DRAŽEN ANDROIĆ, OIB 54566692683</item>
      <item>DARFIN d.o.o., OIB 85403698394</item>
    </izvorni_sadrzaj>
    <derivirana_varijabla naziv="DomainObject.Predmet.OstaliListNazivFormatedOIB_1">
      <item>DAVOR BIŠĆAN, OIB 99116868296</item>
      <item>DRAŽEN ANDROIĆ, OIB 54566692683</item>
      <item>DARFIN d.o.o., OIB 85403698394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2019.</izvorni_sadrzaj>
    <derivirana_varijabla naziv="DomainObject.Datum_1">10. travnja 2019.</derivirana_varijabla>
  </DomainObject.Datum>
  <DomainObject.PoslovniBrojDokumenta>
    <izvorni_sadrzaj>St-9135/2015-99</izvorni_sadrzaj>
    <derivirana_varijabla naziv="DomainObject.PoslovniBrojDokumenta_1">St-9135/2015-99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PANONIJA SERVISI d.o.o. u stečaju</izvorni_sadrzaj>
    <derivirana_varijabla naziv="DomainObject.Predmet.ProtustrankaIDrugi_1">PANONIJA SERVISI d.o.o.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PANONIJA SERVISI d.o.o. u stečaju, OIB 92672774937, Kninski trg 5, 10000 Zagreb</izvorni_sadrzaj>
    <derivirana_varijabla naziv="DomainObject.Predmet.ProtustrankaIDrugiAdressOIB_1">PANONIJA SERVISI d.o.o. u stečaju, OIB 92672774937, Kninski trg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PANONIJA SERVISI d.o.o. u stečaju</item>
      <item>DAVOR BIŠĆAN</item>
      <item>DRAŽEN ANDROIĆ</item>
      <item>DRAŽEN ANDROIĆ</item>
      <item>PILANA KRASNO društvo s ograničenom odgovornošću za šumarstvo, preradu drva i trgovinu</item>
      <item>Marko Mitić</item>
      <item>KUMAL S d.o.o. za proizvodnju i promet građevinskim materijalom</item>
      <item>KUFNER GRUPA društvo s ograničenom odgovornošću za savjetovanje</item>
      <item>VJEROVNICI</item>
      <item>DARFIN d.o.o.</item>
    </izvorni_sadrzaj>
    <derivirana_varijabla naziv="DomainObject.Predmet.SudioniciListNaziv_1">
      <item>FINA Regionalni centar Zagreb</item>
      <item>PANONIJA SERVISI d.o.o. u stečaju</item>
      <item>DAVOR BIŠĆAN</item>
      <item>DRAŽEN ANDROIĆ</item>
      <item>DRAŽEN ANDROIĆ</item>
      <item>PILANA KRASNO društvo s ograničenom odgovornošću za šumarstvo, preradu drva i trgovinu</item>
      <item>Marko Mitić</item>
      <item>KUMAL S d.o.o. za proizvodnju i promet građevinskim materijalom</item>
      <item>KUFNER GRUPA društvo s ograničenom odgovornošću za savjetovanje</item>
      <item>VJEROVNICI</item>
      <item>DARFIN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PANONIJA SERVISI d.o.o. u stečaju, OIB 92672774937, Kninski trg 5,10000 Zagreb</item>
      <item>DAVOR BIŠĆAN, OIB 99116868296, Jurišićeva 10,10000 Zagreb</item>
      <item>DRAŽEN ANDROIĆ, OIB 54566692683, Ulica Jurja Dobrile 8,52470 Umag</item>
      <item>DRAŽEN ANDROIĆ, OIB 54566692683, Ulica Jurja Dobrile 8,52470 Umag</item>
      <item>PILANA KRASNO društvo s ograničenom odgovornošću za šumarstvo, preradu drva i trgovinu, OIB 96105025533, Snježnička 34,51304 Gerovo</item>
      <item>Marko Mitić, OIB 04550630871, Prevoj 23,10000 Zagreb</item>
      <item>KUMAL S d.o.o. za proizvodnju i promet građevinskim materijalom, OIB 71549040939, Ilica 251,10000 Zagreb</item>
      <item>KUFNER GRUPA društvo s ograničenom odgovornošću za savjetovanje, OIB 43766894145, Ilica 251,10000 Zagreb</item>
      <item>VJEROVNICI</item>
      <item>DARFIN d.o.o., OIB 85403698394, Radnička 34a,10000 Zagreb</item>
    </izvorni_sadrzaj>
    <derivirana_varijabla naziv="DomainObject.Predmet.SudioniciListAdressOIB_1">
      <item>FINA Regionalni centar Zagreb, OIB 85821130368, Trg svibanjskih žrtava 1995. br. 1,10000 Zagreb</item>
      <item>PANONIJA SERVISI d.o.o. u stečaju, OIB 92672774937, Kninski trg 5,10000 Zagreb</item>
      <item>DAVOR BIŠĆAN, OIB 99116868296, Jurišićeva 10,10000 Zagreb</item>
      <item>DRAŽEN ANDROIĆ, OIB 54566692683, Ulica Jurja Dobrile 8,52470 Umag</item>
      <item>DRAŽEN ANDROIĆ, OIB 54566692683, Ulica Jurja Dobrile 8,52470 Umag</item>
      <item>PILANA KRASNO društvo s ograničenom odgovornošću za šumarstvo, preradu drva i trgovinu, OIB 96105025533, Snježnička 34,51304 Gerovo</item>
      <item>Marko Mitić, OIB 04550630871, Prevoj 23,10000 Zagreb</item>
      <item>KUMAL S d.o.o. za proizvodnju i promet građevinskim materijalom, OIB 71549040939, Ilica 251,10000 Zagreb</item>
      <item>KUFNER GRUPA društvo s ograničenom odgovornošću za savjetovanje, OIB 43766894145, Ilica 251,10000 Zagreb</item>
      <item>VJEROVNICI</item>
      <item>DARFIN d.o.o., OIB 85403698394, Radnička 34a,10000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E3E3DE-DAC5-450F-B950-7A70EB5995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226</properties:Words>
  <properties:Characters>1167</properties:Characters>
  <properties:Lines>44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2019-04-10T08:06:00Z</cp:lastPrinted>
  <dcterms:modified xmlns:xsi="http://www.w3.org/2001/XMLSchema-instance" xsi:type="dcterms:W3CDTF">2019-04-10T08:06:00Z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St-9135/2015-99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