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83136" w14:paraId="60FA61C3" w:rsidRDefault="00C10199" w:rsidP="00C10199" w:rsidR="00C1019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00856E7B" w:rsidRDefault="00C10199" w:rsidP="00C10199" w:rsidR="00C10199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19EC02BC" w:rsidRDefault="00C10199" w:rsidP="00C10199" w:rsidR="00C10199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0E31938F" w:rsidRDefault="00C10199" w:rsidP="00C10199" w:rsidR="00C10199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42 St-4267/2015</w:t>
      </w:r>
    </w:p>
    <w:p w14:textId="77777777" w14:paraId="1EF688D7" w:rsidRDefault="00C10199" w:rsidP="00C10199" w:rsidR="00C10199">
      <w:pPr>
        <w:rPr>
          <w:sz w:val="22"/>
          <w:szCs w:val="22"/>
        </w:rPr>
      </w:pPr>
    </w:p>
    <w:p w14:textId="77777777" w14:paraId="72EC5E8E" w:rsidRDefault="00C10199" w:rsidP="00C10199" w:rsidR="00C10199">
      <w:pPr>
        <w:rPr>
          <w:sz w:val="22"/>
          <w:szCs w:val="22"/>
        </w:rPr>
      </w:pPr>
    </w:p>
    <w:p w14:textId="77777777" w14:paraId="70F469DA" w:rsidRDefault="00C10199" w:rsidP="00C10199" w:rsidR="00C1019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dužnikom POLJOPRIVREDNA ZADRUGA BRANITELJA DELTA-BRAVO, Gradec, Zabrđe 10, OIB 15193122700, temeljem odredbe članka 430. Stečajnog zakona (N. N. br. 71/15), dana 4. ožujka 2016.g.              </w:t>
      </w:r>
    </w:p>
    <w:p w14:textId="77777777" w14:paraId="6B8DC6CE" w:rsidRDefault="00C10199" w:rsidP="00C10199" w:rsidR="00C10199">
      <w:pPr>
        <w:jc w:val="both"/>
        <w:rPr>
          <w:sz w:val="22"/>
          <w:szCs w:val="22"/>
        </w:rPr>
      </w:pPr>
    </w:p>
    <w:p w14:textId="77777777" w14:paraId="3910BB5B" w:rsidRDefault="00C10199" w:rsidP="00C10199" w:rsidR="00C10199">
      <w:pPr>
        <w:jc w:val="both"/>
        <w:rPr>
          <w:sz w:val="22"/>
          <w:szCs w:val="22"/>
        </w:rPr>
      </w:pPr>
    </w:p>
    <w:p w14:textId="77777777" w14:paraId="51F068E6" w:rsidRDefault="00C10199" w:rsidP="00C10199" w:rsidR="00C10199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0EF52D67" w:rsidRDefault="00C10199" w:rsidP="00C10199" w:rsidR="00C10199">
      <w:pPr>
        <w:jc w:val="center"/>
        <w:rPr>
          <w:sz w:val="22"/>
          <w:szCs w:val="22"/>
        </w:rPr>
      </w:pPr>
    </w:p>
    <w:p w14:textId="77777777" w14:paraId="6EDB86D5" w:rsidRDefault="00C10199" w:rsidP="00C10199" w:rsidR="00C1019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textId="77777777" w14:paraId="76D07EFB" w:rsidRDefault="00C10199" w:rsidP="00C10199" w:rsidR="00C1019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POLJOPRIVREDNA ZADRUGA BRANITELJA DELTA-BRAVO, Gradec, Zabrđe 10, OIB 15193122700.           </w:t>
      </w:r>
    </w:p>
    <w:p w14:textId="77777777" w14:paraId="37A448B6" w:rsidRDefault="00C10199" w:rsidP="00C10199" w:rsidR="00C1019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1.397.562,13 kn. </w:t>
      </w:r>
    </w:p>
    <w:p w14:textId="77777777" w14:paraId="34864CC1" w:rsidRDefault="00C10199" w:rsidP="00C10199" w:rsidR="00C1019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1F3B4B67" w:rsidRDefault="00C10199" w:rsidP="00C10199" w:rsidR="00C1019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40C8663D" w:rsidRDefault="00C10199" w:rsidP="00C10199" w:rsidR="00C10199">
      <w:pPr>
        <w:ind w:firstLine="708"/>
        <w:jc w:val="both"/>
        <w:rPr>
          <w:sz w:val="22"/>
          <w:szCs w:val="22"/>
        </w:rPr>
      </w:pPr>
    </w:p>
    <w:p w14:textId="77777777" w14:paraId="6307185C" w:rsidRDefault="00C10199" w:rsidP="00C10199" w:rsidR="00C10199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223E7856" w:rsidRDefault="00C10199" w:rsidP="00C10199" w:rsidR="00C1019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519B38D5" w:rsidRDefault="00C10199" w:rsidP="00C10199" w:rsidR="00C1019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4AE0290E" w:rsidRDefault="00C10199" w:rsidP="00C10199" w:rsidR="00C10199">
      <w:pPr>
        <w:jc w:val="both"/>
        <w:rPr>
          <w:sz w:val="22"/>
          <w:szCs w:val="22"/>
        </w:rPr>
      </w:pPr>
    </w:p>
    <w:p w14:textId="77777777" w14:paraId="1493EA96" w:rsidRDefault="00C10199" w:rsidP="00C10199" w:rsidR="00C10199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4. ožujka 2016.g.    </w:t>
      </w:r>
    </w:p>
    <w:p w14:textId="77777777" w14:paraId="099B3092" w:rsidRDefault="00C10199" w:rsidP="00C10199" w:rsidR="00C10199">
      <w:pPr>
        <w:jc w:val="center"/>
        <w:rPr>
          <w:sz w:val="22"/>
          <w:szCs w:val="22"/>
        </w:rPr>
      </w:pPr>
    </w:p>
    <w:p w14:textId="77777777" w14:paraId="21A30DBC" w:rsidRDefault="00C10199" w:rsidP="00C10199" w:rsidR="00C10199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07529DB9" w:rsidRDefault="00C10199" w:rsidP="00C10199" w:rsidR="00C10199">
      <w:pPr>
        <w:ind w:firstLine="708" w:left="5664"/>
        <w:jc w:val="both"/>
        <w:rPr>
          <w:sz w:val="22"/>
          <w:szCs w:val="22"/>
        </w:rPr>
      </w:pPr>
    </w:p>
    <w:p w14:textId="77777777" w14:paraId="07796D12" w:rsidRDefault="00C10199" w:rsidP="00C10199" w:rsidR="00C10199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5859FB1E" w:rsidRDefault="00C10199" w:rsidP="00C10199" w:rsidR="00C10199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0F0394DA" w:rsidRDefault="00C10199" w:rsidP="00C10199" w:rsidR="00C10199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177238B4" w:rsidRDefault="00C10199" w:rsidP="00C10199" w:rsidR="00C10199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13F60C23" w:rsidRDefault="00C10199" w:rsidP="00C10199" w:rsidR="00C10199">
      <w:pPr>
        <w:jc w:val="center"/>
        <w:rPr>
          <w:sz w:val="22"/>
          <w:szCs w:val="22"/>
        </w:rPr>
      </w:pPr>
    </w:p>
    <w:p w14:textId="77777777" w14:paraId="613C5DC6" w:rsidRDefault="00C10199" w:rsidP="00C10199" w:rsidR="00C10199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63E66492" w:rsidRDefault="00C10199" w:rsidP="00C10199" w:rsidR="00C10199">
      <w:pPr>
        <w:tabs>
          <w:tab w:pos="709" w:val="left"/>
        </w:tabs>
        <w:rPr>
          <w:sz w:val="22"/>
          <w:szCs w:val="22"/>
        </w:rPr>
      </w:pPr>
    </w:p>
    <w:p w14:textId="77777777" w14:paraId="18AD279B" w:rsidRDefault="00C10199" w:rsidP="00C10199" w:rsidR="00C10199">
      <w:pPr>
        <w:tabs>
          <w:tab w:pos="709" w:val="left"/>
        </w:tabs>
        <w:rPr>
          <w:sz w:val="22"/>
          <w:szCs w:val="22"/>
        </w:rPr>
      </w:pPr>
    </w:p>
    <w:p w14:textId="77777777" w14:paraId="45D534BC" w:rsidRDefault="00C10199" w:rsidP="00C10199" w:rsidR="00C10199">
      <w:pPr>
        <w:tabs>
          <w:tab w:pos="709" w:val="left"/>
        </w:tabs>
        <w:rPr>
          <w:sz w:val="22"/>
          <w:szCs w:val="22"/>
        </w:rPr>
      </w:pPr>
    </w:p>
    <w:p w14:textId="77777777" w14:paraId="1F54D875" w:rsidRDefault="00C10199" w:rsidP="00C10199" w:rsidR="00C10199">
      <w:pPr>
        <w:tabs>
          <w:tab w:pos="709" w:val="left"/>
        </w:tabs>
        <w:rPr>
          <w:sz w:val="22"/>
          <w:szCs w:val="22"/>
        </w:rPr>
      </w:pPr>
    </w:p>
    <w:p w14:textId="77777777" w14:paraId="1500B0E9" w:rsidRDefault="00C10199" w:rsidP="00C10199" w:rsidR="00C10199">
      <w:pPr>
        <w:tabs>
          <w:tab w:pos="709" w:val="left"/>
        </w:tabs>
        <w:rPr>
          <w:sz w:val="22"/>
          <w:szCs w:val="22"/>
        </w:rPr>
      </w:pPr>
    </w:p>
    <w:p w14:textId="0FE6BB79" w14:paraId="0FE6BB79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0199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101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1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1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1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1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01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0199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101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1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1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1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1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01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019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3316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4267</izvorni_sadrzaj>
    <derivirana_varijabla naziv="DomainObject.Predmet.Broj_1">4267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St-4267/2015</izvorni_sadrzaj>
    <derivirana_varijabla naziv="DomainObject.Predmet.OznakaBroj_1">St-4267/2015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DELTA-BRAVO zadruga za proizvodnju, ekološku proizvodnju i razvoj u poljoprivredi, stočarstv</izvorni_sadrzaj>
    <derivirana_varijabla naziv="DomainObject.Predmet.ProtustrankaFormated_1">  POLJOPRIVREDNA ZADRUGA BRANITELJA DELTA-BRAVO zadruga za proizvodnju, ekološku proizvodnju i razvoj u poljoprivredi, stočarstv</derivirana_varijabla>
  </DomainObject.Predmet.ProtustrankaFormated>
  <DomainObject.Predmet.ProtustrankaFormatedOIB>
    <izvorni_sadrzaj>  POLJOPRIVREDNA ZADRUGA BRANITELJA DELTA-BRAVO zadruga za proizvodnju, ekološku proizvodnju i razvoj u poljoprivredi, stočarstv, OIB 15193122700</izvorni_sadrzaj>
    <derivirana_varijabla naziv="DomainObject.Predmet.ProtustrankaFormatedOIB_1">  POLJOPRIVREDNA ZADRUGA BRANITELJA DELTA-BRAVO zadruga za proizvodnju, ekološku proizvodnju i razvoj u poljoprivredi, stočarstv, OIB 15193122700</derivirana_varijabla>
  </DomainObject.Predmet.ProtustrankaFormatedOIB>
  <DomainObject.Predmet.ProtustrankaFormatedWithAdress>
    <izvorni_sadrzaj> POLJOPRIVREDNA ZADRUGA BRANITELJA DELTA-BRAVO zadruga za proizvodnju, ekološku proizvodnju i razvoj u poljoprivredi, stočarstv, Zabrđe 10, 10340 Gradec</izvorni_sadrzaj>
    <derivirana_varijabla naziv="DomainObject.Predmet.ProtustrankaFormatedWithAdress_1"> POLJOPRIVREDNA ZADRUGA BRANITELJA DELTA-BRAVO zadruga za proizvodnju, ekološku proizvodnju i razvoj u poljoprivredi, stočarstv, Zabrđe 10, 10340 Gradec</derivirana_varijabla>
  </DomainObject.Predmet.ProtustrankaFormatedWithAdress>
  <DomainObject.Predmet.ProtustrankaFormatedWithAdressOIB>
    <izvorni_sadrzaj> POLJOPRIVREDNA ZADRUGA BRANITELJA DELTA-BRAVO zadruga za proizvodnju, ekološku proizvodnju i razvoj u poljoprivredi, stočarstv, OIB 15193122700, Zabrđe 10, 10340 Gradec</izvorni_sadrzaj>
    <derivirana_varijabla naziv="DomainObject.Predmet.ProtustrankaFormatedWithAdressOIB_1"> POLJOPRIVREDNA ZADRUGA BRANITELJA DELTA-BRAVO zadruga za proizvodnju, ekološku proizvodnju i razvoj u poljoprivredi, stočarstv, OIB 15193122700, Zabrđe 10, 10340 Gradec</derivirana_varijabla>
  </DomainObject.Predmet.ProtustrankaFormatedWithAdressOIB>
  <DomainObject.Predmet.ProtustrankaWithAdress>
    <izvorni_sadrzaj>POLJOPRIVREDNA ZADRUGA BRANITELJA DELTA-BRAVO zadruga za proizvodnju, ekološku proizvodnju i razvoj u poljoprivredi, stočarstv Zabrđe 10, 10340 Gradec</izvorni_sadrzaj>
    <derivirana_varijabla naziv="DomainObject.Predmet.ProtustrankaWithAdress_1">POLJOPRIVREDNA ZADRUGA BRANITELJA DELTA-BRAVO zadruga za proizvodnju, ekološku proizvodnju i razvoj u poljoprivredi, stočarstv Zabrđe 10, 10340 Gradec</derivirana_varijabla>
  </DomainObject.Predmet.ProtustrankaWithAdress>
  <DomainObject.Predmet.ProtustrankaWithAdressOIB>
    <izvorni_sadrzaj>POLJOPRIVREDNA ZADRUGA BRANITELJA DELTA-BRAVO zadruga za proizvodnju, ekološku proizvodnju i razvoj u poljoprivredi, stočarstv, OIB 15193122700, Zabrđe 10, 10340 Gradec</izvorni_sadrzaj>
    <derivirana_varijabla naziv="DomainObject.Predmet.ProtustrankaWithAdressOIB_1">POLJOPRIVREDNA ZADRUGA BRANITELJA DELTA-BRAVO zadruga za proizvodnju, ekološku proizvodnju i razvoj u poljoprivredi, stočarstv, OIB 15193122700, Zabrđe 10, 10340 Gradec</derivirana_varijabla>
  </DomainObject.Predmet.ProtustrankaWithAdressOIB>
  <DomainObject.Predmet.ProtustrankaNazivFormated>
    <izvorni_sadrzaj>POLJOPRIVREDNA ZADRUGA BRANITELJA DELTA-BRAVO zadruga za proizvodnju, ekološku proizvodnju i razvoj u poljoprivredi, stočarstv</izvorni_sadrzaj>
    <derivirana_varijabla naziv="DomainObject.Predmet.ProtustrankaNazivFormated_1">POLJOPRIVREDNA ZADRUGA BRANITELJA DELTA-BRAVO zadruga za proizvodnju, ekološku proizvodnju i razvoj u poljoprivredi, stočarstv</derivirana_varijabla>
  </DomainObject.Predmet.ProtustrankaNazivFormated>
  <DomainObject.Predmet.ProtustrankaNazivFormatedOIB>
    <izvorni_sadrzaj>POLJOPRIVREDNA ZADRUGA BRANITELJA DELTA-BRAVO zadruga za proizvodnju, ekološku proizvodnju i razvoj u poljoprivredi, stočarstv, OIB 15193122700</izvorni_sadrzaj>
    <derivirana_varijabla naziv="DomainObject.Predmet.ProtustrankaNazivFormatedOIB_1">POLJOPRIVREDNA ZADRUGA BRANITELJA DELTA-BRAVO zadruga za proizvodnju, ekološku proizvodnju i razvoj u poljoprivredi, stočarstv, OIB 15193122700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BRANITELJA DELTA-BRAVO zadruga za proizvodnju, ekološku proizvodnju i razvoj u poljoprivredi, stočarstv</item>
    </izvorni_sadrzaj>
    <derivirana_varijabla naziv="DomainObject.Predmet.ProtuStrankaListFormated_1">
      <item>POLJOPRIVREDNA ZADRUGA BRANITELJA DELTA-BRAVO zadruga za proizvodnju, ekološku proizvodnju i razvoj u poljoprivredi, stočarstv</item>
    </derivirana_varijabla>
  </DomainObject.Predmet.ProtuStrankaListFormated>
  <DomainObject.Predmet.ProtuStrankaListFormatedOIB>
    <izvorni_sadrzaj>
      <item>POLJOPRIVREDNA ZADRUGA BRANITELJA DELTA-BRAVO zadruga za proizvodnju, ekološku proizvodnju i razvoj u poljoprivredi, stočarstv, OIB 15193122700</item>
    </izvorni_sadrzaj>
    <derivirana_varijabla naziv="DomainObject.Predmet.ProtuStrankaListFormatedOIB_1">
      <item>POLJOPRIVREDNA ZADRUGA BRANITELJA DELTA-BRAVO zadruga za proizvodnju, ekološku proizvodnju i razvoj u poljoprivredi, stočarstv, OIB 15193122700</item>
    </derivirana_varijabla>
  </DomainObject.Predmet.ProtuStrankaListFormatedOIB>
  <DomainObject.Predmet.ProtuStrankaListFormatedWithAdress>
    <izvorni_sadrzaj>
      <item>POLJOPRIVREDNA ZADRUGA BRANITELJA DELTA-BRAVO zadruga za proizvodnju, ekološku proizvodnju i razvoj u poljoprivredi, stočarstv, Zabrđe 10, 10340 Gradec</item>
    </izvorni_sadrzaj>
    <derivirana_varijabla naziv="DomainObject.Predmet.ProtuStrankaListFormatedWithAdress_1">
      <item>POLJOPRIVREDNA ZADRUGA BRANITELJA DELTA-BRAVO zadruga za proizvodnju, ekološku proizvodnju i razvoj u poljoprivredi, stočarstv, Zabrđe 10, 10340 Gradec</item>
    </derivirana_varijabla>
  </DomainObject.Predmet.ProtuStrankaListFormatedWithAdress>
  <DomainObject.Predmet.ProtuStrankaListFormatedWithAdressOIB>
    <izvorni_sadrzaj>
      <item>POLJOPRIVREDNA ZADRUGA BRANITELJA DELTA-BRAVO zadruga za proizvodnju, ekološku proizvodnju i razvoj u poljoprivredi, stočarstv, OIB 15193122700, Zabrđe 10, 10340 Gradec</item>
    </izvorni_sadrzaj>
    <derivirana_varijabla naziv="DomainObject.Predmet.ProtuStrankaListFormatedWithAdressOIB_1">
      <item>POLJOPRIVREDNA ZADRUGA BRANITELJA DELTA-BRAVO zadruga za proizvodnju, ekološku proizvodnju i razvoj u poljoprivredi, stočarstv, OIB 15193122700, Zabrđe 10, 10340 Gradec</item>
    </derivirana_varijabla>
  </DomainObject.Predmet.ProtuStrankaListFormatedWithAdressOIB>
  <DomainObject.Predmet.ProtuStrankaListNazivFormated>
    <izvorni_sadrzaj>
      <item>POLJOPRIVREDNA ZADRUGA BRANITELJA DELTA-BRAVO zadruga za proizvodnju, ekološku proizvodnju i razvoj u poljoprivredi, stočarstv</item>
    </izvorni_sadrzaj>
    <derivirana_varijabla naziv="DomainObject.Predmet.ProtuStrankaListNazivFormated_1">
      <item>POLJOPRIVREDNA ZADRUGA BRANITELJA DELTA-BRAVO zadruga za proizvodnju, ekološku proizvodnju i razvoj u poljoprivredi, stočarstv</item>
    </derivirana_varijabla>
  </DomainObject.Predmet.ProtuStrankaListNazivFormated>
  <DomainObject.Predmet.ProtuStrankaListNazivFormatedOIB>
    <izvorni_sadrzaj>
      <item>POLJOPRIVREDNA ZADRUGA BRANITELJA DELTA-BRAVO zadruga za proizvodnju, ekološku proizvodnju i razvoj u poljoprivredi, stočarstv, OIB 15193122700</item>
    </izvorni_sadrzaj>
    <derivirana_varijabla naziv="DomainObject.Predmet.ProtuStrankaListNazivFormatedOIB_1">
      <item>POLJOPRIVREDNA ZADRUGA BRANITELJA DELTA-BRAVO zadruga za proizvodnju, ekološku proizvodnju i razvoj u poljoprivredi, stočarstv, OIB 15193122700</item>
    </derivirana_varijabla>
  </DomainObject.Predmet.ProtuStrankaListNazivFormatedOIB>
  <DomainObject.Predmet.OstaliListFormated>
    <izvorni_sadrzaj>
      <item>Antonija Kiš</item>
      <item>HRVATSKI ZAVOD ZA MIROVINSKO OSIGURANJE</item>
    </izvorni_sadrzaj>
    <derivirana_varijabla naziv="DomainObject.Predmet.OstaliListFormated_1">
      <item>Antonija Kiš</item>
      <item>HRVATSKI ZAVOD ZA MIROVINSKO OSIGURANJE</item>
    </derivirana_varijabla>
  </DomainObject.Predmet.OstaliListFormated>
  <DomainObject.Predmet.OstaliListFormatedOIB>
    <izvorni_sadrzaj>
      <item>Antonija Kiš, OIB 34194553395</item>
      <item>HRVATSKI ZAVOD ZA MIROVINSKO OSIGURANJE, OIB 84397956623</item>
    </izvorni_sadrzaj>
    <derivirana_varijabla naziv="DomainObject.Predmet.OstaliListFormatedOIB_1">
      <item>Antonija Kiš, OIB 34194553395</item>
      <item>HRVATSKI ZAVOD ZA MIROVINSKO OSIGURANJE, OIB 84397956623</item>
    </derivirana_varijabla>
  </DomainObject.Predmet.OstaliListFormatedOIB>
  <DomainObject.Predmet.OstaliListFormatedWithAdress>
    <izvorni_sadrzaj>
      <item>Antonija Kiš, Vjećeslava Holjevca 7, 10360 Sesvete</item>
      <item>HRVATSKI ZAVOD ZA MIROVINSKO OSIGURANJE, Trpimirova 4, 10000 Zagreb</item>
    </izvorni_sadrzaj>
    <derivirana_varijabla naziv="DomainObject.Predmet.OstaliListFormatedWithAdress_1">
      <item>Antonija Kiš, Vjećeslava Holjevca 7, 10360 Sesvete</item>
      <item>HRVATSKI ZAVOD ZA MIROVINSKO OSIGURANJE, Trpimirova 4, 10000 Zagreb</item>
    </derivirana_varijabla>
  </DomainObject.Predmet.OstaliListFormatedWithAdress>
  <DomainObject.Predmet.OstaliListFormatedWithAdressOIB>
    <izvorni_sadrzaj>
      <item>Antonija Kiš, OIB 34194553395, Vjećeslava Holjevca 7, 10360 Sesvete</item>
      <item>HRVATSKI ZAVOD ZA MIROVINSKO OSIGURANJE, OIB 84397956623, Trpimirova 4, 10000 Zagreb</item>
    </izvorni_sadrzaj>
    <derivirana_varijabla naziv="DomainObject.Predmet.OstaliListFormatedWithAdressOIB_1">
      <item>Antonija Kiš, OIB 34194553395, Vjećeslava Holjevca 7, 10360 Sesvete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Antonija Kiš</item>
      <item>HRVATSKI ZAVOD ZA MIROVINSKO OSIGURANJE</item>
    </izvorni_sadrzaj>
    <derivirana_varijabla naziv="DomainObject.Predmet.OstaliListNazivFormated_1">
      <item>Antonija Kiš</item>
      <item>HRVATSKI ZAVOD ZA MIROVINSKO OSIGURANJE</item>
    </derivirana_varijabla>
  </DomainObject.Predmet.OstaliListNazivFormated>
  <DomainObject.Predmet.OstaliListNazivFormatedOIB>
    <izvorni_sadrzaj>
      <item>Antonija Kiš, OIB 34194553395</item>
      <item>HRVATSKI ZAVOD ZA MIROVINSKO OSIGURANJE, OIB 84397956623</item>
    </izvorni_sadrzaj>
    <derivirana_varijabla naziv="DomainObject.Predmet.OstaliListNazivFormatedOIB_1">
      <item>Antonija Kiš, OIB 34194553395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BRANITELJA DELTA-BRAVO zadruga za proizvodnju, ekološku proizvodnju i razvoj u poljoprivredi, stočarstv</izvorni_sadrzaj>
    <derivirana_varijabla naziv="DomainObject.Predmet.ProtustrankaIDrugi_1">POLJOPRIVREDNA ZADRUGA BRANITELJA DELTA-BRAVO zadruga za proizvodnju, ekološku proizvodnju i razvoj u poljoprivredi, stočarstv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POLJOPRIVREDNA ZADRUGA BRANITELJA DELTA-BRAVO zadruga za proizvodnju, ekološku proizvodnju i razvoj u poljoprivredi, stočarstv, OIB 15193122700, Zabrđe 10, 10340 Gradec</izvorni_sadrzaj>
    <derivirana_varijabla naziv="DomainObject.Predmet.ProtustrankaIDrugiAdressOIB_1">POLJOPRIVREDNA ZADRUGA BRANITELJA DELTA-BRAVO zadruga za proizvodnju, ekološku proizvodnju i razvoj u poljoprivredi, stočarstv, OIB 15193122700, Zabrđe 10,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BRANITELJA DELTA-BRAVO zadruga za proizvodnju, ekološku proizvodnju i razvoj u poljoprivredi, stočarstv</item>
      <item>Antonija Kiš</item>
      <item>HRVATSKI ZAVOD ZA MIROVINSKO OSIGURANJE</item>
    </izvorni_sadrzaj>
    <derivirana_varijabla naziv="DomainObject.Predmet.SudioniciListNaziv_1">
      <item>FINA Regionalni centar Zagreb</item>
      <item>POLJOPRIVREDNA ZADRUGA BRANITELJA DELTA-BRAVO zadruga za proizvodnju, ekološku proizvodnju i razvoj u poljoprivredi, stočarstv</item>
      <item>Antonija Kiš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 1,10000 Zagreb</item>
      <item>POLJOPRIVREDNA ZADRUGA BRANITELJA DELTA-BRAVO zadruga za proizvodnju, ekološku proizvodnju i razvoj u poljoprivredi, stočarstv, OIB 15193122700, Zabrđe 10,10340 Gradec</item>
      <item>Antonija Kiš, OIB 34194553395, Vjećeslava Holjevca 7,10360 Sesvete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 1,10000 Zagreb</item>
      <item>POLJOPRIVREDNA ZADRUGA BRANITELJA DELTA-BRAVO zadruga za proizvodnju, ekološku proizvodnju i razvoj u poljoprivredi, stočarstv, OIB 15193122700, Zabrđe 10,10340 Gradec</item>
      <item>Antonija Kiš, OIB 34194553395, Vjećeslava Holjevca 7,10360 Sesvete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15193122700</item>
      <item>, OIB 34194553395</item>
      <item>, OIB 84397956623</item>
    </izvorni_sadrzaj>
    <derivirana_varijabla naziv="DomainObject.Predmet.SudioniciListNazivOIB_1">
      <item>, OIB 85821130368</item>
      <item>, OIB 15193122700</item>
      <item>, OIB 34194553395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265</properties:Words>
  <properties:Characters>1473</properties:Characters>
  <properties:Lines>50</properties:Lines>
  <properties:Paragraphs>17</properties:Paragraphs>
  <properties:TotalTime>1</properties:TotalTime>
  <properties:ScaleCrop>false</properties:ScaleCrop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2016-03-04T13:05:00Z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