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beda" w14:paraId="071beda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</w:t>
      </w:r>
      <w:r w:rsidR="00A10317">
        <w:t>80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A10317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>
        <w:rPr>
          <w:lang w:val="pt-BR"/>
        </w:rPr>
        <w:t xml:space="preserve"> </w:t>
      </w:r>
      <w:r w:rsidRPr="002A5362">
        <w:rPr>
          <w:lang w:val="pt-BR"/>
        </w:rPr>
        <w:t>Neka stres počne j.d.o.o. za ugostiteljstvo, proizvodnju i trgovinu</w:t>
      </w:r>
      <w:r>
        <w:rPr>
          <w:lang w:val="pt-BR"/>
        </w:rPr>
        <w:t>, OIB: 19594887668, MBS: 080855982, Zagreb, Dubrava 234</w:t>
      </w:r>
      <w:r w:rsidR="00450643" w:rsidRPr="00450643">
        <w:rPr>
          <w:lang w:val="pt-BR"/>
        </w:rPr>
        <w:t>, dana</w:t>
      </w:r>
      <w:r w:rsidR="00E466D0">
        <w:rPr>
          <w:lang w:val="pt-BR"/>
        </w:rPr>
        <w:t xml:space="preserve">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A10317" w:rsidRPr="002A5362">
        <w:rPr>
          <w:lang w:val="pt-BR"/>
        </w:rPr>
        <w:t>Neka stres počne j.d.o.o. za ugostiteljstvo, proizvodnju i trgovinu</w:t>
      </w:r>
      <w:r w:rsidR="00A10317">
        <w:rPr>
          <w:lang w:val="pt-BR"/>
        </w:rPr>
        <w:t>, OIB: 19594887668, MBS: 080855982, Zagreb, Dubrava 234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A10317">
        <w:t>80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A10317" w:rsidRPr="002A5362">
        <w:rPr>
          <w:lang w:val="pt-BR"/>
        </w:rPr>
        <w:t>Neka stres počne j.d.o.o. za ugostiteljstvo, proizvodnju i trgovinu</w:t>
      </w:r>
      <w:r w:rsidR="00A10317">
        <w:rPr>
          <w:lang w:val="pt-BR"/>
        </w:rPr>
        <w:t>, OIB: 19594887668, MBS: 080855982, Zagreb, Dubrava 234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10317">
        <w:t>273</w:t>
      </w:r>
      <w:r w:rsidRPr="00BC2D3A">
        <w:t xml:space="preserve"> dana, u ukupnom iznosu od </w:t>
      </w:r>
      <w:r w:rsidR="00A10317">
        <w:rPr>
          <w:lang w:val="pl-PL"/>
        </w:rPr>
        <w:t>27.526,47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0A206E">
        <w:t>05.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155AE2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155AE2" w:rsidP="004F5146" w:rsidR="00155AE2">
      <w:pPr>
        <w:jc w:val="right"/>
      </w:pPr>
      <w:r>
        <w:t>za točnost otpravka-ovlašteni službenik</w:t>
      </w:r>
    </w:p>
    <w:p w:rsidRDefault="00155AE2" w:rsidP="004F5146" w:rsidR="00155AE2">
      <w:pPr>
        <w:jc w:val="right"/>
      </w:pPr>
      <w:r>
        <w:t xml:space="preserve">Mirjana Gašparić </w:t>
      </w:r>
    </w:p>
    <w:p w:rsidRDefault="00856259" w:rsidP="00155AE2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55AE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A10317">
          <w:rPr>
            <w:sz w:val="24"/>
          </w:rPr>
          <w:t>80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55AE2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A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AE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A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A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A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AE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A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A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2280</izvorni_sadrzaj>
    <derivirana_varijabla naziv="DomainObject.Predmet.Broj_1">2280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St-2280/2016</izvorni_sadrzaj>
    <derivirana_varijabla naziv="DomainObject.Predmet.OznakaBroj_1">St-2280/2016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Neka stres počne j.d.o.o. za ugostiteljstvo, proizvodnju i trgovinu zastupanog po punomoćniku Dean Letica</izvorni_sadrzaj>
    <derivirana_varijabla naziv="DomainObject.Predmet.ProtustrankaFormated_1">  Neka stres počne j.d.o.o. za ugostiteljstvo, proizvodnju i trgovinu zastupanog po punomoćniku Dean Letica</derivirana_varijabla>
  </DomainObject.Predmet.ProtustrankaFormated>
  <DomainObject.Predmet.ProtustrankaFormatedOIB>
    <izvorni_sadrzaj>  Neka stres počne j.d.o.o. za ugostiteljstvo, proizvodnju i trgovinu, OIB 19594887668 zastupanog po punomoćniku Dean Letica</izvorni_sadrzaj>
    <derivirana_varijabla naziv="DomainObject.Predmet.ProtustrankaFormatedOIB_1">  Neka stres počne j.d.o.o. za ugostiteljstvo, proizvodnju i trgovinu, OIB 19594887668 zastupanog po punomoćniku Dean Letica</derivirana_varijabla>
  </DomainObject.Predmet.ProtustrankaFormatedOIB>
  <DomainObject.Predmet.ProtustrankaFormatedWithAdress>
    <izvorni_sadrzaj> Neka stres počne j.d.o.o. za ugostiteljstvo, proizvodnju i trgovinu, Dubrava 234, 10000 Zagreb zastupanog po punomoćniku Dean Letica</izvorni_sadrzaj>
    <derivirana_varijabla naziv="DomainObject.Predmet.ProtustrankaFormatedWithAdress_1"> Neka stres počne j.d.o.o. za ugostiteljstvo, proizvodnju i trgovinu, Dubrava 234, 10000 Zagreb zastupanog po punomoćniku Dean Letica</derivirana_varijabla>
  </DomainObject.Predmet.ProtustrankaFormatedWithAdress>
  <DomainObject.Predmet.ProtustrankaFormatedWithAdressOIB>
    <izvorni_sadrzaj> Neka stres počne j.d.o.o. za ugostiteljstvo, proizvodnju i trgovinu, OIB 19594887668, Dubrava 234, 10000 Zagreb zastupanog po punomoćniku Dean Letica</izvorni_sadrzaj>
    <derivirana_varijabla naziv="DomainObject.Predmet.ProtustrankaFormatedWithAdressOIB_1"> Neka stres počne j.d.o.o. za ugostiteljstvo, proizvodnju i trgovinu, OIB 19594887668, Dubrava 234, 10000 Zagreb zastupanog po punomoćniku Dean Letica</derivirana_varijabla>
  </DomainObject.Predmet.ProtustrankaFormatedWithAdressOIB>
  <DomainObject.Predmet.ProtustrankaWithAdress>
    <izvorni_sadrzaj>Neka stres počne j.d.o.o. za ugostiteljstvo, proizvodnju i trgovinu Dubrava 234, 10000 Zagreb</izvorni_sadrzaj>
    <derivirana_varijabla naziv="DomainObject.Predmet.ProtustrankaWithAdress_1">Neka stres počne j.d.o.o. za ugostiteljstvo, proizvodnju i trgovinu Dubrava 234, 10000 Zagreb</derivirana_varijabla>
  </DomainObject.Predmet.ProtustrankaWithAdress>
  <DomainObject.Predmet.ProtustrankaWithAdressOIB>
    <izvorni_sadrzaj>Neka stres počne j.d.o.o. za ugostiteljstvo, proizvodnju i trgovinu, OIB 19594887668, Dubrava 234, 10000 Zagreb</izvorni_sadrzaj>
    <derivirana_varijabla naziv="DomainObject.Predmet.ProtustrankaWithAdressOIB_1">Neka stres počne j.d.o.o. za ugostiteljstvo, proizvodnju i trgovinu, OIB 19594887668, Dubrava 234, 10000 Zagreb</derivirana_varijabla>
  </DomainObject.Predmet.ProtustrankaWithAdressOIB>
  <DomainObject.Predmet.ProtustrankaNazivFormated>
    <izvorni_sadrzaj>Neka stres počne j.d.o.o. za ugostiteljstvo, proizvodnju i trgovinu</izvorni_sadrzaj>
    <derivirana_varijabla naziv="DomainObject.Predmet.ProtustrankaNazivFormated_1">Neka stres počne j.d.o.o. za ugostiteljstvo, proizvodnju i trgovinu</derivirana_varijabla>
  </DomainObject.Predmet.ProtustrankaNazivFormated>
  <DomainObject.Predmet.ProtustrankaNazivFormatedOIB>
    <izvorni_sadrzaj>Neka stres počne j.d.o.o. za ugostiteljstvo, proizvodnju i trgovinu, OIB 19594887668</izvorni_sadrzaj>
    <derivirana_varijabla naziv="DomainObject.Predmet.ProtustrankaNazivFormatedOIB_1">Neka stres počne j.d.o.o. za ugostiteljstvo, proizvodnju i trgovinu, OIB 19594887668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Neka stres počne j.d.o.o. za ugostiteljstvo, proizvodnju i trgovinu zastupanog po punomoćniku Dean Letica</item>
    </izvorni_sadrzaj>
    <derivirana_varijabla naziv="DomainObject.Predmet.ProtuStrankaListFormated_1">
      <item>Neka stres počne j.d.o.o. za ugostiteljstvo, proizvodnju i trgovinu zastupanog po punomoćniku Dean Letica</item>
    </derivirana_varijabla>
  </DomainObject.Predmet.ProtuStrankaListFormated>
  <DomainObject.Predmet.ProtuStrankaListFormatedOIB>
    <izvorni_sadrzaj>
      <item>Neka stres počne j.d.o.o. za ugostiteljstvo, proizvodnju i trgovinu, OIB 19594887668 zastupanog po punomoćniku Dean Letica</item>
    </izvorni_sadrzaj>
    <derivirana_varijabla naziv="DomainObject.Predmet.ProtuStrankaListFormatedOIB_1">
      <item>Neka stres počne j.d.o.o. za ugostiteljstvo, proizvodnju i trgovinu, OIB 19594887668 zastupanog po punomoćniku Dean Letica</item>
    </derivirana_varijabla>
  </DomainObject.Predmet.ProtuStrankaListFormatedOIB>
  <DomainObject.Predmet.ProtuStrankaListFormatedWithAdress>
    <izvorni_sadrzaj>
      <item>Neka stres počne j.d.o.o. za ugostiteljstvo, proizvodnju i trgovinu, Dubrava 234, 10000 Zagreb zastupanog po punomoćniku Dean Letica</item>
    </izvorni_sadrzaj>
    <derivirana_varijabla naziv="DomainObject.Predmet.ProtuStrankaListFormatedWithAdress_1">
      <item>Neka stres počne j.d.o.o. za ugostiteljstvo, proizvodnju i trgovinu, Dubrava 234, 10000 Zagreb zastupanog po punomoćniku Dean Letica</item>
    </derivirana_varijabla>
  </DomainObject.Predmet.ProtuStrankaListFormatedWithAdress>
  <DomainObject.Predmet.ProtuStrankaListFormatedWithAdressOIB>
    <izvorni_sadrzaj>
      <item>Neka stres počne j.d.o.o. za ugostiteljstvo, proizvodnju i trgovinu, OIB 19594887668, Dubrava 234, 10000 Zagreb zastupanog po punomoćniku Dean Letica</item>
    </izvorni_sadrzaj>
    <derivirana_varijabla naziv="DomainObject.Predmet.ProtuStrankaListFormatedWithAdressOIB_1">
      <item>Neka stres počne j.d.o.o. za ugostiteljstvo, proizvodnju i trgovinu, OIB 19594887668, Dubrava 234, 10000 Zagreb zastupanog po punomoćniku Dean Letica</item>
    </derivirana_varijabla>
  </DomainObject.Predmet.ProtuStrankaListFormatedWithAdressOIB>
  <DomainObject.Predmet.ProtuStrankaListNazivFormated>
    <izvorni_sadrzaj>
      <item>Neka stres počne j.d.o.o. za ugostiteljstvo, proizvodnju i trgovinu</item>
    </izvorni_sadrzaj>
    <derivirana_varijabla naziv="DomainObject.Predmet.ProtuStrankaListNazivFormated_1">
      <item>Neka stres počne j.d.o.o. za ugostiteljstvo, proizvodnju i trgovinu</item>
    </derivirana_varijabla>
  </DomainObject.Predmet.ProtuStrankaListNazivFormated>
  <DomainObject.Predmet.ProtuStrankaListNazivFormatedOIB>
    <izvorni_sadrzaj>
      <item>Neka stres počne j.d.o.o. za ugostiteljstvo, proizvodnju i trgovinu, OIB 19594887668</item>
    </izvorni_sadrzaj>
    <derivirana_varijabla naziv="DomainObject.Predmet.ProtuStrankaListNazivFormatedOIB_1">
      <item>Neka stres počne j.d.o.o. za ugostiteljstvo, proizvodnju i trgovinu, OIB 19594887668</item>
    </derivirana_varijabla>
  </DomainObject.Predmet.ProtuStrankaListNazivFormatedOIB>
  <DomainObject.Predmet.OstaliListFormated>
    <izvorni_sadrzaj>
      <item>Dean Letica punomoćnik sudionika u postupku Neka stres počne j.d.o.o. za ugostiteljstvo, proizvodnju i trgovinu</item>
    </izvorni_sadrzaj>
    <derivirana_varijabla naziv="DomainObject.Predmet.OstaliListFormated_1">
      <item>Dean Letica punomoćnik sudionika u postupku Neka stres počne j.d.o.o. za ugostiteljstvo, proizvodnju i trgovinu</item>
    </derivirana_varijabla>
  </DomainObject.Predmet.OstaliListFormated>
  <DomainObject.Predmet.OstaliListFormatedOIB>
    <izvorni_sadrzaj>
      <item>Dean Letica, OIB 95157739814 punomoćnik sudionika u postupku Neka stres počne j.d.o.o. za ugostiteljstvo, proizvodnju i trgovinu</item>
    </izvorni_sadrzaj>
    <derivirana_varijabla naziv="DomainObject.Predmet.OstaliListFormatedOIB_1">
      <item>Dean Letica, OIB 95157739814 punomoćnik sudionika u postupku Neka stres počne j.d.o.o. za ugostiteljstvo, proizvodnju i trgovinu</item>
    </derivirana_varijabla>
  </DomainObject.Predmet.OstaliListFormatedOIB>
  <DomainObject.Predmet.OstaliListFormatedWithAdress>
    <izvorni_sadrzaj>
      <item>Dean Letica, Dubrava 234, 10000 Zagreb punomoćnik sudionika u postupku Neka stres počne j.d.o.o. za ugostiteljstvo, proizvodnju i trgovinu</item>
    </izvorni_sadrzaj>
    <derivirana_varijabla naziv="DomainObject.Predmet.OstaliListFormatedWithAdress_1">
      <item>Dean Letica, Dubrava 234, 10000 Zagreb punomoćnik sudionika u postupku Neka stres počne j.d.o.o. za ugostiteljstvo, proizvodnju i trgovinu</item>
    </derivirana_varijabla>
  </DomainObject.Predmet.OstaliListFormatedWithAdress>
  <DomainObject.Predmet.OstaliListFormatedWithAdressOIB>
    <izvorni_sadrzaj>
      <item>Dean Letica, OIB 95157739814, Dubrava 234, 10000 Zagreb punomoćnik sudionika u postupku Neka stres počne j.d.o.o. za ugostiteljstvo, proizvodnju i trgovinu</item>
    </izvorni_sadrzaj>
    <derivirana_varijabla naziv="DomainObject.Predmet.OstaliListFormatedWithAdressOIB_1">
      <item>Dean Letica, OIB 95157739814, Dubrava 234, 10000 Zagreb punomoćnik sudionika u postupku Neka stres počne j.d.o.o. za ugostiteljstvo, proizvodnju i trgovinu</item>
    </derivirana_varijabla>
  </DomainObject.Predmet.OstaliListFormatedWithAdressOIB>
  <DomainObject.Predmet.OstaliListNazivFormated>
    <izvorni_sadrzaj>
      <item>Dean Letica</item>
    </izvorni_sadrzaj>
    <derivirana_varijabla naziv="DomainObject.Predmet.OstaliListNazivFormated_1">
      <item>Dean Letica</item>
    </derivirana_varijabla>
  </DomainObject.Predmet.OstaliListNazivFormated>
  <DomainObject.Predmet.OstaliListNazivFormatedOIB>
    <izvorni_sadrzaj>
      <item>Dean Letica, OIB 95157739814</item>
    </izvorni_sadrzaj>
    <derivirana_varijabla naziv="DomainObject.Predmet.OstaliListNazivFormatedOIB_1">
      <item>Dean Letica, OIB 95157739814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Neka stres počne j.d.o.o. za ugostiteljstvo, proizvodnju i trgovinu</izvorni_sadrzaj>
    <derivirana_varijabla naziv="DomainObject.Predmet.ProtustrankaIDrugi_1">Neka stres počne j.d.o.o. za ugostiteljstvo,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Neka stres počne j.d.o.o. za ugostiteljstvo, proizvodnju i trgovinu, OIB 19594887668, Dubrava 234, 10000 Zagreb</izvorni_sadrzaj>
    <derivirana_varijabla naziv="DomainObject.Predmet.ProtustrankaIDrugiAdressOIB_1">Neka stres počne j.d.o.o. za ugostiteljstvo, proizvodnju i trgovinu, OIB 19594887668, Dubrava 234,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Neka stres počne j.d.o.o. za ugostiteljstvo, proizvodnju i trgovinu</item>
      <item>Dean Letica</item>
    </izvorni_sadrzaj>
    <derivirana_varijabla naziv="DomainObject.Predmet.SudioniciListNaziv_1">
      <item>FINA Regionalni centar Zagreb</item>
      <item>Neka stres počne j.d.o.o. za ugostiteljstvo, proizvodnju i trgovinu</item>
      <item>Dean Letica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Neka stres počne j.d.o.o. za ugostiteljstvo, proizvodnju i trgovinu, OIB 19594887668, Dubrava 234,10000 Zagreb</item>
      <item>Dean Letica, OIB 95157739814, Dubrava 234,10000 Zagreb</item>
    </izvorni_sadrzaj>
    <derivirana_varijabla naziv="DomainObject.Predmet.SudioniciListAdressOIB_1">
      <item>FINA Regionalni centar Zagreb, OIB 85821130368, Trg svibanjskih žrtava 1995. br. 1,10000 Zagreb</item>
      <item>Neka stres počne j.d.o.o. za ugostiteljstvo, proizvodnju i trgovinu, OIB 19594887668, Dubrava 234,10000 Zagreb</item>
      <item>Dean Letica, OIB 95157739814, Dubrava 234,10000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19594887668</item>
      <item>, OIB 95157739814</item>
    </izvorni_sadrzaj>
    <derivirana_varijabla naziv="DomainObject.Predmet.SudioniciListNazivOIB_1">
      <item>, OIB 85821130368</item>
      <item>, OIB 19594887668</item>
      <item>, OIB 95157739814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C5BE7-C1B7-4F53-9713-74C41F95E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4149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2017-09-11T11:04:00Z</dcterms:created>
  <dc:creator>gzubak</dc:creator>
  <cp:lastModifiedBy>Mirjana Gašparić</cp:lastModifiedBy>
  <cp:lastPrinted>2017-09-11T09:50:00Z</cp:lastPrinted>
  <dcterms:modified xmlns:xsi="http://www.w3.org/2001/XMLSchema-instance" xsi:type="dcterms:W3CDTF">2017-09-11T11:09:00Z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