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c684" w14:paraId="1aac684" w:rsidRDefault="00E506A7" w:rsidP="00E506A7" w:rsidR="00E506A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06A7" w:rsidP="00E506A7" w:rsidR="00E506A7">
      <w:pPr>
        <w:spacing w:after="0"/>
      </w:pPr>
      <w:r>
        <w:t xml:space="preserve">         REPUBLIKA HRVATSKA</w:t>
      </w:r>
    </w:p>
    <w:p w:rsidRDefault="00E506A7" w:rsidP="00E506A7" w:rsidR="00E506A7">
      <w:pPr>
        <w:spacing w:after="0"/>
      </w:pPr>
      <w:r>
        <w:t xml:space="preserve"> TRGOVAČKI SUD U VARAŽDINU</w:t>
      </w:r>
    </w:p>
    <w:p w:rsidRDefault="00E506A7" w:rsidP="00E506A7" w:rsidR="00E506A7">
      <w:pPr>
        <w:spacing w:after="0"/>
      </w:pPr>
      <w:r>
        <w:t xml:space="preserve">                   Braće Radića 2</w:t>
      </w: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</w:pPr>
      <w:r>
        <w:t xml:space="preserve">                                        U  I M E  R E P U B L I K E  H R V A T S K E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jc w:val="center"/>
      </w:pPr>
      <w:r>
        <w:t>R J E Š E NJ E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AMBRUŠ TRANSPORTI d.o.o.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OIB: 60429494163, dana 24. svibnja 2016., </w:t>
      </w:r>
    </w:p>
    <w:p w:rsidRDefault="00E506A7" w:rsidP="00E506A7" w:rsidR="00E506A7">
      <w:pPr>
        <w:spacing w:after="0"/>
        <w:jc w:val="both"/>
      </w:pPr>
    </w:p>
    <w:p w:rsidRDefault="00E506A7" w:rsidP="00E506A7" w:rsidR="00E506A7">
      <w:pPr>
        <w:spacing w:after="0"/>
        <w:jc w:val="center"/>
      </w:pPr>
      <w:r>
        <w:t>r i j e š i o  j e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AMBRUŠ TRANSPORTI d.o.o.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OIB: 60429494163, s danom 24. svibnja 2016. u 9,30 sati.</w:t>
      </w:r>
    </w:p>
    <w:p w:rsidRDefault="00E506A7" w:rsidP="00E506A7" w:rsidR="00E506A7">
      <w:pPr>
        <w:spacing w:after="0"/>
        <w:ind w:hanging="705" w:left="1413"/>
        <w:jc w:val="both"/>
      </w:pPr>
    </w:p>
    <w:p w:rsidRDefault="00E506A7" w:rsidP="00E506A7" w:rsidR="00E506A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OIB: 86217384445.</w:t>
      </w:r>
    </w:p>
    <w:p w:rsidRDefault="00E506A7" w:rsidP="00E506A7" w:rsidR="00E506A7">
      <w:pPr>
        <w:spacing w:after="0"/>
        <w:ind w:hanging="705" w:left="1413"/>
        <w:jc w:val="both"/>
      </w:pPr>
    </w:p>
    <w:p w:rsidRDefault="00E506A7" w:rsidP="00E506A7" w:rsidR="00E506A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AMBRUŠ TRANSPORTI d.o.o.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OIB: 60429494163.</w:t>
      </w:r>
    </w:p>
    <w:p w:rsidRDefault="00E506A7" w:rsidP="00E506A7" w:rsidR="00E506A7">
      <w:pPr>
        <w:spacing w:after="0"/>
        <w:ind w:hanging="705" w:left="1410"/>
        <w:jc w:val="both"/>
      </w:pPr>
    </w:p>
    <w:p w:rsidRDefault="00E506A7" w:rsidP="00E506A7" w:rsidR="00E506A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506A7" w:rsidP="00E506A7" w:rsidR="00E506A7">
      <w:pPr>
        <w:spacing w:after="0"/>
        <w:jc w:val="both"/>
      </w:pPr>
    </w:p>
    <w:p w:rsidRDefault="00E506A7" w:rsidP="00E506A7" w:rsidR="00E506A7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AMBRUŠ TRANSPORTI d.o.o.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OIB: 60429494163, bit će brisan iz sudskog registra.</w:t>
      </w: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  <w:jc w:val="center"/>
      </w:pPr>
      <w:r>
        <w:t>Obrazloženje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jc w:val="both"/>
      </w:pPr>
      <w:r>
        <w:tab/>
        <w:t xml:space="preserve">Predlagatelj Financijska agencija Regionalni centar Zagreb, Podružnica Varaždin je dana 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  <w:jc w:val="center"/>
      </w:pPr>
      <w:r>
        <w:t>U Varaždinu 24. svibnja 2016.</w:t>
      </w:r>
    </w:p>
    <w:p w:rsidRDefault="00E506A7" w:rsidP="00E506A7" w:rsidR="00E506A7">
      <w:pPr>
        <w:spacing w:after="0"/>
        <w:jc w:val="center"/>
      </w:pPr>
    </w:p>
    <w:p w:rsidRDefault="00E506A7" w:rsidP="00E506A7" w:rsidR="00E506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Marija Levanić-Škerbić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06A7" w:rsidP="00E506A7" w:rsidR="00E506A7">
      <w:pPr>
        <w:spacing w:after="0"/>
      </w:pPr>
      <w:r>
        <w:tab/>
      </w:r>
    </w:p>
    <w:p w:rsidRDefault="00E506A7" w:rsidP="00E506A7" w:rsidR="00E506A7">
      <w:pPr>
        <w:spacing w:after="0"/>
        <w:ind w:firstLine="708"/>
      </w:pPr>
      <w:r>
        <w:t>Uputa o pravnom lijeku:</w:t>
      </w:r>
    </w:p>
    <w:p w:rsidRDefault="00E506A7" w:rsidP="00E506A7" w:rsidR="00E506A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506A7" w:rsidP="00E506A7" w:rsidR="00E506A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</w:pPr>
    </w:p>
    <w:p w:rsidRDefault="00E506A7" w:rsidP="00E506A7" w:rsidR="00E506A7">
      <w:pPr>
        <w:spacing w:after="0"/>
      </w:pPr>
      <w:r>
        <w:t>DNA:</w:t>
      </w:r>
    </w:p>
    <w:p w:rsidRDefault="00E506A7" w:rsidP="00E506A7" w:rsidR="00E506A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E506A7" w:rsidP="00E506A7" w:rsidR="00E506A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E506A7" w:rsidP="00E506A7" w:rsidR="00E506A7">
      <w:pPr>
        <w:numPr>
          <w:ilvl w:val="0"/>
          <w:numId w:val="47"/>
        </w:numPr>
        <w:spacing w:after="0"/>
      </w:pPr>
      <w:r>
        <w:t xml:space="preserve">Dužnik AMBRUŠ TRANSPORTI d.o.o.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</w:t>
      </w:r>
    </w:p>
    <w:p w:rsidRDefault="00E506A7" w:rsidP="00E506A7" w:rsidR="00E506A7">
      <w:pPr>
        <w:numPr>
          <w:ilvl w:val="0"/>
          <w:numId w:val="47"/>
        </w:numPr>
        <w:spacing w:after="0"/>
      </w:pPr>
      <w:r>
        <w:t xml:space="preserve">Osoba ovlaštena za zastupanje – David Ambruš, </w:t>
      </w:r>
      <w:proofErr w:type="spellStart"/>
      <w:r>
        <w:t>Pleškovec</w:t>
      </w:r>
      <w:proofErr w:type="spellEnd"/>
      <w:r>
        <w:t xml:space="preserve"> 55, </w:t>
      </w:r>
      <w:proofErr w:type="spellStart"/>
      <w:r>
        <w:t>Pleškovec</w:t>
      </w:r>
      <w:proofErr w:type="spellEnd"/>
      <w:r>
        <w:t xml:space="preserve">, 40 311 </w:t>
      </w:r>
      <w:proofErr w:type="spellStart"/>
      <w:r>
        <w:t>Lopatinec</w:t>
      </w:r>
      <w:proofErr w:type="spellEnd"/>
      <w:r>
        <w:t>.</w:t>
      </w:r>
    </w:p>
    <w:p w:rsidRDefault="00E506A7" w:rsidP="00E506A7" w:rsidR="00E506A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E506A7" w:rsidP="00E506A7" w:rsidR="00E506A7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E506A7" w:rsidP="00E506A7" w:rsidR="00E506A7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 iz </w:t>
      </w:r>
      <w:proofErr w:type="spellStart"/>
      <w:r>
        <w:t>Milanovca</w:t>
      </w:r>
      <w:proofErr w:type="spellEnd"/>
      <w:r>
        <w:t>, Sv. Trojstva 87, 33 000 Virovitica.</w:t>
      </w:r>
    </w:p>
    <w:p w:rsidRDefault="00E506A7" w:rsidP="00E506A7" w:rsidR="00E506A7">
      <w:pPr>
        <w:numPr>
          <w:ilvl w:val="0"/>
          <w:numId w:val="47"/>
        </w:numPr>
        <w:spacing w:after="0"/>
      </w:pPr>
      <w:r>
        <w:t>e- Oglasna ploča suda</w:t>
      </w:r>
    </w:p>
    <w:p w:rsidRDefault="00CB0EA4" w:rsidP="00E506A7" w:rsidR="00CB0EA4">
      <w:pPr>
        <w:pStyle w:val="Naslovdokumenta"/>
        <w:spacing w:after="0"/>
      </w:pPr>
    </w:p>
    <w:p w:rsidRDefault="0071688E" w:rsidP="00E506A7" w:rsidR="0071688E">
      <w:pPr>
        <w:pStyle w:val="Poetniodjeljak"/>
        <w:spacing w:after="0"/>
      </w:pPr>
    </w:p>
    <w:sectPr w:rsidSect="0032366B" w:rsidR="0071688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06A7" w:rsidR="008333A9">
    <w:pPr>
      <w:pStyle w:val="Zaglavlje"/>
    </w:pPr>
    <w:r>
      <w:rPr>
        <w:rStyle w:val="PozadinaSvijetloCrvena"/>
        <w:shd w:fill="auto" w:color="auto" w:val="clear"/>
      </w:rPr>
      <w:t>Poslovni broj. 7 St-994/15-4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6A7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1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St-994/2015-4</izvorni_sadrzaj>
    <derivirana_varijabla naziv="DomainObject.Oznaka_1">St-994/2015-4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AMBRUŠ TRANSPORTI društvo s ograničenom odgovornošću za prijevoz, usluge, trgovinu i proizvodnju</izvorni_sadrzaj>
    <derivirana_varijabla naziv="DomainObject.Predmet.ProtustrankaFormated_1">  AMBRUŠ TRANSPORTI društvo s ograničenom odgovornošću za prijevoz, usluge, trgovinu i proizvodnju</derivirana_varijabla>
  </DomainObject.Predmet.ProtustrankaFormated>
  <DomainObject.Predmet.ProtustrankaFormatedOIB>
    <izvorni_sadrzaj>  AMBRUŠ TRANSPORTI društvo s ograničenom odgovornošću za prijevoz, usluge, trgovinu i proizvodnju, OIB 60429494163</izvorni_sadrzaj>
    <derivirana_varijabla naziv="DomainObject.Predmet.ProtustrankaFormatedOIB_1">  AMBRUŠ TRANSPORTI društvo s ograničenom odgovornošću za prijevoz, usluge, trgovinu i proizvodnju, OIB 60429494163</derivirana_varijabla>
  </DomainObject.Predmet.ProtustrankaFormatedOIB>
  <DomainObject.Predmet.ProtustrankaFormatedWithAdress>
    <izvorni_sadrzaj> AMBRUŠ TRANSPORTI društvo s ograničenom odgovornošću za prijevoz, usluge, trgovinu i proizvodnju, Pleškovec 55, 40000 Pleškovec</izvorni_sadrzaj>
    <derivirana_varijabla naziv="DomainObject.Predmet.ProtustrankaFormatedWithAdress_1"> AMBRUŠ TRANSPORTI društvo s ograničenom odgovornošću za prijevoz, usluge, trgovinu i proizvodnju, Pleškovec 55, 40000 Pleškovec</derivirana_varijabla>
  </DomainObject.Predmet.ProtustrankaFormatedWithAdress>
  <DomainObject.Predmet.ProtustrankaFormatedWithAdressOIB>
    <izvorni_sadrzaj> AMBRUŠ TRANSPORTI društvo s ograničenom odgovornošću za prijevoz, usluge, trgovinu i proizvodnju, OIB 60429494163, Pleškovec 55, 40000 Pleškovec</izvorni_sadrzaj>
    <derivirana_varijabla naziv="DomainObject.Predmet.ProtustrankaFormatedWithAdressOIB_1"> AMBRUŠ TRANSPORTI društvo s ograničenom odgovornošću za prijevoz, usluge, trgovinu i proizvodnju, OIB 60429494163, Pleškovec 55, 40000 Pleškovec</derivirana_varijabla>
  </DomainObject.Predmet.ProtustrankaFormatedWithAdressOIB>
  <DomainObject.Predmet.ProtustrankaWithAdress>
    <izvorni_sadrzaj>AMBRUŠ TRANSPORTI društvo s ograničenom odgovornošću za prijevoz, usluge, trgovinu i proizvodnju Pleškovec 55, 40000 Pleškovec</izvorni_sadrzaj>
    <derivirana_varijabla naziv="DomainObject.Predmet.ProtustrankaWithAdress_1">AMBRUŠ TRANSPORTI društvo s ograničenom odgovornošću za prijevoz, usluge, trgovinu i proizvodnju Pleškovec 55, 40000 Pleškovec</derivirana_varijabla>
  </DomainObject.Predmet.ProtustrankaWithAdress>
  <DomainObject.Predmet.ProtustrankaWithAdressOIB>
    <izvorni_sadrzaj>AMBRUŠ TRANSPORTI društvo s ograničenom odgovornošću za prijevoz, usluge, trgovinu i proizvodnju, OIB 60429494163, Pleškovec 55, 40000 Pleškovec</izvorni_sadrzaj>
    <derivirana_varijabla naziv="DomainObject.Predmet.ProtustrankaWithAdressOIB_1">AMBRUŠ TRANSPORTI društvo s ograničenom odgovornošću za prijevoz, usluge, trgovinu i proizvodnju, OIB 60429494163, Pleškovec 55, 40000 Pleškovec</derivirana_varijabla>
  </DomainObject.Predmet.ProtustrankaWithAdressOIB>
  <DomainObject.Predmet.ProtustrankaNazivFormated>
    <izvorni_sadrzaj>AMBRUŠ TRANSPORTI društvo s ograničenom odgovornošću za prijevoz, usluge, trgovinu i proizvodnju</izvorni_sadrzaj>
    <derivirana_varijabla naziv="DomainObject.Predmet.ProtustrankaNazivFormated_1">AMBRUŠ TRANSPORTI društvo s ograničenom odgovornošću za prijevoz, usluge, trgovinu i proizvodnju</derivirana_varijabla>
  </DomainObject.Predmet.ProtustrankaNazivFormated>
  <DomainObject.Predmet.ProtustrankaNazivFormatedOIB>
    <izvorni_sadrzaj>AMBRUŠ TRANSPORTI društvo s ograničenom odgovornošću za prijevoz, usluge, trgovinu i proizvodnju, OIB 60429494163</izvorni_sadrzaj>
    <derivirana_varijabla naziv="DomainObject.Predmet.ProtustrankaNazivFormatedOIB_1">AMBRUŠ TRANSPORTI društvo s ograničenom odgovornošću za prijevoz, usluge, trgovinu i proizvodnju, OIB 60429494163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149808.28</izvorni_sadrzaj>
    <derivirana_varijabla naziv="DomainObject.Predmet.TrenutnaVrijednost_1">149808.28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AMBRUŠ TRANSPORTI društvo s ograničenom odgovornošću za prijevoz, usluge, trgovinu i proizvodnju</item>
    </izvorni_sadrzaj>
    <derivirana_varijabla naziv="DomainObject.Predmet.ProtuStrankaListFormated_1">
      <item>AMBRUŠ TRANSPORTI društvo s ograničenom odgovornošću za prijevoz, usluge, trgovinu i proizvodnju</item>
    </derivirana_varijabla>
  </DomainObject.Predmet.ProtuStrankaListFormated>
  <DomainObject.Predmet.ProtuStrankaListFormatedOIB>
    <izvorni_sadrzaj>
      <item>AMBRUŠ TRANSPORTI društvo s ograničenom odgovornošću za prijevoz, usluge, trgovinu i proizvodnju, OIB 60429494163</item>
    </izvorni_sadrzaj>
    <derivirana_varijabla naziv="DomainObject.Predmet.ProtuStrankaListFormatedOIB_1">
      <item>AMBRUŠ TRANSPORTI društvo s ograničenom odgovornošću za prijevoz, usluge, trgovinu i proizvodnju, OIB 60429494163</item>
    </derivirana_varijabla>
  </DomainObject.Predmet.ProtuStrankaListFormatedOIB>
  <DomainObject.Predmet.ProtuStrankaListFormatedWithAdress>
    <izvorni_sadrzaj>
      <item>AMBRUŠ TRANSPORTI društvo s ograničenom odgovornošću za prijevoz, usluge, trgovinu i proizvodnju, Pleškovec 55, 40000 Pleškovec</item>
    </izvorni_sadrzaj>
    <derivirana_varijabla naziv="DomainObject.Predmet.ProtuStrankaListFormatedWithAdress_1">
      <item>AMBRUŠ TRANSPORTI društvo s ograničenom odgovornošću za prijevoz, usluge, trgovinu i proizvodnju, Pleškovec 55, 40000 Pleškovec</item>
    </derivirana_varijabla>
  </DomainObject.Predmet.ProtuStrankaListFormatedWithAdress>
  <DomainObject.Predmet.ProtuStrankaListFormatedWithAdressOIB>
    <izvorni_sadrzaj>
      <item>AMBRUŠ TRANSPORTI društvo s ograničenom odgovornošću za prijevoz, usluge, trgovinu i proizvodnju, OIB 60429494163, Pleškovec 55, 40000 Pleškovec</item>
    </izvorni_sadrzaj>
    <derivirana_varijabla naziv="DomainObject.Predmet.ProtuStrankaListFormatedWithAdressOIB_1">
      <item>AMBRUŠ TRANSPORTI društvo s ograničenom odgovornošću za prijevoz, usluge, trgovinu i proizvodnju, OIB 60429494163, Pleškovec 55, 40000 Pleškovec</item>
    </derivirana_varijabla>
  </DomainObject.Predmet.ProtuStrankaListFormatedWithAdressOIB>
  <DomainObject.Predmet.ProtuStrankaListNazivFormated>
    <izvorni_sadrzaj>
      <item>AMBRUŠ TRANSPORTI društvo s ograničenom odgovornošću za prijevoz, usluge, trgovinu i proizvodnju</item>
    </izvorni_sadrzaj>
    <derivirana_varijabla naziv="DomainObject.Predmet.ProtuStrankaListNazivFormated_1">
      <item>AMBRUŠ TRANSPORTI društvo s ograničenom odgovornošću za prijevoz, usluge, trgovinu i proizvodnju</item>
    </derivirana_varijabla>
  </DomainObject.Predmet.ProtuStrankaListNazivFormated>
  <DomainObject.Predmet.ProtuStrankaListNazivFormatedOIB>
    <izvorni_sadrzaj>
      <item>AMBRUŠ TRANSPORTI društvo s ograničenom odgovornošću za prijevoz, usluge, trgovinu i proizvodnju, OIB 60429494163</item>
    </izvorni_sadrzaj>
    <derivirana_varijabla naziv="DomainObject.Predmet.ProtuStrankaListNazivFormatedOIB_1">
      <item>AMBRUŠ TRANSPORTI društvo s ograničenom odgovornošću za prijevoz, usluge, trgovinu i proizvodnju, OIB 60429494163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St-994/2015-4</izvorni_sadrzaj>
    <derivirana_varijabla naziv="DomainObject.PoslovniBrojDokumenta_1">St-994/2015-4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AMBRUŠ TRANSPORTI društvo s ograničenom odgovornošću za prijevoz, usluge, trgovinu i proizvodnju</izvorni_sadrzaj>
    <derivirana_varijabla naziv="DomainObject.Predmet.ProtustrankaIDrugi_1">AMBRUŠ TRANSPORTI društvo s ograničenom odgovornošću za prijevoz, usluge,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AMBRUŠ TRANSPORTI društvo s ograničenom odgovornošću za prijevoz, usluge, trgovinu i proizvodnju, OIB 60429494163, Pleškovec 55, 40000 Pleškovec</izvorni_sadrzaj>
    <derivirana_varijabla naziv="DomainObject.Predmet.ProtustrankaIDrugiAdressOIB_1">AMBRUŠ TRANSPORTI društvo s ograničenom odgovornošću za prijevoz, usluge, trgovinu i proizvodnju, OIB 60429494163, Pleškovec 55,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AMBRUŠ TRANSPORTI društvo s ograničenom odgovornošću za prijevoz, usluge, trgovinu i proizvodnju</item>
      <item>Sudski registar, Trgovački sud u Varaždinu</item>
    </izvorni_sadrzaj>
    <derivirana_varijabla naziv="DomainObject.Predmet.SudioniciListNaziv_1">
      <item>Financijska agencija</item>
      <item>AMBRUŠ TRANSPORTI društvo s ograničenom odgovornošću za prijevoz, usluge, trgovinu i proizvodnju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AMBRUŠ TRANSPORTI društvo s ograničenom odgovornošću za prijevoz, usluge, trgovinu i proizvodnju, OIB 60429494163, Pleškovec 55,40000 Pleškovec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AMBRUŠ TRANSPORTI društvo s ograničenom odgovornošću za prijevoz, usluge, trgovinu i proizvodnju, OIB 60429494163, Pleškovec 55,40000 Pleškovec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4FE1C-4D1C-4BD7-BBD5-1EB40C411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2814</properties:Characters>
  <properties:Lines>84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