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491e" w14:paraId="5e8491e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8E20FF">
        <w:rPr>
          <w:sz w:val="24"/>
          <w:szCs w:val="24"/>
        </w:rPr>
        <w:t>329/19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E20FF">
        <w:rPr>
          <w:sz w:val="24"/>
          <w:szCs w:val="24"/>
        </w:rPr>
        <w:t>Stečajna masa iza AGRAM GRADNJA d.o.o. u stečaju, Čakovec (Grad Čakovec), Ivana pl. Zajca 17, OIB 56696656945</w:t>
      </w:r>
      <w:r w:rsidR="007E7635">
        <w:rPr>
          <w:sz w:val="24"/>
          <w:szCs w:val="24"/>
        </w:rPr>
        <w:t>,  dana 18</w:t>
      </w:r>
      <w:r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E763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18</w:t>
      </w:r>
      <w:r w:rsidR="007C75E5"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123A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B123AD" w:rsidP="00F32A7B" w:rsidR="00B123AD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B123AD" w:rsidP="00F32A7B" w:rsidR="00B123AD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1E6E1D"/>
    <w:rsid w:val="002576CA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7E7635"/>
    <w:rsid w:val="00854D6E"/>
    <w:rsid w:val="008E20FF"/>
    <w:rsid w:val="009C7950"/>
    <w:rsid w:val="00AA44D8"/>
    <w:rsid w:val="00B06999"/>
    <w:rsid w:val="00B123AD"/>
    <w:rsid w:val="00B65025"/>
    <w:rsid w:val="00D005B5"/>
    <w:rsid w:val="00EA30A3"/>
    <w:rsid w:val="00F01F67"/>
    <w:rsid w:val="00F21D0C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3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2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3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2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AGRAM GRADNJA d.o.o.</izvorni_sadrzaj>
    <derivirana_varijabla naziv="DomainObject.Predmet.ProtustrankaFormated_1">  Stečajna masa iza AGRAM GRADNJA d.o.o.</derivirana_varijabla>
  </DomainObject.Predmet.ProtustrankaFormated>
  <DomainObject.Predmet.ProtustrankaFormatedOIB>
    <izvorni_sadrzaj>  Stečajna masa iza AGRAM GRADNJA d.o.o., OIB 56696656945</izvorni_sadrzaj>
    <derivirana_varijabla naziv="DomainObject.Predmet.ProtustrankaFormatedOIB_1">  Stečajna masa iza AGRAM GRADNJA d.o.o., OIB 56696656945</derivirana_varijabla>
  </DomainObject.Predmet.ProtustrankaFormatedOIB>
  <DomainObject.Predmet.ProtustrankaFormatedWithAdress>
    <izvorni_sadrzaj> Stečajna masa iza AGRAM GRADNJA d.o.o., Ivana pl. Zajca 17, 40000 Čakovec</izvorni_sadrzaj>
    <derivirana_varijabla naziv="DomainObject.Predmet.ProtustrankaFormatedWithAdress_1"> Stečajna masa iza AGRAM GRADNJA d.o.o., Ivana pl. Zajca 17, 40000 Čakovec</derivirana_varijabla>
  </DomainObject.Predmet.ProtustrankaFormatedWithAdress>
  <DomainObject.Predmet.ProtustrankaFormatedWithAdressOIB>
    <izvorni_sadrzaj> Stečajna masa iza AGRAM GRADNJA d.o.o., OIB 56696656945, Ivana pl. Zajca 17, 40000 Čakovec</izvorni_sadrzaj>
    <derivirana_varijabla naziv="DomainObject.Predmet.ProtustrankaFormatedWithAdressOIB_1"> Stečajna masa iza AGRAM GRADNJA d.o.o., OIB 56696656945, Ivana pl. Zajca 17, 40000 Čakovec</derivirana_varijabla>
  </DomainObject.Predmet.ProtustrankaFormatedWithAdressOIB>
  <DomainObject.Predmet.ProtustrankaWithAdress>
    <izvorni_sadrzaj>Stečajna masa iza AGRAM GRADNJA d.o.o. Ivana pl. Zajca 17, 40000 Čakovec</izvorni_sadrzaj>
    <derivirana_varijabla naziv="DomainObject.Predmet.ProtustrankaWithAdress_1">Stečajna masa iza AGRAM GRADNJA d.o.o. Ivana pl. Zajca 17, 40000 Čakovec</derivirana_varijabla>
  </DomainObject.Predmet.ProtustrankaWithAdress>
  <DomainObject.Predmet.ProtustrankaWithAdressOIB>
    <izvorni_sadrzaj>Stečajna masa iza AGRAM GRADNJA d.o.o., OIB 56696656945, Ivana pl. Zajca 17, 40000 Čakovec</izvorni_sadrzaj>
    <derivirana_varijabla naziv="DomainObject.Predmet.ProtustrankaWithAdressOIB_1">Stečajna masa iza AGRAM GRADNJA d.o.o., OIB 56696656945, Ivana pl. Zajca 17, 40000 Čakovec</derivirana_varijabla>
  </DomainObject.Predmet.ProtustrankaWithAdressOIB>
  <DomainObject.Predmet.ProtustrankaNazivFormated>
    <izvorni_sadrzaj>Stečajna masa iza AGRAM GRADNJA d.o.o.</izvorni_sadrzaj>
    <derivirana_varijabla naziv="DomainObject.Predmet.ProtustrankaNazivFormated_1">Stečajna masa iza AGRAM GRADNJA d.o.o.</derivirana_varijabla>
  </DomainObject.Predmet.ProtustrankaNazivFormated>
  <DomainObject.Predmet.ProtustrankaNazivFormatedOIB>
    <izvorni_sadrzaj>Stečajna masa iza AGRAM GRADNJA d.o.o., OIB 56696656945</izvorni_sadrzaj>
    <derivirana_varijabla naziv="DomainObject.Predmet.ProtustrankaNazivFormatedOIB_1">Stečajna masa iza AGRAM GRADNJA d.o.o., OIB 56696656945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AGRAM GRADNJA d.o.o.</item>
    </izvorni_sadrzaj>
    <derivirana_varijabla naziv="DomainObject.Predmet.ProtuStrankaListFormated_1">
      <item>Stečajna masa iza AGRAM GRADNJA d.o.o.</item>
    </derivirana_varijabla>
  </DomainObject.Predmet.ProtuStrankaListFormated>
  <DomainObject.Predmet.ProtuStrankaListFormatedOIB>
    <izvorni_sadrzaj>
      <item>Stečajna masa iza AGRAM GRADNJA d.o.o., OIB 56696656945</item>
    </izvorni_sadrzaj>
    <derivirana_varijabla naziv="DomainObject.Predmet.ProtuStrankaListFormatedOIB_1">
      <item>Stečajna masa iza AGRAM GRADNJA d.o.o., OIB 56696656945</item>
    </derivirana_varijabla>
  </DomainObject.Predmet.ProtuStrankaListFormatedOIB>
  <DomainObject.Predmet.ProtuStrankaListFormatedWithAdress>
    <izvorni_sadrzaj>
      <item>Stečajna masa iza AGRAM GRADNJA d.o.o., Ivana pl. Zajca 17, 40000 Čakovec</item>
    </izvorni_sadrzaj>
    <derivirana_varijabla naziv="DomainObject.Predmet.ProtuStrankaListFormatedWithAdress_1">
      <item>Stečajna masa iza AGRAM GRADNJA d.o.o., Ivana pl. Zajca 17, 40000 Čakovec</item>
    </derivirana_varijabla>
  </DomainObject.Predmet.ProtuStrankaListFormatedWithAdress>
  <DomainObject.Predmet.ProtuStrankaListFormatedWithAdressOIB>
    <izvorni_sadrzaj>
      <item>Stečajna masa iza AGRAM GRADNJA d.o.o., OIB 56696656945, Ivana pl. Zajca 17, 40000 Čakovec</item>
    </izvorni_sadrzaj>
    <derivirana_varijabla naziv="DomainObject.Predmet.ProtuStrankaListFormatedWithAdressOIB_1">
      <item>Stečajna masa iza AGRAM GRADNJA d.o.o., OIB 56696656945, Ivana pl. Zajca 17, 40000 Čakovec</item>
    </derivirana_varijabla>
  </DomainObject.Predmet.ProtuStrankaListFormatedWithAdressOIB>
  <DomainObject.Predmet.ProtuStrankaListNazivFormated>
    <izvorni_sadrzaj>
      <item>Stečajna masa iza AGRAM GRADNJA d.o.o.</item>
    </izvorni_sadrzaj>
    <derivirana_varijabla naziv="DomainObject.Predmet.ProtuStrankaListNazivFormated_1">
      <item>Stečajna masa iza AGRAM GRADNJA d.o.o.</item>
    </derivirana_varijabla>
  </DomainObject.Predmet.ProtuStrankaListNazivFormated>
  <DomainObject.Predmet.ProtuStrankaListNazivFormatedOIB>
    <izvorni_sadrzaj>
      <item>Stečajna masa iza AGRAM GRADNJA d.o.o., OIB 56696656945</item>
    </izvorni_sadrzaj>
    <derivirana_varijabla naziv="DomainObject.Predmet.ProtuStrankaListNazivFormatedOIB_1">
      <item>Stečajna masa iza AGRAM GRADNJA d.o.o., OIB 56696656945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Davor Ivančić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Davor Ivančić</item>
    </derivirana_varijabla>
  </DomainObject.Predmet.OstaliListFormated>
  <DomainObject.Predmet.OstaliListFormatedOIB>
    <izvorni_sadrzaj>
      <item>Županijsko državno odvjetništvo u Zagrebu, OIB 52634238587 punomoćnik sudionika u postupku Republika Hrvatska, Ministarstvo financija, Porezna uprava, Područni ured Zagreb</item>
      <item>Davor Ivančić, OIB 21146522885</item>
    </izvorni_sadrzaj>
    <derivirana_varijabla naziv="DomainObject.Predmet.OstaliListFormatedOIB_1">
      <item>Županijsko državno odvjetništvo u Zagrebu, OIB 52634238587 punomoćnik sudionika u postupku Republika Hrvatska, Ministarstvo financija, Porezna uprava, Područni ured Zagreb</item>
      <item>Davor Ivančić, OIB 21146522885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Davor Ivančić, Ivana Plemenitog Zajca 17, 40000 Čakovec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Davor Ivančić, Ivana Plemenitog Zajca 17, 40000 Čakovec</item>
    </derivirana_varijabla>
  </DomainObject.Predmet.OstaliListFormatedWithAdress>
  <DomainObject.Predmet.OstaliListFormatedWithAdressOIB>
    <izvorni_sadrzaj>
      <item>Županijsko državno odvjetništvo u Zagrebu, OIB 52634238587, Savska cesta 41, 10000 Zagreb punomoćnik sudionika u postupku Republika Hrvatska, Ministarstvo financija, Porezna uprava, Područni ured Zagreb</item>
      <item>Davor Ivančić, OIB 21146522885, Ivana Plemenitog Zajca 17, 40000 Čakovec</item>
    </izvorni_sadrzaj>
    <derivirana_varijabla naziv="DomainObject.Predmet.OstaliListFormatedWithAdressOIB_1">
      <item>Županijsko državno odvjetništvo u Zagrebu, OIB 52634238587, Savska cesta 41, 10000 Zagreb punomoćnik sudionika u postupku Republika Hrvatska, Ministarstvo financija, Porezna uprava, Područni ured Zagreb</item>
      <item>Davor Ivančić, OIB 21146522885, Ivana Plemenitog Zajca 17, 40000 Čakovec</item>
    </derivirana_varijabla>
  </DomainObject.Predmet.OstaliListFormatedWithAdressOIB>
  <DomainObject.Predmet.OstaliListNazivFormated>
    <izvorni_sadrzaj>
      <item>Županijsko državno odvjetništvo u Zagrebu</item>
      <item>Davor Ivančić</item>
    </izvorni_sadrzaj>
    <derivirana_varijabla naziv="DomainObject.Predmet.OstaliListNazivFormated_1">
      <item>Županijsko državno odvjetništvo u Zagrebu</item>
      <item>Davor Ivančić</item>
    </derivirana_varijabla>
  </DomainObject.Predmet.OstaliListNazivFormated>
  <DomainObject.Predmet.OstaliListNazivFormatedOIB>
    <izvorni_sadrzaj>
      <item>Županijsko državno odvjetništvo u Zagrebu, OIB 52634238587</item>
      <item>Davor Ivančić, OIB 21146522885</item>
    </izvorni_sadrzaj>
    <derivirana_varijabla naziv="DomainObject.Predmet.OstaliListNazivFormatedOIB_1">
      <item>Županijsko državno odvjetništvo u Zagrebu, OIB 52634238587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AGRAM GRADNJA d.o.o.</izvorni_sadrzaj>
    <derivirana_varijabla naziv="DomainObject.Predmet.ProtustrankaIDrugi_1">Stečajna masa iza AGRAM GRADNJA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AGRAM GRADNJA d.o.o., OIB 56696656945, Ivana pl. Zajca 17, 40000 Čakovec</izvorni_sadrzaj>
    <derivirana_varijabla naziv="DomainObject.Predmet.ProtustrankaIDrugiAdressOIB_1">Stečajna masa iza AGRAM GRADNJA d.o.o., OIB 56696656945,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Stečajna masa iza AGRAM GRADNJA d.o.o.</item>
      <item>Davor Ivančić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Stečajna masa iza AGRAM GRADNJA d.o.o.</item>
      <item>Davor Ivančić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  <item>Davor Ivančić, OIB 21146522885, Ivana Plemenitog Zajca 17,40000 Čakovec</item>
    </izvorni_sadrzaj>
    <derivirana_varijabla naziv="DomainObject.Predmet.SudioniciListAdressOIB_1"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56696656945</item>
      <item>, OIB 21146522885</item>
    </izvorni_sadrzaj>
    <derivirana_varijabla naziv="DomainObject.Predmet.SudioniciListNazivOIB_1">
      <item>, OIB 18683136487</item>
      <item>, OIB 52634238587</item>
      <item>, OIB 56696656945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St-329/2019-22</izvorni_sadrzaj>
    <derivirana_varijabla naziv="DomainObject.PredzadnjaOdlukaIzPredmeta.Oznaka_1">St-329/2019-22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617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2019-04-18T11:52:00Z</dcterms:created>
  <dc:creator>Monika Grbac</dc:creator>
  <cp:lastModifiedBy>Monika Grbac</cp:lastModifiedBy>
  <cp:lastPrinted>2019-04-18T11:52:00Z</cp:lastPrinted>
  <dcterms:modified xmlns:xsi="http://www.w3.org/2001/XMLSchema-instance" xsi:type="dcterms:W3CDTF">2019-04-18T11:52:00Z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