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fcc7" w14:paraId="9edfcc7" w:rsidRDefault="00966B5A" w:rsidP="00FC1537" w:rsidR="00966B5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-913/15-5</w:t>
      </w:r>
    </w:p>
    <w:p w:rsidRDefault="00966B5A" w:rsidP="00E87D86" w:rsidR="00966B5A" w:rsidRPr="00FC1537">
      <w:pPr>
        <w:jc w:val="both"/>
      </w:pPr>
    </w:p>
    <w:p w:rsidRDefault="00966B5A" w:rsidP="00E87D86" w:rsidR="00966B5A" w:rsidRPr="00FC1537">
      <w:pPr>
        <w:jc w:val="both"/>
      </w:pPr>
    </w:p>
    <w:p w:rsidRDefault="00966B5A" w:rsidP="00E87D86" w:rsidR="00966B5A" w:rsidRPr="00FC1537">
      <w:pPr>
        <w:jc w:val="both"/>
      </w:pPr>
    </w:p>
    <w:p w:rsidRDefault="00966B5A" w:rsidP="00E87D86" w:rsidR="00966B5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66B5A" w:rsidP="00E87D86" w:rsidR="00966B5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66B5A" w:rsidP="00FC1537" w:rsidR="00966B5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6B5A" w:rsidP="00E87D86" w:rsidR="00966B5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6B5A" w:rsidP="00E87D86" w:rsidR="00966B5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66B5A" w:rsidP="00FC1537" w:rsidR="00966B5A" w:rsidRPr="00FC1537">
      <w:pPr>
        <w:jc w:val="center"/>
      </w:pPr>
      <w:r>
        <w:t>R E P U B L I K A   H R V A T S K A</w:t>
      </w:r>
    </w:p>
    <w:p w:rsidRDefault="00966B5A" w:rsidP="00E87D86" w:rsidR="00966B5A"/>
    <w:p w:rsidRDefault="00966B5A" w:rsidP="001F7D4E" w:rsidR="00966B5A">
      <w:pPr>
        <w:jc w:val="center"/>
      </w:pPr>
      <w:r>
        <w:t>O G L A S</w:t>
      </w:r>
    </w:p>
    <w:p w:rsidRDefault="00966B5A" w:rsidP="001F7D4E" w:rsidR="00966B5A">
      <w:pPr>
        <w:jc w:val="center"/>
      </w:pPr>
    </w:p>
    <w:p w:rsidRDefault="00966B5A" w:rsidP="001F7D4E" w:rsidR="00966B5A" w:rsidRPr="00FC1537">
      <w:pPr>
        <w:jc w:val="center"/>
      </w:pPr>
    </w:p>
    <w:p w:rsidRDefault="00966B5A" w:rsidP="00E87D86" w:rsidR="00966B5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RAŠTANČANKA d.o.o.</w:t>
      </w:r>
      <w:r w:rsidR="00697A49">
        <w:t>,</w:t>
      </w:r>
      <w:r>
        <w:t xml:space="preserve"> Donje Raštane, Sv. Filip i Jakov, Donje Raštane, OIB: 72998315149,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10. prosinca 2015</w:t>
      </w:r>
      <w:r w:rsidRPr="00FC1537">
        <w:t xml:space="preserve">., dana </w:t>
      </w:r>
      <w:r w:rsidR="00CF700A">
        <w:t>12. siječnja 2016</w:t>
      </w:r>
      <w:r>
        <w:t xml:space="preserve">., objavio je </w:t>
      </w:r>
    </w:p>
    <w:p w:rsidRDefault="00966B5A" w:rsidP="00E87D86" w:rsidR="00966B5A">
      <w:pPr>
        <w:ind w:firstLine="720"/>
        <w:jc w:val="both"/>
      </w:pPr>
    </w:p>
    <w:p w:rsidRDefault="00966B5A" w:rsidP="00E87D86" w:rsidR="00966B5A">
      <w:pPr>
        <w:ind w:firstLine="720"/>
        <w:jc w:val="both"/>
      </w:pPr>
    </w:p>
    <w:p w:rsidRDefault="00966B5A" w:rsidP="00083422" w:rsidR="00966B5A" w:rsidRPr="00FC1537">
      <w:pPr>
        <w:jc w:val="center"/>
      </w:pPr>
      <w:r>
        <w:t>o g l a s</w:t>
      </w:r>
    </w:p>
    <w:p w:rsidRDefault="00966B5A" w:rsidP="005C42A8" w:rsidR="00966B5A">
      <w:pPr>
        <w:ind w:firstLine="315"/>
        <w:jc w:val="both"/>
      </w:pPr>
    </w:p>
    <w:p w:rsidRDefault="00966B5A" w:rsidP="005C42A8" w:rsidR="00966B5A">
      <w:pPr>
        <w:ind w:firstLine="315"/>
        <w:jc w:val="both"/>
      </w:pPr>
    </w:p>
    <w:p w:rsidRDefault="00966B5A" w:rsidP="00DE074C" w:rsidR="00966B5A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RAŠTANČANKA d.o.o.</w:t>
      </w:r>
      <w:r w:rsidR="00697A49">
        <w:t>,</w:t>
      </w:r>
      <w:r>
        <w:t xml:space="preserve"> Donje Raštane, Sv. Filip i Jakov, Donje Raštane, OIB: 72998315149, </w:t>
      </w:r>
      <w:r w:rsidRPr="00FC1537">
        <w:t xml:space="preserve">iznosi </w:t>
      </w:r>
      <w:r>
        <w:rPr>
          <w:b/>
        </w:rPr>
        <w:t>8</w:t>
      </w:r>
      <w:r w:rsidRPr="0011713A">
        <w:rPr>
          <w:b/>
        </w:rPr>
        <w:t>.</w:t>
      </w:r>
      <w:r>
        <w:rPr>
          <w:b/>
        </w:rPr>
        <w:t>723</w:t>
      </w:r>
      <w:r w:rsidRPr="0011713A">
        <w:rPr>
          <w:b/>
        </w:rPr>
        <w:t>,</w:t>
      </w:r>
      <w:r>
        <w:rPr>
          <w:b/>
        </w:rPr>
        <w:t xml:space="preserve">04 </w:t>
      </w:r>
      <w:r>
        <w:t>kuna.</w:t>
      </w:r>
    </w:p>
    <w:p w:rsidRDefault="00966B5A" w:rsidP="00E87D86" w:rsidR="00966B5A" w:rsidRPr="00DA7A97">
      <w:pPr>
        <w:jc w:val="both"/>
      </w:pPr>
    </w:p>
    <w:p w:rsidRDefault="00966B5A" w:rsidP="00CD5142" w:rsidR="00966B5A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Marijo Galešić iz Donjih Raštana, Donje Raštane 48, </w:t>
      </w:r>
      <w:r w:rsidR="00697A49">
        <w:t>OIB: 71084179821,</w:t>
      </w:r>
      <w:r w:rsidRPr="00FC1537">
        <w:t>dužnika</w:t>
      </w:r>
      <w:r>
        <w:t xml:space="preserve"> RAŠTANČANKA d.o.o.</w:t>
      </w:r>
      <w:r w:rsidR="00697A49">
        <w:t>,</w:t>
      </w:r>
      <w:r>
        <w:t xml:space="preserve"> Donje Raštane,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966B5A" w:rsidP="00CD5142" w:rsidR="00966B5A">
      <w:pPr>
        <w:jc w:val="both"/>
      </w:pPr>
    </w:p>
    <w:p w:rsidRDefault="00966B5A" w:rsidP="00865BF8" w:rsidR="00966B5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966B5A" w:rsidP="00CD5142" w:rsidR="00966B5A">
      <w:pPr>
        <w:jc w:val="both"/>
      </w:pPr>
    </w:p>
    <w:p w:rsidRDefault="00966B5A" w:rsidP="00CD5142" w:rsidR="00966B5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RAŠTANČANKA d.o.o.</w:t>
      </w:r>
      <w:r w:rsidR="00697A49">
        <w:t>,</w:t>
      </w:r>
      <w:r>
        <w:t xml:space="preserve"> Donje Raštane, Sv. Filip i Jakov, Donje Raštane, OIB: 72998315149,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RAŠTANČANKA d.o.o.</w:t>
      </w:r>
      <w:r w:rsidR="00697A49">
        <w:t>,</w:t>
      </w:r>
      <w:r>
        <w:t xml:space="preserve"> Donje Raštane,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211-913-2015.</w:t>
      </w:r>
    </w:p>
    <w:p w:rsidRDefault="00966B5A" w:rsidP="00CD5142" w:rsidR="00966B5A">
      <w:pPr>
        <w:jc w:val="both"/>
      </w:pPr>
    </w:p>
    <w:p w:rsidRDefault="00966B5A" w:rsidP="005C42A8" w:rsidR="00966B5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</w:t>
      </w:r>
      <w:r>
        <w:lastRenderedPageBreak/>
        <w:t xml:space="preserve">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966B5A" w:rsidP="00E523B5" w:rsidR="00966B5A">
      <w:pPr>
        <w:ind w:firstLine="315"/>
        <w:jc w:val="both"/>
      </w:pPr>
    </w:p>
    <w:p w:rsidRDefault="00966B5A" w:rsidP="00E87D86" w:rsidR="00966B5A" w:rsidRPr="00FC1537">
      <w:pPr>
        <w:jc w:val="center"/>
      </w:pPr>
      <w:r w:rsidRPr="00FC1537">
        <w:t xml:space="preserve">U Zadru, </w:t>
      </w:r>
      <w:r w:rsidR="00CF700A">
        <w:t>12. siječnja 2016</w:t>
      </w:r>
      <w:r w:rsidRPr="00FC1537">
        <w:t xml:space="preserve">. </w:t>
      </w:r>
    </w:p>
    <w:p w:rsidRDefault="00966B5A" w:rsidP="00E87D86" w:rsidR="00966B5A" w:rsidRPr="00FC1537">
      <w:pPr>
        <w:jc w:val="center"/>
      </w:pPr>
    </w:p>
    <w:p w:rsidRDefault="00966B5A" w:rsidP="00E87D86" w:rsidR="00966B5A" w:rsidRPr="00FC1537">
      <w:pPr>
        <w:jc w:val="right"/>
      </w:pPr>
    </w:p>
    <w:p w:rsidRDefault="00966B5A" w:rsidP="001945B8" w:rsidR="00966B5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966B5A" w:rsidP="001945B8" w:rsidR="00966B5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966B5A" w:rsidP="00B84EF6" w:rsidR="00966B5A" w:rsidRPr="00FC1537">
      <w:pPr>
        <w:jc w:val="right"/>
      </w:pPr>
    </w:p>
    <w:p w:rsidRDefault="00966B5A" w:rsidP="00B84EF6" w:rsidR="00966B5A" w:rsidRPr="00FC1537">
      <w:pPr>
        <w:jc w:val="right"/>
      </w:pPr>
    </w:p>
    <w:p w:rsidRDefault="00966B5A" w:rsidP="00B84EF6" w:rsidR="00966B5A" w:rsidRPr="00FC1537"/>
    <w:p w:rsidRDefault="00966B5A" w:rsidP="00E87D86" w:rsidR="00966B5A" w:rsidRPr="00FC1537">
      <w:pPr>
        <w:jc w:val="both"/>
      </w:pPr>
    </w:p>
    <w:p w:rsidRDefault="00966B5A" w:rsidP="00FC1537" w:rsidR="00966B5A" w:rsidRPr="00865BF8">
      <w:pPr>
        <w:ind w:firstLine="708" w:left="12"/>
        <w:jc w:val="both"/>
      </w:pPr>
      <w:r w:rsidRPr="00865BF8">
        <w:t>DNA:</w:t>
      </w:r>
    </w:p>
    <w:p w:rsidRDefault="00966B5A" w:rsidP="00E87D86" w:rsidR="00966B5A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CF700A" w:rsidP="00CF700A" w:rsidR="00CF700A">
      <w:pPr>
        <w:numPr>
          <w:ilvl w:val="0"/>
          <w:numId w:val="2"/>
        </w:numPr>
        <w:jc w:val="both"/>
      </w:pPr>
      <w:r>
        <w:t>računovodstvo suda</w:t>
      </w:r>
    </w:p>
    <w:p w:rsidRDefault="00CF700A" w:rsidP="00CF700A" w:rsidR="00CF700A">
      <w:pPr>
        <w:numPr>
          <w:ilvl w:val="0"/>
          <w:numId w:val="2"/>
        </w:numPr>
        <w:jc w:val="both"/>
      </w:pPr>
      <w:r>
        <w:t>u spis</w:t>
      </w:r>
    </w:p>
    <w:p w:rsidRDefault="00966B5A" w:rsidP="00E87D86" w:rsidR="00966B5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966B5A" w:rsidP="00E87D86" w:rsidR="00966B5A" w:rsidRPr="00083422">
      <w:pPr>
        <w:ind w:firstLine="720"/>
        <w:jc w:val="both"/>
        <w:rPr>
          <w:b/>
        </w:rPr>
      </w:pPr>
    </w:p>
    <w:p w:rsidRDefault="00966B5A" w:rsidP="00E87D86" w:rsidR="00966B5A" w:rsidRPr="00FC1537">
      <w:pPr>
        <w:ind w:firstLine="720"/>
        <w:jc w:val="both"/>
      </w:pPr>
    </w:p>
    <w:p w:rsidRDefault="00966B5A" w:rsidP="00E87D86" w:rsidR="00966B5A" w:rsidRPr="00FC1537"/>
    <w:p w:rsidRDefault="00966B5A" w:rsidP="00E87D86" w:rsidR="00966B5A" w:rsidRPr="00FC1537"/>
    <w:p w:rsidRDefault="00966B5A" w:rsidR="00966B5A" w:rsidRPr="00FC1537"/>
    <w:sectPr w:rsidSect="00381900" w:rsidR="00966B5A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B5A" w:rsidP="00381900" w:rsidR="00966B5A">
      <w:r>
        <w:separator/>
      </w:r>
    </w:p>
  </w:endnote>
  <w:endnote w:id="0" w:type="continuationSeparator">
    <w:p w:rsidRDefault="00966B5A" w:rsidP="00381900" w:rsidR="0096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B5A" w:rsidP="00381900" w:rsidR="00966B5A">
      <w:r>
        <w:separator/>
      </w:r>
    </w:p>
  </w:footnote>
  <w:footnote w:id="0" w:type="continuationSeparator">
    <w:p w:rsidRDefault="00966B5A" w:rsidP="00381900" w:rsidR="00966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B63" w:rsidP="00FC1537" w:rsidR="00966B5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92615">
      <w:rPr>
        <w:noProof/>
      </w:rPr>
      <w:t>2</w:t>
    </w:r>
    <w:r>
      <w:rPr>
        <w:noProof/>
      </w:rPr>
      <w:fldChar w:fldCharType="end"/>
    </w:r>
    <w:r w:rsidR="00966B5A">
      <w:tab/>
    </w:r>
    <w:r w:rsidR="00966B5A">
      <w:tab/>
      <w:t xml:space="preserve">Poslovni broj: </w:t>
    </w:r>
    <w:r w:rsidR="00966B5A" w:rsidRPr="00FC1537">
      <w:t>1 St</w:t>
    </w:r>
    <w:r w:rsidR="00966B5A">
      <w:t>-913/15-5</w:t>
    </w:r>
  </w:p>
  <w:p w:rsidRDefault="00966B5A" w:rsidR="00966B5A">
    <w:pPr>
      <w:pStyle w:val="Zaglavlje"/>
      <w:jc w:val="center"/>
    </w:pPr>
  </w:p>
  <w:p w:rsidRDefault="00966B5A" w:rsidP="00FC1537" w:rsidR="00966B5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601D9"/>
    <w:rsid w:val="00172C8F"/>
    <w:rsid w:val="001945B8"/>
    <w:rsid w:val="001A2E40"/>
    <w:rsid w:val="001A449D"/>
    <w:rsid w:val="001B1A98"/>
    <w:rsid w:val="001B447D"/>
    <w:rsid w:val="001B4621"/>
    <w:rsid w:val="001F0CCC"/>
    <w:rsid w:val="001F7D4E"/>
    <w:rsid w:val="00207BC0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11D20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64F6C"/>
    <w:rsid w:val="006940FB"/>
    <w:rsid w:val="00697A49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8D535A"/>
    <w:rsid w:val="009422F5"/>
    <w:rsid w:val="009555F3"/>
    <w:rsid w:val="00966B5A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BD661B"/>
    <w:rsid w:val="00BE2FFF"/>
    <w:rsid w:val="00C24CDB"/>
    <w:rsid w:val="00C30310"/>
    <w:rsid w:val="00C30B63"/>
    <w:rsid w:val="00C95A52"/>
    <w:rsid w:val="00C96EEB"/>
    <w:rsid w:val="00CC6FF6"/>
    <w:rsid w:val="00CD5142"/>
    <w:rsid w:val="00CE16F7"/>
    <w:rsid w:val="00CF700A"/>
    <w:rsid w:val="00D01B55"/>
    <w:rsid w:val="00D22ABD"/>
    <w:rsid w:val="00D23D0F"/>
    <w:rsid w:val="00D300E7"/>
    <w:rsid w:val="00D75C4C"/>
    <w:rsid w:val="00D7779A"/>
    <w:rsid w:val="00D872FF"/>
    <w:rsid w:val="00D92615"/>
    <w:rsid w:val="00DA096F"/>
    <w:rsid w:val="00DA7A97"/>
    <w:rsid w:val="00DB201E"/>
    <w:rsid w:val="00DB5C3C"/>
    <w:rsid w:val="00DC1F2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EF7941"/>
    <w:rsid w:val="00F46E88"/>
    <w:rsid w:val="00F75B8A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D9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61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7798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RAŠTANČANKA, društvo s ograničenom odgovornošću za trgovinu i prijevoz robe</izvorni_sadrzaj>
    <derivirana_varijabla naziv="DomainObject.Predmet.ProtustrankaFormated_1">  RAŠTANČANKA, društvo s ograničenom odgovornošću za trgovinu i prijevoz robe</derivirana_varijabla>
  </DomainObject.Predmet.ProtustrankaFormated>
  <DomainObject.Predmet.ProtustrankaFormatedOIB>
    <izvorni_sadrzaj>  RAŠTANČANKA, društvo s ograničenom odgovornošću za trgovinu i prijevoz robe, OIB 72998315149</izvorni_sadrzaj>
    <derivirana_varijabla naziv="DomainObject.Predmet.ProtustrankaFormatedOIB_1">  RAŠTANČANKA, društvo s ograničenom odgovornošću za trgovinu i prijevoz robe, OIB 72998315149</derivirana_varijabla>
  </DomainObject.Predmet.ProtustrankaFormatedOIB>
  <DomainObject.Predmet.ProtustrankaFormatedWithAdress>
    <izvorni_sadrzaj> RAŠTANČANKA, društvo s ograničenom odgovornošću za trgovinu i prijevoz robe, Sv. Filip i Jakov, 23210 Donje Raštane</izvorni_sadrzaj>
    <derivirana_varijabla naziv="DomainObject.Predmet.ProtustrankaFormatedWithAdress_1"> RAŠTANČANKA, društvo s ograničenom odgovornošću za trgovinu i prijevoz robe, Sv. Filip i Jakov, 23210 Donje Raštane</derivirana_varijabla>
  </DomainObject.Predmet.ProtustrankaFormatedWithAdress>
  <DomainObject.Predmet.ProtustrankaFormatedWithAdressOIB>
    <izvorni_sadrzaj> RAŠTANČANKA, društvo s ograničenom odgovornošću za trgovinu i prijevoz robe, OIB 72998315149, Sv. Filip i Jakov, 23210 Donje Raštane</izvorni_sadrzaj>
    <derivirana_varijabla naziv="DomainObject.Predmet.ProtustrankaFormatedWithAdressOIB_1"> RAŠTANČANKA, društvo s ograničenom odgovornošću za trgovinu i prijevoz robe, OIB 72998315149, Sv. Filip i Jakov, 23210 Donje Raštane</derivirana_varijabla>
  </DomainObject.Predmet.ProtustrankaFormatedWithAdressOIB>
  <DomainObject.Predmet.ProtustrankaWithAdress>
    <izvorni_sadrzaj>RAŠTANČANKA, društvo s ograničenom odgovornošću za trgovinu i prijevoz robe Sv. Filip i Jakov, 23210 Donje Raštane</izvorni_sadrzaj>
    <derivirana_varijabla naziv="DomainObject.Predmet.ProtustrankaWithAdress_1">RAŠTANČANKA, društvo s ograničenom odgovornošću za trgovinu i prijevoz robe Sv. Filip i Jakov, 23210 Donje Raštane</derivirana_varijabla>
  </DomainObject.Predmet.ProtustrankaWithAdress>
  <DomainObject.Predmet.ProtustrankaWithAdressOIB>
    <izvorni_sadrzaj>RAŠTANČANKA, društvo s ograničenom odgovornošću za trgovinu i prijevoz robe, OIB 72998315149, Sv. Filip i Jakov, 23210 Donje Raštane</izvorni_sadrzaj>
    <derivirana_varijabla naziv="DomainObject.Predmet.ProtustrankaWithAdressOIB_1">RAŠTANČANKA, društvo s ograničenom odgovornošću za trgovinu i prijevoz robe, OIB 72998315149, Sv. Filip i Jakov, 23210 Donje Raštane</derivirana_varijabla>
  </DomainObject.Predmet.ProtustrankaWithAdressOIB>
  <DomainObject.Predmet.ProtustrankaNazivFormated>
    <izvorni_sadrzaj>RAŠTANČANKA, društvo s ograničenom odgovornošću za trgovinu i prijevoz robe</izvorni_sadrzaj>
    <derivirana_varijabla naziv="DomainObject.Predmet.ProtustrankaNazivFormated_1">RAŠTANČANKA, društvo s ograničenom odgovornošću za trgovinu i prijevoz robe</derivirana_varijabla>
  </DomainObject.Predmet.ProtustrankaNazivFormated>
  <DomainObject.Predmet.ProtustrankaNazivFormatedOIB>
    <izvorni_sadrzaj>RAŠTANČANKA, društvo s ograničenom odgovornošću za trgovinu i prijevoz robe, OIB 72998315149</izvorni_sadrzaj>
    <derivirana_varijabla naziv="DomainObject.Predmet.ProtustrankaNazivFormatedOIB_1">RAŠTANČANKA, društvo s ograničenom odgovornošću za trgovinu i prijevoz robe, OIB 72998315149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8723.04</izvorni_sadrzaj>
    <derivirana_varijabla naziv="DomainObject.Predmet.TrenutnaVrijednost_1">8723.04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RAŠTANČANKA, društvo s ograničenom odgovornošću za trgovinu i prijevoz robe</item>
    </izvorni_sadrzaj>
    <derivirana_varijabla naziv="DomainObject.Predmet.ProtuStrankaListFormated_1">
      <item>RAŠTANČANKA, društvo s ograničenom odgovornošću za trgovinu i prijevoz robe</item>
    </derivirana_varijabla>
  </DomainObject.Predmet.ProtuStrankaListFormated>
  <DomainObject.Predmet.ProtuStrankaListFormatedOIB>
    <izvorni_sadrzaj>
      <item>RAŠTANČANKA, društvo s ograničenom odgovornošću za trgovinu i prijevoz robe, OIB 72998315149</item>
    </izvorni_sadrzaj>
    <derivirana_varijabla naziv="DomainObject.Predmet.ProtuStrankaListFormatedOIB_1">
      <item>RAŠTANČANKA, društvo s ograničenom odgovornošću za trgovinu i prijevoz robe, OIB 72998315149</item>
    </derivirana_varijabla>
  </DomainObject.Predmet.ProtuStrankaListFormatedOIB>
  <DomainObject.Predmet.ProtuStrankaListFormatedWithAdress>
    <izvorni_sadrzaj>
      <item>RAŠTANČANKA, društvo s ograničenom odgovornošću za trgovinu i prijevoz robe, Sv. Filip i Jakov, 23210 Donje Raštane</item>
    </izvorni_sadrzaj>
    <derivirana_varijabla naziv="DomainObject.Predmet.ProtuStrankaListFormatedWithAdress_1">
      <item>RAŠTANČANKA, društvo s ograničenom odgovornošću za trgovinu i prijevoz robe, Sv. Filip i Jakov, 23210 Donje Raštane</item>
    </derivirana_varijabla>
  </DomainObject.Predmet.ProtuStrankaListFormatedWithAdress>
  <DomainObject.Predmet.ProtuStrankaListFormatedWithAdressOIB>
    <izvorni_sadrzaj>
      <item>RAŠTANČANKA, društvo s ograničenom odgovornošću za trgovinu i prijevoz robe, OIB 72998315149, Sv. Filip i Jakov, 23210 Donje Raštane</item>
    </izvorni_sadrzaj>
    <derivirana_varijabla naziv="DomainObject.Predmet.ProtuStrankaListFormatedWithAdressOIB_1">
      <item>RAŠTANČANKA, društvo s ograničenom odgovornošću za trgovinu i prijevoz robe, OIB 72998315149, Sv. Filip i Jakov, 23210 Donje Raštane</item>
    </derivirana_varijabla>
  </DomainObject.Predmet.ProtuStrankaListFormatedWithAdressOIB>
  <DomainObject.Predmet.ProtuStrankaListNazivFormated>
    <izvorni_sadrzaj>
      <item>RAŠTANČANKA, društvo s ograničenom odgovornošću za trgovinu i prijevoz robe</item>
    </izvorni_sadrzaj>
    <derivirana_varijabla naziv="DomainObject.Predmet.ProtuStrankaListNazivFormated_1">
      <item>RAŠTANČANKA, društvo s ograničenom odgovornošću za trgovinu i prijevoz robe</item>
    </derivirana_varijabla>
  </DomainObject.Predmet.ProtuStrankaListNazivFormated>
  <DomainObject.Predmet.ProtuStrankaListNazivFormatedOIB>
    <izvorni_sadrzaj>
      <item>RAŠTANČANKA, društvo s ograničenom odgovornošću za trgovinu i prijevoz robe, OIB 72998315149</item>
    </izvorni_sadrzaj>
    <derivirana_varijabla naziv="DomainObject.Predmet.ProtuStrankaListNazivFormatedOIB_1">
      <item>RAŠTANČANKA, društvo s ograničenom odgovornošću za trgovinu i prijevoz robe, OIB 72998315149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RAŠTANČANKA, društvo s ograničenom odgovornošću za trgovinu i prijevoz robe</izvorni_sadrzaj>
    <derivirana_varijabla naziv="DomainObject.Predmet.ProtustrankaIDrugi_1">RAŠTANČANKA, društvo s ograničenom odgovornošću za trgovinu i prijevoz robe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RAŠTANČANKA, društvo s ograničenom odgovornošću za trgovinu i prijevoz robe, OIB 72998315149, Sv. Filip i Jakov, 23210 Donje Raštane</izvorni_sadrzaj>
    <derivirana_varijabla naziv="DomainObject.Predmet.ProtustrankaIDrugiAdressOIB_1">RAŠTANČANKA, društvo s ograničenom odgovornošću za trgovinu i prijevoz robe, OIB 72998315149, Sv. Filip i Jakov,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RAŠTANČANKA, društvo s ograničenom odgovornošću za trgovinu i prijevoz robe</item>
    </izvorni_sadrzaj>
    <derivirana_varijabla naziv="DomainObject.Predmet.SudioniciListNaziv_1">
      <item>FINA</item>
      <item>RAŠTANČANKA, društvo s ograničenom odgovornošću za trgovinu i prijevoz robe</item>
    </derivirana_varijabla>
  </DomainObject.Predmet.SudioniciListNaziv>
  <DomainObject.Predmet.SudioniciListAdressOIB>
    <izvorni_sadrzaj>
      <item>FINA, OIB 85821130368</item>
      <item>RAŠTANČANKA, društvo s ograničenom odgovornošću za trgovinu i prijevoz robe, OIB 72998315149, Sv. Filip i Jakov,23210 Donje Raštane</item>
    </izvorni_sadrzaj>
    <derivirana_varijabla naziv="DomainObject.Predmet.SudioniciListAdressOIB_1">
      <item>FINA, OIB 85821130368</item>
      <item>RAŠTANČANKA, društvo s ograničenom odgovornošću za trgovinu i prijevoz robe, OIB 72998315149, Sv. Filip i Jakov,23210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72998315149</item>
    </izvorni_sadrzaj>
    <derivirana_varijabla naziv="DomainObject.Predmet.SudioniciListNazivOIB_1">
      <item>, OIB 85821130368</item>
      <item>, OIB 72998315149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443</properties:Words>
  <properties:Characters>2264</properties:Characters>
  <properties:Lines>72</properties:Lines>
  <properties:Paragraphs>20</properties:Paragraphs>
  <properties:TotalTime>9</properties:TotalTime>
  <properties:ScaleCrop>false</properties:ScaleCrop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2015-12-24T10:00:00Z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2016-01-13T10:23:00Z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