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0b128" w14:paraId="650b128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911553">
        <w:t>1</w:t>
      </w:r>
      <w:r w:rsidR="00FE4BC4">
        <w:t>04</w:t>
      </w:r>
      <w:r w:rsidR="00911553">
        <w:t>4</w:t>
      </w:r>
      <w:r w:rsidRPr="00151FF0">
        <w:t>/1</w:t>
      </w:r>
      <w:r w:rsidR="00911553">
        <w:t>6</w:t>
      </w:r>
      <w:r w:rsidRPr="00151FF0">
        <w:t>-</w:t>
      </w:r>
      <w:r w:rsidR="009502E3">
        <w:t>2</w:t>
      </w:r>
      <w:r w:rsidR="00FE4BC4">
        <w:t>3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911553" w:rsidR="008D4802">
      <w:pPr>
        <w:jc w:val="both"/>
      </w:pPr>
      <w:r>
        <w:tab/>
      </w:r>
      <w:r w:rsidRPr="00911553">
        <w:t xml:space="preserve">Trgovački sud u Osijeku, po sucu mr. sc. Tihomiru Kovačeviću, kao stečajnom sucu, povodom prijedloga FINANCIJSKE AGENCIJE ZAGREB, Regionalni centar Osijek, Podružnica Osijek, L. Jagera 3, OIB 85821130368 za otvaranje stečajnog postupka nad dužnikom </w:t>
      </w:r>
      <w:r w:rsidR="00FE4BC4" w:rsidRPr="00FE4BC4">
        <w:t>SAMANTA j.d.o.o. za ugostiteljstvo i trgovinu, Lacići, Andrije Kačića 26, MBS 030140268, OIB 01662040627</w:t>
      </w:r>
      <w:r w:rsidRPr="00911553">
        <w:t>, dana 28. listopada 2016.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FE4BC4" w:rsidR="007B6DF7">
      <w:pPr>
        <w:pStyle w:val="Tijeloteksta"/>
        <w:numPr>
          <w:ilvl w:val="0"/>
          <w:numId w:val="1"/>
        </w:numPr>
      </w:pPr>
      <w:r>
        <w:t>Privremeno</w:t>
      </w:r>
      <w:r w:rsidR="00911553">
        <w:t>m</w:t>
      </w:r>
      <w:r>
        <w:t xml:space="preserve"> s</w:t>
      </w:r>
      <w:r w:rsidR="00F14D32">
        <w:t>tečajno</w:t>
      </w:r>
      <w:r w:rsidR="00911553">
        <w:t>m</w:t>
      </w:r>
      <w:r w:rsidR="00F14D32">
        <w:t xml:space="preserve"> upravitelj</w:t>
      </w:r>
      <w:r w:rsidR="00911553">
        <w:t>u</w:t>
      </w:r>
      <w:r w:rsidR="00F14D32">
        <w:t xml:space="preserve"> </w:t>
      </w:r>
      <w:r w:rsidR="00911553" w:rsidRPr="00911553">
        <w:t>Tihomir</w:t>
      </w:r>
      <w:r w:rsidR="00911553">
        <w:t>u</w:t>
      </w:r>
      <w:r w:rsidR="00911553" w:rsidRPr="00911553">
        <w:t xml:space="preserve"> Zec, Osijek, K.A. Stepinca 4, OIB 80723087237</w:t>
      </w:r>
      <w:r w:rsidR="00031CCE">
        <w:rPr>
          <w:b/>
        </w:rPr>
        <w:t xml:space="preserve">, </w:t>
      </w:r>
      <w:r w:rsidR="00F14D32">
        <w:t>odobrava se 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E4BC4" w:rsidRPr="00FE4BC4">
        <w:t>SAMANTA j.d.o.o. za ugostiteljstvo i trgovinu, Lacići, Andrije Kačića 26, MBS 030140268, OIB 01662040627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561C14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561C14">
        <w:t xml:space="preserve">iz </w:t>
      </w:r>
      <w:r w:rsidR="00561C14" w:rsidRPr="00561C14">
        <w:t>Fond</w:t>
      </w:r>
      <w:r w:rsidR="00561C14">
        <w:t>a</w:t>
      </w:r>
      <w:r w:rsidR="00561C14" w:rsidRPr="00561C14">
        <w:t xml:space="preserve"> za namirenje troškova stečajnog postupka</w:t>
      </w:r>
      <w:r w:rsidR="00561C14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C7173D">
        <w:t>m</w:t>
      </w:r>
      <w:r w:rsidR="00A126F0">
        <w:t xml:space="preserve"> </w:t>
      </w:r>
      <w:r>
        <w:t>stečajno</w:t>
      </w:r>
      <w:r w:rsidR="00C7173D">
        <w:t>m</w:t>
      </w:r>
      <w:r>
        <w:t xml:space="preserve"> upravitelj</w:t>
      </w:r>
      <w:r w:rsidR="00C7173D">
        <w:t>u</w:t>
      </w:r>
      <w:r w:rsidR="00FF4063">
        <w:t xml:space="preserve"> </w:t>
      </w:r>
      <w:r>
        <w:t>na nje</w:t>
      </w:r>
      <w:r w:rsidR="00303DE3">
        <w:t>gov</w:t>
      </w:r>
      <w:r>
        <w:t xml:space="preserve"> žiro-račun </w:t>
      </w:r>
      <w:r w:rsidR="00BC068F">
        <w:t xml:space="preserve">broj </w:t>
      </w:r>
      <w:r w:rsidR="007F1736">
        <w:t>HR</w:t>
      </w:r>
      <w:r w:rsidR="00303DE3">
        <w:t>4523400093104166550 kod Privredne banke Zagreb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CC73C2">
        <w:t>1</w:t>
      </w:r>
      <w:r w:rsidR="00C9569B">
        <w:t>04</w:t>
      </w:r>
      <w:r w:rsidR="00CC73C2">
        <w:t>4</w:t>
      </w:r>
      <w:r w:rsidR="009B0F1B">
        <w:t>/</w:t>
      </w:r>
      <w:r w:rsidR="00FE5A6E">
        <w:t>1</w:t>
      </w:r>
      <w:r w:rsidR="00CC73C2">
        <w:t>6</w:t>
      </w:r>
      <w:r w:rsidR="009B0F1B">
        <w:t>-</w:t>
      </w:r>
      <w:r w:rsidR="00764FCC">
        <w:t>1</w:t>
      </w:r>
      <w:r w:rsidR="00CC73C2">
        <w:t>4</w:t>
      </w:r>
      <w:r w:rsidR="009B0F1B">
        <w:t xml:space="preserve"> od </w:t>
      </w:r>
      <w:r w:rsidR="00C9569B">
        <w:t>11</w:t>
      </w:r>
      <w:r w:rsidR="009B0F1B">
        <w:t>.</w:t>
      </w:r>
      <w:r w:rsidR="00D3098C">
        <w:t>0</w:t>
      </w:r>
      <w:r w:rsidR="00C9569B">
        <w:t>7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CC73C2">
        <w:t>Tihomir Zec iz Osijeka</w:t>
      </w:r>
      <w:r w:rsidR="00932A65">
        <w:t xml:space="preserve"> </w:t>
      </w:r>
      <w:r w:rsidR="009B0F1B">
        <w:t>za privremen</w:t>
      </w:r>
      <w:r w:rsidR="00CC73C2">
        <w:t>og</w:t>
      </w:r>
      <w:r w:rsidR="009B0F1B">
        <w:t xml:space="preserve"> stečajn</w:t>
      </w:r>
      <w:r w:rsidR="00CC73C2">
        <w:t>og</w:t>
      </w:r>
      <w:r w:rsidR="009B0F1B">
        <w:t xml:space="preserve"> upravitelj</w:t>
      </w:r>
      <w:r w:rsidR="00CC73C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CC73C2">
        <w:t>i</w:t>
      </w:r>
      <w:r>
        <w:t xml:space="preserve"> stečajn</w:t>
      </w:r>
      <w:r w:rsidR="00CC73C2">
        <w:t>i</w:t>
      </w:r>
      <w:r w:rsidR="00690F38">
        <w:t xml:space="preserve"> </w:t>
      </w:r>
      <w:r>
        <w:t>upravitelj obavi</w:t>
      </w:r>
      <w:r w:rsidR="00CC73C2">
        <w:t>o</w:t>
      </w:r>
      <w:r>
        <w:t xml:space="preserve"> je sve potrebne radnje, te je sastavi</w:t>
      </w:r>
      <w:r w:rsidR="00CC73C2">
        <w:t>o</w:t>
      </w:r>
      <w:r>
        <w:t xml:space="preserve"> i dostavi</w:t>
      </w:r>
      <w:r w:rsidR="009320C3">
        <w:t>o</w:t>
      </w:r>
      <w:r w:rsidR="006764F3">
        <w:t xml:space="preserve"> </w:t>
      </w:r>
      <w:r>
        <w:t>svoje pisano izvješće i nazoči</w:t>
      </w:r>
      <w:r w:rsidR="009320C3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9320C3">
        <w:t>27</w:t>
      </w:r>
      <w:r w:rsidR="001B1409">
        <w:t>.</w:t>
      </w:r>
      <w:r w:rsidR="009320C3">
        <w:t>10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9320C3">
        <w:t>og</w:t>
      </w:r>
      <w:r>
        <w:t xml:space="preserve"> stečajn</w:t>
      </w:r>
      <w:r w:rsidR="009320C3">
        <w:t>og</w:t>
      </w:r>
      <w:r w:rsidR="008D4802">
        <w:t xml:space="preserve"> </w:t>
      </w:r>
      <w:r>
        <w:t>upravitelj</w:t>
      </w:r>
      <w:r w:rsidR="009320C3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9320C3">
        <w:t>28</w:t>
      </w:r>
      <w:r w:rsidRPr="008D4802">
        <w:t xml:space="preserve">. </w:t>
      </w:r>
      <w:r w:rsidR="009320C3">
        <w:t>listopad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9320C3">
        <w:t>i</w:t>
      </w:r>
      <w:r w:rsidR="0040049C">
        <w:t xml:space="preserve"> </w:t>
      </w:r>
      <w:r w:rsidR="00D5639E">
        <w:t>stečajn</w:t>
      </w:r>
      <w:r w:rsidR="009320C3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65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FE4BC4" w:rsidRPr="00FE4BC4">
      <w:t>14 St-1044/16-23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6559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03DE3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61C14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1553"/>
    <w:rsid w:val="00912CA9"/>
    <w:rsid w:val="00931E58"/>
    <w:rsid w:val="009320C3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173D"/>
    <w:rsid w:val="00C773E3"/>
    <w:rsid w:val="00C81FF4"/>
    <w:rsid w:val="00C834BD"/>
    <w:rsid w:val="00C84F09"/>
    <w:rsid w:val="00C8578B"/>
    <w:rsid w:val="00C8618B"/>
    <w:rsid w:val="00C9569B"/>
    <w:rsid w:val="00C96DCA"/>
    <w:rsid w:val="00CA2B29"/>
    <w:rsid w:val="00CA6649"/>
    <w:rsid w:val="00CB5635"/>
    <w:rsid w:val="00CC15DD"/>
    <w:rsid w:val="00CC73C2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E4BC4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65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655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655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6559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6559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65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655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655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655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6559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SAMANTA j.d.o.o. za ugostiteljstvo i trgovinu</izvorni_sadrzaj>
    <derivirana_varijabla naziv="DomainObject.Predmet.ProtustrankaFormated_1">  SAMANTA j.d.o.o. za ugostiteljstvo i trgovinu</derivirana_varijabla>
  </DomainObject.Predmet.ProtustrankaFormated>
  <DomainObject.Predmet.ProtustrankaFormatedOIB>
    <izvorni_sadrzaj>  SAMANTA j.d.o.o. za ugostiteljstvo i trgovinu, OIB 01662040627</izvorni_sadrzaj>
    <derivirana_varijabla naziv="DomainObject.Predmet.ProtustrankaFormatedOIB_1">  SAMANTA j.d.o.o. za ugostiteljstvo i trgovinu, OIB 01662040627</derivirana_varijabla>
  </DomainObject.Predmet.ProtustrankaFormatedOIB>
  <DomainObject.Predmet.ProtustrankaFormatedWithAdress>
    <izvorni_sadrzaj> SAMANTA j.d.o.o. za ugostiteljstvo i trgovinu, Andrije Kačića 26, 31542 Lacići</izvorni_sadrzaj>
    <derivirana_varijabla naziv="DomainObject.Predmet.ProtustrankaFormatedWithAdress_1"> SAMANTA j.d.o.o. za ugostiteljstvo i trgovinu, Andrije Kačića 26, 31542 Lacići</derivirana_varijabla>
  </DomainObject.Predmet.ProtustrankaFormatedWithAdress>
  <DomainObject.Predmet.ProtustrankaFormatedWithAdressOIB>
    <izvorni_sadrzaj> SAMANTA j.d.o.o. za ugostiteljstvo i trgovinu, OIB 01662040627, Andrije Kačića 26, 31542 Lacići</izvorni_sadrzaj>
    <derivirana_varijabla naziv="DomainObject.Predmet.ProtustrankaFormatedWithAdressOIB_1"> SAMANTA j.d.o.o. za ugostiteljstvo i trgovinu, OIB 01662040627, Andrije Kačića 26, 31542 Lacići</derivirana_varijabla>
  </DomainObject.Predmet.ProtustrankaFormatedWithAdressOIB>
  <DomainObject.Predmet.ProtustrankaWithAdress>
    <izvorni_sadrzaj>SAMANTA j.d.o.o. za ugostiteljstvo i trgovinu Andrije Kačića 26, 31542 Lacići</izvorni_sadrzaj>
    <derivirana_varijabla naziv="DomainObject.Predmet.ProtustrankaWithAdress_1">SAMANTA j.d.o.o. za ugostiteljstvo i trgovinu Andrije Kačića 26, 31542 Lacići</derivirana_varijabla>
  </DomainObject.Predmet.ProtustrankaWithAdress>
  <DomainObject.Predmet.ProtustrankaWithAdressOIB>
    <izvorni_sadrzaj>SAMANTA j.d.o.o. za ugostiteljstvo i trgovinu, OIB 01662040627, Andrije Kačića 26, 31542 Lacići</izvorni_sadrzaj>
    <derivirana_varijabla naziv="DomainObject.Predmet.ProtustrankaWithAdressOIB_1">SAMANTA j.d.o.o. za ugostiteljstvo i trgovinu, OIB 01662040627, Andrije Kačića 26, 31542 Lacići</derivirana_varijabla>
  </DomainObject.Predmet.ProtustrankaWithAdressOIB>
  <DomainObject.Predmet.ProtustrankaNazivFormated>
    <izvorni_sadrzaj>SAMANTA j.d.o.o. za ugostiteljstvo i trgovinu</izvorni_sadrzaj>
    <derivirana_varijabla naziv="DomainObject.Predmet.ProtustrankaNazivFormated_1">SAMANTA j.d.o.o. za ugostiteljstvo i trgovinu</derivirana_varijabla>
  </DomainObject.Predmet.ProtustrankaNazivFormated>
  <DomainObject.Predmet.ProtustrankaNazivFormatedOIB>
    <izvorni_sadrzaj>SAMANTA j.d.o.o. za ugostiteljstvo i trgovinu, OIB 01662040627</izvorni_sadrzaj>
    <derivirana_varijabla naziv="DomainObject.Predmet.ProtustrankaNazivFormatedOIB_1">SAMANTA j.d.o.o. za ugostiteljstvo i trgovinu, OIB 01662040627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SAMANTA j.d.o.o. za ugostiteljstvo i trgovinu</item>
    </izvorni_sadrzaj>
    <derivirana_varijabla naziv="DomainObject.Predmet.ProtuStrankaListFormated_1">
      <item>SAMANTA j.d.o.o. za ugostiteljstvo i trgovinu</item>
    </derivirana_varijabla>
  </DomainObject.Predmet.ProtuStrankaListFormated>
  <DomainObject.Predmet.ProtuStrankaListFormatedOIB>
    <izvorni_sadrzaj>
      <item>SAMANTA j.d.o.o. za ugostiteljstvo i trgovinu, OIB 01662040627</item>
    </izvorni_sadrzaj>
    <derivirana_varijabla naziv="DomainObject.Predmet.ProtuStrankaListFormatedOIB_1">
      <item>SAMANTA j.d.o.o. za ugostiteljstvo i trgovinu, OIB 01662040627</item>
    </derivirana_varijabla>
  </DomainObject.Predmet.ProtuStrankaListFormatedOIB>
  <DomainObject.Predmet.ProtuStrankaListFormatedWithAdress>
    <izvorni_sadrzaj>
      <item>SAMANTA j.d.o.o. za ugostiteljstvo i trgovinu, Andrije Kačića 26, 31542 Lacići</item>
    </izvorni_sadrzaj>
    <derivirana_varijabla naziv="DomainObject.Predmet.ProtuStrankaListFormatedWithAdress_1">
      <item>SAMANTA j.d.o.o. za ugostiteljstvo i trgovinu, Andrije Kačića 26, 31542 Lacići</item>
    </derivirana_varijabla>
  </DomainObject.Predmet.ProtuStrankaListFormatedWithAdress>
  <DomainObject.Predmet.ProtuStrankaListFormatedWithAdressOIB>
    <izvorni_sadrzaj>
      <item>SAMANTA j.d.o.o. za ugostiteljstvo i trgovinu, OIB 01662040627, Andrije Kačića 26, 31542 Lacići</item>
    </izvorni_sadrzaj>
    <derivirana_varijabla naziv="DomainObject.Predmet.ProtuStrankaListFormatedWithAdressOIB_1">
      <item>SAMANTA j.d.o.o. za ugostiteljstvo i trgovinu, OIB 01662040627, Andrije Kačića 26, 31542 Lacići</item>
    </derivirana_varijabla>
  </DomainObject.Predmet.ProtuStrankaListFormatedWithAdressOIB>
  <DomainObject.Predmet.ProtuStrankaListNazivFormated>
    <izvorni_sadrzaj>
      <item>SAMANTA j.d.o.o. za ugostiteljstvo i trgovinu</item>
    </izvorni_sadrzaj>
    <derivirana_varijabla naziv="DomainObject.Predmet.ProtuStrankaListNazivFormated_1">
      <item>SAMANTA j.d.o.o. za ugostiteljstvo i trgovinu</item>
    </derivirana_varijabla>
  </DomainObject.Predmet.ProtuStrankaListNazivFormated>
  <DomainObject.Predmet.ProtuStrankaListNazivFormatedOIB>
    <izvorni_sadrzaj>
      <item>SAMANTA j.d.o.o. za ugostiteljstvo i trgovinu, OIB 01662040627</item>
    </izvorni_sadrzaj>
    <derivirana_varijabla naziv="DomainObject.Predmet.ProtuStrankaListNazivFormatedOIB_1">
      <item>SAMANTA j.d.o.o. za ugostiteljstvo i trgovinu, OIB 01662040627</item>
    </derivirana_varijabla>
  </DomainObject.Predmet.ProtuStrankaListNazivFormatedOIB>
  <DomainObject.Predmet.OstaliListFormated>
    <izvorni_sadrzaj>
      <item>ŽDO GUO Osijek</item>
      <item>Tihomir Zec</item>
      <item>Dragan Tivanovac</item>
    </izvorni_sadrzaj>
    <derivirana_varijabla naziv="DomainObject.Predmet.OstaliListFormated_1">
      <item>ŽDO GUO Osijek</item>
      <item>Tihomir Zec</item>
      <item>Dragan Tivanovac</item>
    </derivirana_varijabla>
  </DomainObject.Predmet.OstaliListFormated>
  <DomainObject.Predmet.OstaliListFormatedOIB>
    <izvorni_sadrzaj>
      <item>ŽDO GUO Osijek</item>
      <item>Tihomir Zec, OIB 80723087237</item>
      <item>Dragan Tivanovac, OIB 89548847408</item>
    </izvorni_sadrzaj>
    <derivirana_varijabla naziv="DomainObject.Predmet.OstaliListFormatedOIB_1">
      <item>ŽDO GUO Osijek</item>
      <item>Tihomir Zec, OIB 80723087237</item>
      <item>Dragan Tivanovac, OIB 89548847408</item>
    </derivirana_varijabla>
  </DomainObject.Predmet.OstaliListFormatedOIB>
  <DomainObject.Predmet.OstaliListFormatedWithAdress>
    <izvorni_sadrzaj>
      <item>ŽDO GUO Osijek</item>
      <item>Tihomir Zec, K. A. Stepinca 4, 31000 Osijek</item>
      <item>Dragan Tivanovac, A. Kačića 26, 31542 Lacići</item>
    </izvorni_sadrzaj>
    <derivirana_varijabla naziv="DomainObject.Predmet.OstaliListFormatedWithAdress_1">
      <item>ŽDO GUO Osijek</item>
      <item>Tihomir Zec, K. A. Stepinca 4, 31000 Osijek</item>
      <item>Dragan Tivanovac, A. Kačića 26, 31542 Lacići</item>
    </derivirana_varijabla>
  </DomainObject.Predmet.OstaliListFormatedWithAdress>
  <DomainObject.Predmet.OstaliListFormatedWithAdressOIB>
    <izvorni_sadrzaj>
      <item>ŽDO GUO Osijek</item>
      <item>Tihomir Zec, OIB 80723087237, K. A. Stepinca 4, 31000 Osijek</item>
      <item>Dragan Tivanovac, OIB 89548847408, A. Kačića 26, 31542 Lacići</item>
    </izvorni_sadrzaj>
    <derivirana_varijabla naziv="DomainObject.Predmet.OstaliListFormatedWithAdressOIB_1">
      <item>ŽDO GUO Osijek</item>
      <item>Tihomir Zec, OIB 80723087237, K. A. Stepinca 4, 31000 Osijek</item>
      <item>Dragan Tivanovac, OIB 89548847408, A. Kačića 26, 31542 Lacići</item>
    </derivirana_varijabla>
  </DomainObject.Predmet.OstaliListFormatedWithAdressOIB>
  <DomainObject.Predmet.OstaliListNazivFormated>
    <izvorni_sadrzaj>
      <item>ŽDO GUO Osijek</item>
      <item>Tihomir Zec</item>
      <item>Dragan Tivanovac</item>
    </izvorni_sadrzaj>
    <derivirana_varijabla naziv="DomainObject.Predmet.OstaliListNazivFormated_1">
      <item>ŽDO GUO Osijek</item>
      <item>Tihomir Zec</item>
      <item>Dragan Tivanovac</item>
    </derivirana_varijabla>
  </DomainObject.Predmet.OstaliListNazivFormated>
  <DomainObject.Predmet.OstaliListNazivFormatedOIB>
    <izvorni_sadrzaj>
      <item>ŽDO GUO Osijek</item>
      <item>Tihomir Zec, OIB 80723087237</item>
      <item>Dragan Tivanovac, OIB 89548847408</item>
    </izvorni_sadrzaj>
    <derivirana_varijabla naziv="DomainObject.Predmet.OstaliListNazivFormatedOIB_1">
      <item>ŽDO GUO Osijek</item>
      <item>Tihomir Zec, OIB 80723087237</item>
      <item>Dragan Tivanovac, OIB 89548847408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SAMANTA j.d.o.o. za ugostiteljstvo i trgovinu</izvorni_sadrzaj>
    <derivirana_varijabla naziv="DomainObject.Predmet.ProtustrankaIDrugi_1">SAMANTA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SAMANTA j.d.o.o. za ugostiteljstvo i trgovinu, OIB 01662040627, Andrije Kačića 26, 31542 Lacići</izvorni_sadrzaj>
    <derivirana_varijabla naziv="DomainObject.Predmet.ProtustrankaIDrugiAdressOIB_1">SAMANTA j.d.o.o. za ugostiteljstvo i trgovinu, OIB 01662040627, Andrije Kačića 26, 31542 Lacići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SAMANTA j.d.o.o. za ugostiteljstvo i trgovinu</item>
      <item>ŽDO GUO Osijek</item>
      <item>Tihomir Zec</item>
      <item>Dragan Tivanovac</item>
    </izvorni_sadrzaj>
    <derivirana_varijabla naziv="DomainObject.Predmet.SudioniciListNaziv_1">
      <item>FINA RC OSIJEK</item>
      <item>SAMANTA j.d.o.o. za ugostiteljstvo i trgovinu</item>
      <item>ŽDO GUO Osijek</item>
      <item>Tihomir Zec</item>
      <item>Dragan Tivanovac</item>
    </derivirana_varijabla>
  </DomainObject.Predmet.SudioniciListNaziv>
  <DomainObject.Predmet.SudioniciListAdressOIB>
    <izvorni_sadrzaj>
      <item>FINA RC OSIJEK, OIB 85821130368</item>
      <item>SAMANTA j.d.o.o. za ugostiteljstvo i trgovinu, OIB 01662040627, Andrije Kačića 26,31542 Lacići</item>
      <item>ŽDO GUO Osijek</item>
      <item>Tihomir Zec, OIB 80723087237, K. A. Stepinca 4,31000 Osijek</item>
      <item>Dragan Tivanovac, OIB 89548847408, A. Kačića 26,31542 Lacići</item>
    </izvorni_sadrzaj>
    <derivirana_varijabla naziv="DomainObject.Predmet.SudioniciListAdressOIB_1">
      <item>FINA RC OSIJEK, OIB 85821130368</item>
      <item>SAMANTA j.d.o.o. za ugostiteljstvo i trgovinu, OIB 01662040627, Andrije Kačića 26,31542 Lacići</item>
      <item>ŽDO GUO Osijek</item>
      <item>Tihomir Zec, OIB 80723087237, K. A. Stepinca 4,31000 Osijek</item>
      <item>Dragan Tivanovac, OIB 89548847408, A. Kačića 26,31542 Lacići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01662040627</item>
      <item>, OIB null</item>
      <item>, OIB 80723087237</item>
      <item>, OIB 89548847408</item>
    </izvorni_sadrzaj>
    <derivirana_varijabla naziv="DomainObject.Predmet.SudioniciListNazivOIB_1">
      <item>, OIB 85821130368</item>
      <item>, OIB 01662040627</item>
      <item>, OIB null</item>
      <item>, OIB 80723087237</item>
      <item>, OIB 89548847408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431</properties:Words>
  <properties:Characters>2435</properties:Characters>
  <properties:Lines>73</properties:Lines>
  <properties:Paragraphs>21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2016-10-28T09:38:00Z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