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05b9" w14:paraId="fea05b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32EC9">
        <w:rPr>
          <w:rFonts w:cs="Times New Roman" w:hAnsi="Times New Roman" w:ascii="Times New Roman"/>
          <w:b w:val="false"/>
          <w:sz w:val="24"/>
          <w:szCs w:val="24"/>
        </w:rPr>
        <w:t>5441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F32EC9">
        <w:t xml:space="preserve">NELA HRGOTA j.d.o.o., Zagreb, Ulica grada Vukovara 15, OIB: 43590074416,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32EC9" w:rsidRPr="00F32EC9">
        <w:t>NELA HRGOTA j.d.o.o., Zagreb, Ulica grada Vukovara 15, OIB: 43590074416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F32EC9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F32EC9" w:rsidRPr="00F32EC9">
        <w:t>NELA HRGOTA j.d.o.o., Zagreb, Ulica grada Vukovara 15, OIB: 43590074416</w:t>
      </w:r>
      <w:r w:rsidR="006C4C3C">
        <w:t xml:space="preserve">, </w:t>
      </w:r>
      <w:r w:rsidR="00F32EC9">
        <w:t>Danijeli Hrgota, Zagreb, Jezerska ulica 32c, OIB: 61430222197</w:t>
      </w:r>
      <w:r w:rsidR="00632774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4E6AF6">
        <w:rPr>
          <w:b/>
        </w:rPr>
        <w:t>10,</w:t>
      </w:r>
      <w:r w:rsidR="00F32EC9">
        <w:rPr>
          <w:b/>
        </w:rPr>
        <w:t>4</w:t>
      </w:r>
      <w:r w:rsidR="004E6AF6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32EC9">
        <w:t>10. kolovoza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32EC9" w:rsidRPr="00F32EC9">
        <w:t>NELA HRGOTA j.d.o.o., Zagreb, Ulica grada Vukovara 15, OIB: 43590074416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2AB" w:rsidR="004A22AB">
      <w:r>
        <w:separator/>
      </w:r>
    </w:p>
  </w:endnote>
  <w:endnote w:id="0" w:type="continuationSeparator">
    <w:p w:rsidRDefault="004A22AB" w:rsidR="004A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2AB" w:rsidR="004A22AB">
      <w:r>
        <w:separator/>
      </w:r>
    </w:p>
  </w:footnote>
  <w:footnote w:id="0" w:type="continuationSeparator">
    <w:p w:rsidRDefault="004A22AB" w:rsidR="004A2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5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32EC9">
      <w:rPr>
        <w:rFonts w:hAnsi="Verdana" w:ascii="Verdana"/>
        <w:b w:val="false"/>
        <w:sz w:val="24"/>
        <w:szCs w:val="24"/>
      </w:rPr>
      <w:t>5441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55AA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5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5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5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5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5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5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5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5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St-5441/2016</izvorni_sadrzaj>
    <derivirana_varijabla naziv="DomainObject.Predmet.OznakaBroj_1">St-5441/2016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NELA HRGOTA j.d.o.o. za ugostiteljstvo zastupanog po punomoćniku Danijela Hrgota</izvorni_sadrzaj>
    <derivirana_varijabla naziv="DomainObject.Predmet.ProtustrankaFormated_1">  NELA HRGOTA j.d.o.o. za ugostiteljstvo zastupanog po punomoćniku Danijela Hrgota</derivirana_varijabla>
  </DomainObject.Predmet.ProtustrankaFormated>
  <DomainObject.Predmet.ProtustrankaFormatedOIB>
    <izvorni_sadrzaj>  NELA HRGOTA j.d.o.o. za ugostiteljstvo, OIB 43590074416 zastupanog po punomoćniku Danijela Hrgota</izvorni_sadrzaj>
    <derivirana_varijabla naziv="DomainObject.Predmet.ProtustrankaFormatedOIB_1">  NELA HRGOTA j.d.o.o. za ugostiteljstvo, OIB 43590074416 zastupanog po punomoćniku Danijela Hrgota</derivirana_varijabla>
  </DomainObject.Predmet.ProtustrankaFormatedOIB>
  <DomainObject.Predmet.ProtustrankaFormatedWithAdress>
    <izvorni_sadrzaj> NELA HRGOTA j.d.o.o. za ugostiteljstvo, Ulica grada Vukovara 15, 10000 Zagreb zastupanog po punomoćniku Danijela Hrgota</izvorni_sadrzaj>
    <derivirana_varijabla naziv="DomainObject.Predmet.ProtustrankaFormatedWithAdress_1"> NELA HRGOTA j.d.o.o. za ugostiteljstvo, Ulica grada Vukovara 15, 10000 Zagreb zastupanog po punomoćniku Danijela Hrgota</derivirana_varijabla>
  </DomainObject.Predmet.ProtustrankaFormatedWithAdress>
  <DomainObject.Predmet.ProtustrankaFormatedWithAdressOIB>
    <izvorni_sadrzaj> NELA HRGOTA j.d.o.o. za ugostiteljstvo, OIB 43590074416, Ulica grada Vukovara 15, 10000 Zagreb zastupanog po punomoćniku Danijela Hrgota</izvorni_sadrzaj>
    <derivirana_varijabla naziv="DomainObject.Predmet.ProtustrankaFormatedWithAdressOIB_1"> NELA HRGOTA j.d.o.o. za ugostiteljstvo, OIB 43590074416, Ulica grada Vukovara 15, 10000 Zagreb zastupanog po punomoćniku Danijela Hrgota</derivirana_varijabla>
  </DomainObject.Predmet.ProtustrankaFormatedWithAdressOIB>
  <DomainObject.Predmet.ProtustrankaWithAdress>
    <izvorni_sadrzaj>NELA HRGOTA j.d.o.o. za ugostiteljstvo Ulica grada Vukovara 15, 10000 Zagreb</izvorni_sadrzaj>
    <derivirana_varijabla naziv="DomainObject.Predmet.ProtustrankaWithAdress_1">NELA HRGOTA j.d.o.o. za ugostiteljstvo Ulica grada Vukovara 15, 10000 Zagreb</derivirana_varijabla>
  </DomainObject.Predmet.ProtustrankaWithAdress>
  <DomainObject.Predmet.ProtustrankaWithAdressOIB>
    <izvorni_sadrzaj>NELA HRGOTA j.d.o.o. za ugostiteljstvo, OIB 43590074416, Ulica grada Vukovara 15, 10000 Zagreb</izvorni_sadrzaj>
    <derivirana_varijabla naziv="DomainObject.Predmet.ProtustrankaWithAdressOIB_1">NELA HRGOTA j.d.o.o. za ugostiteljstvo, OIB 43590074416, Ulica grada Vukovara 15, 10000 Zagreb</derivirana_varijabla>
  </DomainObject.Predmet.ProtustrankaWithAdressOIB>
  <DomainObject.Predmet.ProtustrankaNazivFormated>
    <izvorni_sadrzaj>NELA HRGOTA j.d.o.o. za ugostiteljstvo</izvorni_sadrzaj>
    <derivirana_varijabla naziv="DomainObject.Predmet.ProtustrankaNazivFormated_1">NELA HRGOTA j.d.o.o. za ugostiteljstvo</derivirana_varijabla>
  </DomainObject.Predmet.ProtustrankaNazivFormated>
  <DomainObject.Predmet.ProtustrankaNazivFormatedOIB>
    <izvorni_sadrzaj>NELA HRGOTA j.d.o.o. za ugostiteljstvo, OIB 43590074416</izvorni_sadrzaj>
    <derivirana_varijabla naziv="DomainObject.Predmet.ProtustrankaNazivFormatedOIB_1">NELA HRGOTA j.d.o.o. za ugostiteljstvo, OIB 43590074416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NELA HRGOTA j.d.o.o. za ugostiteljstvo zastupanog po punomoćniku Danijela Hrgota</item>
    </izvorni_sadrzaj>
    <derivirana_varijabla naziv="DomainObject.Predmet.ProtuStrankaListFormated_1">
      <item>NELA HRGOTA j.d.o.o. za ugostiteljstvo zastupanog po punomoćniku Danijela Hrgota</item>
    </derivirana_varijabla>
  </DomainObject.Predmet.ProtuStrankaListFormated>
  <DomainObject.Predmet.ProtuStrankaListFormatedOIB>
    <izvorni_sadrzaj>
      <item>NELA HRGOTA j.d.o.o. za ugostiteljstvo, OIB 43590074416 zastupanog po punomoćniku Danijela Hrgota</item>
    </izvorni_sadrzaj>
    <derivirana_varijabla naziv="DomainObject.Predmet.ProtuStrankaListFormatedOIB_1">
      <item>NELA HRGOTA j.d.o.o. za ugostiteljstvo, OIB 43590074416 zastupanog po punomoćniku Danijela Hrgota</item>
    </derivirana_varijabla>
  </DomainObject.Predmet.ProtuStrankaListFormatedOIB>
  <DomainObject.Predmet.ProtuStrankaListFormatedWithAdress>
    <izvorni_sadrzaj>
      <item>NELA HRGOTA j.d.o.o. za ugostiteljstvo, Ulica grada Vukovara 15, 10000 Zagreb zastupanog po punomoćniku Danijela Hrgota</item>
    </izvorni_sadrzaj>
    <derivirana_varijabla naziv="DomainObject.Predmet.ProtuStrankaListFormatedWithAdress_1">
      <item>NELA HRGOTA j.d.o.o. za ugostiteljstvo, Ulica grada Vukovara 15, 10000 Zagreb zastupanog po punomoćniku Danijela Hrgota</item>
    </derivirana_varijabla>
  </DomainObject.Predmet.ProtuStrankaListFormatedWithAdress>
  <DomainObject.Predmet.ProtuStrankaListFormatedWithAdressOIB>
    <izvorni_sadrzaj>
      <item>NELA HRGOTA j.d.o.o. za ugostiteljstvo, OIB 43590074416, Ulica grada Vukovara 15, 10000 Zagreb zastupanog po punomoćniku Danijela Hrgota</item>
    </izvorni_sadrzaj>
    <derivirana_varijabla naziv="DomainObject.Predmet.ProtuStrankaListFormatedWithAdressOIB_1">
      <item>NELA HRGOTA j.d.o.o. za ugostiteljstvo, OIB 43590074416, Ulica grada Vukovara 15, 10000 Zagreb zastupanog po punomoćniku Danijela Hrgota</item>
    </derivirana_varijabla>
  </DomainObject.Predmet.ProtuStrankaListFormatedWithAdressOIB>
  <DomainObject.Predmet.ProtuStrankaListNazivFormated>
    <izvorni_sadrzaj>
      <item>NELA HRGOTA j.d.o.o. za ugostiteljstvo</item>
    </izvorni_sadrzaj>
    <derivirana_varijabla naziv="DomainObject.Predmet.ProtuStrankaListNazivFormated_1">
      <item>NELA HRGOTA j.d.o.o. za ugostiteljstvo</item>
    </derivirana_varijabla>
  </DomainObject.Predmet.ProtuStrankaListNazivFormated>
  <DomainObject.Predmet.ProtuStrankaListNazivFormatedOIB>
    <izvorni_sadrzaj>
      <item>NELA HRGOTA j.d.o.o. za ugostiteljstvo, OIB 43590074416</item>
    </izvorni_sadrzaj>
    <derivirana_varijabla naziv="DomainObject.Predmet.ProtuStrankaListNazivFormatedOIB_1">
      <item>NELA HRGOTA j.d.o.o. za ugostiteljstvo, OIB 43590074416</item>
    </derivirana_varijabla>
  </DomainObject.Predmet.ProtuStrankaListNazivFormatedOIB>
  <DomainObject.Predmet.OstaliListFormated>
    <izvorni_sadrzaj>
      <item>Danijela Hrgota punomoćnik sudionika u postupku NELA HRGOTA j.d.o.o. za ugostiteljstvo</item>
    </izvorni_sadrzaj>
    <derivirana_varijabla naziv="DomainObject.Predmet.OstaliListFormated_1">
      <item>Danijela Hrgota punomoćnik sudionika u postupku NELA HRGOTA j.d.o.o. za ugostiteljstvo</item>
    </derivirana_varijabla>
  </DomainObject.Predmet.OstaliListFormated>
  <DomainObject.Predmet.OstaliListFormatedOIB>
    <izvorni_sadrzaj>
      <item>Danijela Hrgota, OIB 61430222197 punomoćnik sudionika u postupku NELA HRGOTA j.d.o.o. za ugostiteljstvo</item>
    </izvorni_sadrzaj>
    <derivirana_varijabla naziv="DomainObject.Predmet.OstaliListFormatedOIB_1">
      <item>Danijela Hrgota, OIB 61430222197 punomoćnik sudionika u postupku NELA HRGOTA j.d.o.o. za ugostiteljstvo</item>
    </derivirana_varijabla>
  </DomainObject.Predmet.OstaliListFormatedOIB>
  <DomainObject.Predmet.OstaliListFormatedWithAdress>
    <izvorni_sadrzaj>
      <item>Danijela Hrgota, Jezerska Ulica 32c, 10000 Zagreb punomoćnik sudionika u postupku NELA HRGOTA j.d.o.o. za ugostiteljstvo</item>
    </izvorni_sadrzaj>
    <derivirana_varijabla naziv="DomainObject.Predmet.OstaliListFormatedWithAdress_1">
      <item>Danijela Hrgota, Jezerska Ulica 32c, 10000 Zagreb punomoćnik sudionika u postupku NELA HRGOTA j.d.o.o. za ugostiteljstvo</item>
    </derivirana_varijabla>
  </DomainObject.Predmet.OstaliListFormatedWithAdress>
  <DomainObject.Predmet.OstaliListFormatedWithAdressOIB>
    <izvorni_sadrzaj>
      <item>Danijela Hrgota, OIB 61430222197, Jezerska Ulica 32c, 10000 Zagreb punomoćnik sudionika u postupku NELA HRGOTA j.d.o.o. za ugostiteljstvo</item>
    </izvorni_sadrzaj>
    <derivirana_varijabla naziv="DomainObject.Predmet.OstaliListFormatedWithAdressOIB_1">
      <item>Danijela Hrgota, OIB 61430222197, Jezerska Ulica 32c, 10000 Zagreb punomoćnik sudionika u postupku NELA HRGOTA j.d.o.o. za ugostiteljstvo</item>
    </derivirana_varijabla>
  </DomainObject.Predmet.OstaliListFormatedWithAdressOIB>
  <DomainObject.Predmet.OstaliListNazivFormated>
    <izvorni_sadrzaj>
      <item>Danijela Hrgota</item>
    </izvorni_sadrzaj>
    <derivirana_varijabla naziv="DomainObject.Predmet.OstaliListNazivFormated_1">
      <item>Danijela Hrgota</item>
    </derivirana_varijabla>
  </DomainObject.Predmet.OstaliListNazivFormated>
  <DomainObject.Predmet.OstaliListNazivFormatedOIB>
    <izvorni_sadrzaj>
      <item>Danijela Hrgota, OIB 61430222197</item>
    </izvorni_sadrzaj>
    <derivirana_varijabla naziv="DomainObject.Predmet.OstaliListNazivFormatedOIB_1">
      <item>Danijela Hrgota, OIB 61430222197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NELA HRGOTA j.d.o.o. za ugostiteljstvo</izvorni_sadrzaj>
    <derivirana_varijabla naziv="DomainObject.Predmet.ProtustrankaIDrugi_1">NELA HRGOTA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NELA HRGOTA j.d.o.o. za ugostiteljstvo, OIB 43590074416, Ulica grada Vukovara 15, 10000 Zagreb</izvorni_sadrzaj>
    <derivirana_varijabla naziv="DomainObject.Predmet.ProtustrankaIDrugiAdressOIB_1">NELA HRGOTA j.d.o.o. za ugostiteljstvo, OIB 43590074416, Ulica grada Vukovara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NELA HRGOTA j.d.o.o. za ugostiteljstvo</item>
      <item>Danijela Hrgota</item>
    </izvorni_sadrzaj>
    <derivirana_varijabla naziv="DomainObject.Predmet.SudioniciListNaziv_1">
      <item>FINA Regionalni centar Zagreb</item>
      <item>NELA HRGOTA j.d.o.o. za ugostiteljstvo</item>
      <item>Danijela Hrgota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izvorni_sadrzaj>
    <derivirana_varijabla naziv="DomainObject.Predmet.SudioniciListAdressOIB_1">
      <item>FINA Regionalni centar Zagreb, OIB 85821130368, Trg svibanjskih žrtava 1995. br. 1,10000 Zagreb</item>
      <item>NELA HRGOTA j.d.o.o. za ugostiteljstvo, OIB 43590074416, Ulica grada Vukovara 15,10000 Zagreb</item>
      <item>Danijela Hrgota, OIB 61430222197, Jezerska Ulica 32c,10000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43590074416</item>
      <item>, OIB 61430222197</item>
    </izvorni_sadrzaj>
    <derivirana_varijabla naziv="DomainObject.Predmet.SudioniciListNazivOIB_1">
      <item>, OIB 85821130368</item>
      <item>, OIB 43590074416</item>
      <item>, OIB 61430222197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0DD48-FD22-4E76-BCDB-042507ABD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898</properties:Words>
  <properties:Characters>4662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2017-10-20T11:25:00Z</dcterms:created>
  <dc:creator>Korisnik</dc:creator>
  <cp:lastModifiedBy>Draženka Prpić</cp:lastModifiedBy>
  <cp:lastPrinted>2017-10-20T11:25:00Z</cp:lastPrinted>
  <dcterms:modified xmlns:xsi="http://www.w3.org/2001/XMLSchema-instance" xsi:type="dcterms:W3CDTF">2017-10-20T11:25:00Z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