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bdbe" w14:paraId="88cbdbe" w:rsidRDefault="00557363" w:rsidP="00557363" w:rsidR="0055736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63" w:rsidP="00557363" w:rsidR="0055736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7363" w:rsidP="00557363" w:rsidR="0055736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7363" w:rsidP="00557363" w:rsidR="0055736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7363" w:rsidP="00557363" w:rsidR="0055736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57363" w:rsidP="00557363" w:rsidR="0055736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57363" w:rsidP="00557363" w:rsidR="00557363" w:rsidRPr="005D578C">
      <w:pPr>
        <w:jc w:val="center"/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967A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040169842,</w:t>
      </w:r>
      <w:r w:rsidRPr="005D578C">
        <w:rPr>
          <w:rFonts w:cs="Times New Roman" w:eastAsia="Times New Roman"/>
          <w:szCs w:val="24"/>
        </w:rPr>
        <w:t xml:space="preserve"> s danom </w:t>
      </w:r>
      <w:r w:rsidR="00F967A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57363" w:rsidP="00557363" w:rsidR="00557363">
      <w:pPr>
        <w:rPr>
          <w:rFonts w:cs="Times New Roman" w:eastAsia="Times New Roman"/>
          <w:szCs w:val="20"/>
        </w:rPr>
      </w:pPr>
    </w:p>
    <w:p w:rsidRDefault="00557363" w:rsidP="00557363" w:rsidR="0055736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040169842.</w:t>
      </w:r>
    </w:p>
    <w:p w:rsidRDefault="00557363" w:rsidP="00557363" w:rsidR="00557363">
      <w:pPr>
        <w:ind w:firstLine="709"/>
        <w:rPr>
          <w:rFonts w:cs="Times New Roman" w:eastAsia="Times New Roman"/>
          <w:szCs w:val="24"/>
        </w:rPr>
      </w:pPr>
    </w:p>
    <w:p w:rsidRDefault="00557363" w:rsidP="00557363" w:rsidR="0055736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040169842.</w:t>
      </w:r>
    </w:p>
    <w:p w:rsidRDefault="00557363" w:rsidP="00557363" w:rsidR="00557363">
      <w:pPr>
        <w:rPr>
          <w:rFonts w:cs="Times New Roman" w:eastAsia="Times New Roman"/>
          <w:szCs w:val="24"/>
        </w:rPr>
      </w:pPr>
    </w:p>
    <w:p w:rsidRDefault="00C92705" w:rsidP="00557363" w:rsidR="00C92705" w:rsidRPr="005D578C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57363" w:rsidP="00557363" w:rsidR="00557363">
      <w:pPr>
        <w:ind w:firstLine="708"/>
        <w:rPr>
          <w:rFonts w:cs="Times New Roman" w:eastAsia="Times New Roman"/>
          <w:szCs w:val="24"/>
        </w:rPr>
      </w:pPr>
    </w:p>
    <w:p w:rsidRDefault="00557363" w:rsidP="00557363" w:rsidR="005573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5B7246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MONSPORCO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57363" w:rsidP="00557363" w:rsidR="0055736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967A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57363" w:rsidP="00557363" w:rsidR="00557363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57363" w:rsidP="00557363" w:rsidR="0055736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C04BE">
        <w:rPr>
          <w:rFonts w:cs="Times New Roman" w:eastAsia="Times New Roman"/>
          <w:szCs w:val="24"/>
        </w:rPr>
        <w:t>, v.r.</w:t>
      </w:r>
    </w:p>
    <w:p w:rsidRDefault="00557363" w:rsidP="00557363" w:rsidR="00557363">
      <w:pPr>
        <w:jc w:val="left"/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left"/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57363" w:rsidP="00557363" w:rsidR="0055736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57363" w:rsidP="00557363" w:rsidR="00557363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rPr>
          <w:rFonts w:cs="Times New Roman" w:eastAsia="Times New Roman"/>
          <w:szCs w:val="24"/>
        </w:rPr>
      </w:pPr>
    </w:p>
    <w:p w:rsidRDefault="00557363" w:rsidP="00557363" w:rsidR="0055736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MONSPORCO d. o. o. Poreč, Pionirska 1,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Rene Reifler, Austrija, 3400 Klosterneuburg, Professor Ludwig Straughg. 22 i Stefan Muller, Austrija, 5082 Furstenbrunn, Salzweg – 11 d, </w:t>
      </w:r>
    </w:p>
    <w:p w:rsidRDefault="00557363" w:rsidP="00557363" w:rsidR="0055736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57363" w:rsidP="00557363" w:rsidR="0055736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557363" w:rsidP="00557363" w:rsidR="0055736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57363" w:rsidP="00557363" w:rsidR="005573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557363" w:rsidP="00557363" w:rsidR="00557363"/>
    <w:p w:rsidRDefault="009C04BE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363" w:rsidP="00557363" w:rsidR="00557363">
      <w:r>
        <w:separator/>
      </w:r>
    </w:p>
  </w:endnote>
  <w:endnote w:id="0" w:type="continuationSeparator">
    <w:p w:rsidRDefault="00557363" w:rsidP="00557363" w:rsidR="0055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363" w:rsidP="00557363" w:rsidR="00557363">
      <w:r>
        <w:separator/>
      </w:r>
    </w:p>
  </w:footnote>
  <w:footnote w:id="0" w:type="continuationSeparator">
    <w:p w:rsidRDefault="00557363" w:rsidP="00557363" w:rsidR="00557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63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04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63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St-879/2015-5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0D7"/>
    <w:rsid w:val="005240D7"/>
    <w:rsid w:val="00557363"/>
    <w:rsid w:val="005B7246"/>
    <w:rsid w:val="0075528E"/>
    <w:rsid w:val="0079403F"/>
    <w:rsid w:val="009C04BE"/>
    <w:rsid w:val="00C92705"/>
    <w:rsid w:val="00F9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36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36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736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3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36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36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4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04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04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04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36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36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736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3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36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36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4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04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04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04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MONSPORCO d.o.o. POREČ</izvorni_sadrzaj>
    <derivirana_varijabla naziv="DomainObject.Predmet.ProtustrankaFormated_1">  MONSPORCO d.o.o. POREČ</derivirana_varijabla>
  </DomainObject.Predmet.ProtustrankaFormated>
  <DomainObject.Predmet.ProtustrankaFormatedOIB>
    <izvorni_sadrzaj>  MONSPORCO d.o.o. POREČ, OIB 23760345539</izvorni_sadrzaj>
    <derivirana_varijabla naziv="DomainObject.Predmet.ProtustrankaFormatedOIB_1">  MONSPORCO d.o.o. POREČ, OIB 23760345539</derivirana_varijabla>
  </DomainObject.Predmet.ProtustrankaFormatedOIB>
  <DomainObject.Predmet.ProtustrankaFormatedWithAdress>
    <izvorni_sadrzaj> MONSPORCO d.o.o. POREČ, Pionirska 1, 52440 Poreč</izvorni_sadrzaj>
    <derivirana_varijabla naziv="DomainObject.Predmet.ProtustrankaFormatedWithAdress_1"> MONSPORCO d.o.o. POREČ, Pionirska 1, 52440 Poreč</derivirana_varijabla>
  </DomainObject.Predmet.ProtustrankaFormatedWithAdress>
  <DomainObject.Predmet.ProtustrankaFormatedWithAdressOIB>
    <izvorni_sadrzaj> MONSPORCO d.o.o. POREČ, OIB 23760345539, Pionirska 1, 52440 Poreč</izvorni_sadrzaj>
    <derivirana_varijabla naziv="DomainObject.Predmet.ProtustrankaFormatedWithAdressOIB_1"> MONSPORCO d.o.o. POREČ, OIB 23760345539, Pionirska 1, 52440 Poreč</derivirana_varijabla>
  </DomainObject.Predmet.ProtustrankaFormatedWithAdressOIB>
  <DomainObject.Predmet.ProtustrankaWithAdress>
    <izvorni_sadrzaj>MONSPORCO d.o.o. POREČ Pionirska 1, 52440 Poreč</izvorni_sadrzaj>
    <derivirana_varijabla naziv="DomainObject.Predmet.ProtustrankaWithAdress_1">MONSPORCO d.o.o. POREČ Pionirska 1, 52440 Poreč</derivirana_varijabla>
  </DomainObject.Predmet.ProtustrankaWithAdress>
  <DomainObject.Predmet.ProtustrankaWithAdressOIB>
    <izvorni_sadrzaj>MONSPORCO d.o.o. POREČ, OIB 23760345539, Pionirska 1, 52440 Poreč</izvorni_sadrzaj>
    <derivirana_varijabla naziv="DomainObject.Predmet.ProtustrankaWithAdressOIB_1">MONSPORCO d.o.o. POREČ, OIB 23760345539, Pionirska 1, 52440 Poreč</derivirana_varijabla>
  </DomainObject.Predmet.ProtustrankaWithAdressOIB>
  <DomainObject.Predmet.ProtustrankaNazivFormated>
    <izvorni_sadrzaj>MONSPORCO d.o.o. POREČ</izvorni_sadrzaj>
    <derivirana_varijabla naziv="DomainObject.Predmet.ProtustrankaNazivFormated_1">MONSPORCO d.o.o. POREČ</derivirana_varijabla>
  </DomainObject.Predmet.ProtustrankaNazivFormated>
  <DomainObject.Predmet.ProtustrankaNazivFormatedOIB>
    <izvorni_sadrzaj>MONSPORCO d.o.o. POREČ, OIB 23760345539</izvorni_sadrzaj>
    <derivirana_varijabla naziv="DomainObject.Predmet.ProtustrankaNazivFormatedOIB_1">MONSPORCO d.o.o. POREČ, OIB 23760345539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20878.68</izvorni_sadrzaj>
    <derivirana_varijabla naziv="DomainObject.Predmet.TrenutnaVrijednost_1">20878.68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MONSPORCO d.o.o. POREČ</item>
    </izvorni_sadrzaj>
    <derivirana_varijabla naziv="DomainObject.Predmet.ProtuStrankaListFormated_1">
      <item>MONSPORCO d.o.o. POREČ</item>
    </derivirana_varijabla>
  </DomainObject.Predmet.ProtuStrankaListFormated>
  <DomainObject.Predmet.ProtuStrankaListFormatedOIB>
    <izvorni_sadrzaj>
      <item>MONSPORCO d.o.o. POREČ, OIB 23760345539</item>
    </izvorni_sadrzaj>
    <derivirana_varijabla naziv="DomainObject.Predmet.ProtuStrankaListFormatedOIB_1">
      <item>MONSPORCO d.o.o. POREČ, OIB 23760345539</item>
    </derivirana_varijabla>
  </DomainObject.Predmet.ProtuStrankaListFormatedOIB>
  <DomainObject.Predmet.ProtuStrankaListFormatedWithAdress>
    <izvorni_sadrzaj>
      <item>MONSPORCO d.o.o. POREČ, Pionirska 1, 52440 Poreč</item>
    </izvorni_sadrzaj>
    <derivirana_varijabla naziv="DomainObject.Predmet.ProtuStrankaListFormatedWithAdress_1">
      <item>MONSPORCO d.o.o. POREČ, Pionirska 1, 52440 Poreč</item>
    </derivirana_varijabla>
  </DomainObject.Predmet.ProtuStrankaListFormatedWithAdress>
  <DomainObject.Predmet.ProtuStrankaListFormatedWithAdressOIB>
    <izvorni_sadrzaj>
      <item>MONSPORCO d.o.o. POREČ, OIB 23760345539, Pionirska 1, 52440 Poreč</item>
    </izvorni_sadrzaj>
    <derivirana_varijabla naziv="DomainObject.Predmet.ProtuStrankaListFormatedWithAdressOIB_1">
      <item>MONSPORCO d.o.o. POREČ, OIB 23760345539, Pionirska 1, 52440 Poreč</item>
    </derivirana_varijabla>
  </DomainObject.Predmet.ProtuStrankaListFormatedWithAdressOIB>
  <DomainObject.Predmet.ProtuStrankaListNazivFormated>
    <izvorni_sadrzaj>
      <item>MONSPORCO d.o.o. POREČ</item>
    </izvorni_sadrzaj>
    <derivirana_varijabla naziv="DomainObject.Predmet.ProtuStrankaListNazivFormated_1">
      <item>MONSPORCO d.o.o. POREČ</item>
    </derivirana_varijabla>
  </DomainObject.Predmet.ProtuStrankaListNazivFormated>
  <DomainObject.Predmet.ProtuStrankaListNazivFormatedOIB>
    <izvorni_sadrzaj>
      <item>MONSPORCO d.o.o. POREČ, OIB 23760345539</item>
    </izvorni_sadrzaj>
    <derivirana_varijabla naziv="DomainObject.Predmet.ProtuStrankaListNazivFormatedOIB_1">
      <item>MONSPORCO d.o.o. POREČ, OIB 23760345539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MONSPORCO d.o.o. POREČ</izvorni_sadrzaj>
    <derivirana_varijabla naziv="DomainObject.Predmet.ProtustrankaIDrugi_1">MONSPORCO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MONSPORCO d.o.o. POREČ, OIB 23760345539, Pionirska 1, 52440 Poreč</izvorni_sadrzaj>
    <derivirana_varijabla naziv="DomainObject.Predmet.ProtustrankaIDrugiAdressOIB_1">MONSPORCO d.o.o. POREČ, OIB 23760345539,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MONSPORCO d.o.o. POREČ</item>
    </izvorni_sadrzaj>
    <derivirana_varijabla naziv="DomainObject.Predmet.SudioniciListNaziv_1">
      <item>FINANCIJSKA AGENCIJA, RC RIJEKA, PODRUŽNICA PULA, PULA</item>
      <item>MONSPORCO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MONSPORCO d.o.o. POREČ, OIB 23760345539, Pionirska 1,52440 Poreč</item>
    </izvorni_sadrzaj>
    <derivirana_varijabla naziv="DomainObject.Predmet.SudioniciListAdressOIB_1">
      <item>FINANCIJSKA AGENCIJA, RC RIJEKA, PODRUŽNICA PULA, PULA, OIB 85821130368, GIARDINI 5,52100 Pula</item>
      <item>MONSPORCO d.o.o. POREČ, OIB 23760345539,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23760345539</item>
    </izvorni_sadrzaj>
    <derivirana_varijabla naziv="DomainObject.Predmet.SudioniciListNazivOIB_1">
      <item>, OIB 85821130368</item>
      <item>, OIB 23760345539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3139</properties:Characters>
  <properties:Lines>93</properties:Lines>
  <properties:Paragraphs>30</properties:Paragraphs>
  <properties:TotalTime>6</properties:TotalTime>
  <properties:ScaleCrop>false</properties:ScaleCrop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2016-03-14T12:04:00Z</dcterms:created>
  <dc:creator>Mihaela Kaligari</dc:creator>
  <dc:description/>
  <cp:keywords/>
  <cp:lastModifiedBy>Ana Jeromela</cp:lastModifiedBy>
  <cp:lastPrinted>2016-03-30T06:29:00Z</cp:lastPrinted>
  <dcterms:modified xmlns:xsi="http://www.w3.org/2001/XMLSchema-instance" xsi:type="dcterms:W3CDTF">2016-03-30T06:29:00Z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