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9326" w14:paraId="8cd9326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946AA4">
        <w:rPr>
          <w:rFonts w:hAnsi="Times New Roman" w:ascii="Times New Roman"/>
          <w:szCs w:val="24"/>
          <w:lang w:val="hr-HR"/>
        </w:rPr>
        <w:t>1928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946AA4" w:rsidRPr="00946AA4">
        <w:rPr>
          <w:rFonts w:hAnsi="Times New Roman" w:ascii="Times New Roman"/>
          <w:szCs w:val="24"/>
          <w:lang w:val="hr-HR"/>
        </w:rPr>
        <w:t>MAČKOVIĆ jednostavno društvo s ograničenom odgovornošću za proizvodnju i trgovinu, Jertovec (Općina Konjščina), Jertovec 30, OIB: 31819804921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946AA4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946AA4" w:rsidRPr="00946AA4">
        <w:rPr>
          <w:rFonts w:hAnsi="Times New Roman" w:ascii="Times New Roman"/>
          <w:szCs w:val="24"/>
        </w:rPr>
        <w:t>MAČKOVIĆ jednostavno društvo s ograničenom odgovornošću za proizvodnju i trgovinu, Jertovec (Općina Konjščina), Jertovec 30, OIB: 31819804921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946AA4" w:rsidRPr="00946AA4">
        <w:rPr>
          <w:rFonts w:hAnsi="Times New Roman" w:ascii="Times New Roman"/>
          <w:szCs w:val="24"/>
        </w:rPr>
        <w:t>MAČKOVIĆ jednostavno društvo s ograničenom odgovornošću za proizvodnju i trgovinu, Jertovec (Općina Konjščina), Jertovec 30, OIB: 31819804921</w:t>
      </w:r>
      <w:r w:rsidR="009933FA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46AA4">
        <w:rPr>
          <w:rFonts w:hAnsi="Times New Roman" w:ascii="Times New Roman"/>
          <w:szCs w:val="24"/>
          <w:lang w:val="hr-HR"/>
        </w:rPr>
        <w:t>7.923,54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7D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946AA4">
      <w:rPr>
        <w:rFonts w:hAnsi="Times New Roman" w:ascii="Times New Roman"/>
        <w:lang w:val="hr-HR"/>
      </w:rPr>
      <w:t>1928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B7D40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46AA4"/>
    <w:rsid w:val="00955F53"/>
    <w:rsid w:val="00991B69"/>
    <w:rsid w:val="009933FA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D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D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D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D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D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D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D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St-1928/2017</izvorni_sadrzaj>
    <derivirana_varijabla naziv="DomainObject.Predmet.OznakaBroj_1">St-1928/2017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MAČKOVIĆ j.d.o.o. zastupanog po punomoćniku Ivan Mačković</izvorni_sadrzaj>
    <derivirana_varijabla naziv="DomainObject.Predmet.ProtustrankaFormated_1">  MAČKOVIĆ j.d.o.o. zastupanog po punomoćniku Ivan Mačković</derivirana_varijabla>
  </DomainObject.Predmet.ProtustrankaFormated>
  <DomainObject.Predmet.ProtustrankaFormatedOIB>
    <izvorni_sadrzaj>  MAČKOVIĆ j.d.o.o., OIB 31819804921 zastupanog po punomoćniku Ivan Mačković</izvorni_sadrzaj>
    <derivirana_varijabla naziv="DomainObject.Predmet.ProtustrankaFormatedOIB_1">  MAČKOVIĆ j.d.o.o., OIB 31819804921 zastupanog po punomoćniku Ivan Mačković</derivirana_varijabla>
  </DomainObject.Predmet.ProtustrankaFormatedOIB>
  <DomainObject.Predmet.ProtustrankaFormatedWithAdress>
    <izvorni_sadrzaj> MAČKOVIĆ j.d.o.o., Jertovec 30, 49282 Jertovec zastupanog po punomoćniku Ivan Mačković</izvorni_sadrzaj>
    <derivirana_varijabla naziv="DomainObject.Predmet.ProtustrankaFormatedWithAdress_1"> MAČKOVIĆ j.d.o.o., Jertovec 30, 49282 Jertovec zastupanog po punomoćniku Ivan Mačković</derivirana_varijabla>
  </DomainObject.Predmet.ProtustrankaFormatedWithAdress>
  <DomainObject.Predmet.ProtustrankaFormatedWithAdressOIB>
    <izvorni_sadrzaj> MAČKOVIĆ j.d.o.o., OIB 31819804921, Jertovec 30, 49282 Jertovec zastupanog po punomoćniku Ivan Mačković</izvorni_sadrzaj>
    <derivirana_varijabla naziv="DomainObject.Predmet.ProtustrankaFormatedWithAdressOIB_1"> MAČKOVIĆ j.d.o.o., OIB 31819804921, Jertovec 30, 49282 Jertovec zastupanog po punomoćniku Ivan Mačković</derivirana_varijabla>
  </DomainObject.Predmet.ProtustrankaFormatedWithAdressOIB>
  <DomainObject.Predmet.ProtustrankaWithAdress>
    <izvorni_sadrzaj>MAČKOVIĆ j.d.o.o. Jertovec 30, 49282 Jertovec</izvorni_sadrzaj>
    <derivirana_varijabla naziv="DomainObject.Predmet.ProtustrankaWithAdress_1">MAČKOVIĆ j.d.o.o. Jertovec 30, 49282 Jertovec</derivirana_varijabla>
  </DomainObject.Predmet.ProtustrankaWithAdress>
  <DomainObject.Predmet.ProtustrankaWithAdressOIB>
    <izvorni_sadrzaj>MAČKOVIĆ j.d.o.o., OIB 31819804921, Jertovec 30, 49282 Jertovec</izvorni_sadrzaj>
    <derivirana_varijabla naziv="DomainObject.Predmet.ProtustrankaWithAdressOIB_1">MAČKOVIĆ j.d.o.o., OIB 31819804921, Jertovec 30, 49282 Jertovec</derivirana_varijabla>
  </DomainObject.Predmet.ProtustrankaWithAdressOIB>
  <DomainObject.Predmet.ProtustrankaNazivFormated>
    <izvorni_sadrzaj>MAČKOVIĆ j.d.o.o.</izvorni_sadrzaj>
    <derivirana_varijabla naziv="DomainObject.Predmet.ProtustrankaNazivFormated_1">MAČKOVIĆ j.d.o.o.</derivirana_varijabla>
  </DomainObject.Predmet.ProtustrankaNazivFormated>
  <DomainObject.Predmet.ProtustrankaNazivFormatedOIB>
    <izvorni_sadrzaj>MAČKOVIĆ j.d.o.o., OIB 31819804921</izvorni_sadrzaj>
    <derivirana_varijabla naziv="DomainObject.Predmet.ProtustrankaNazivFormatedOIB_1">MAČKOVIĆ j.d.o.o., OIB 31819804921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MAČKOVIĆ j.d.o.o. zastupanog po punomoćniku Ivan Mačković</item>
    </izvorni_sadrzaj>
    <derivirana_varijabla naziv="DomainObject.Predmet.ProtuStrankaListFormated_1">
      <item>MAČKOVIĆ j.d.o.o. zastupanog po punomoćniku Ivan Mačković</item>
    </derivirana_varijabla>
  </DomainObject.Predmet.ProtuStrankaListFormated>
  <DomainObject.Predmet.ProtuStrankaListFormatedOIB>
    <izvorni_sadrzaj>
      <item>MAČKOVIĆ j.d.o.o., OIB 31819804921 zastupanog po punomoćniku Ivan Mačković</item>
    </izvorni_sadrzaj>
    <derivirana_varijabla naziv="DomainObject.Predmet.ProtuStrankaListFormatedOIB_1">
      <item>MAČKOVIĆ j.d.o.o., OIB 31819804921 zastupanog po punomoćniku Ivan Mačković</item>
    </derivirana_varijabla>
  </DomainObject.Predmet.ProtuStrankaListFormatedOIB>
  <DomainObject.Predmet.ProtuStrankaListFormatedWithAdress>
    <izvorni_sadrzaj>
      <item>MAČKOVIĆ j.d.o.o., Jertovec 30, 49282 Jertovec zastupanog po punomoćniku Ivan Mačković</item>
    </izvorni_sadrzaj>
    <derivirana_varijabla naziv="DomainObject.Predmet.ProtuStrankaListFormatedWithAdress_1">
      <item>MAČKOVIĆ j.d.o.o., Jertovec 30, 49282 Jertovec zastupanog po punomoćniku Ivan Mačković</item>
    </derivirana_varijabla>
  </DomainObject.Predmet.ProtuStrankaListFormatedWithAdress>
  <DomainObject.Predmet.ProtuStrankaListFormatedWithAdressOIB>
    <izvorni_sadrzaj>
      <item>MAČKOVIĆ j.d.o.o., OIB 31819804921, Jertovec 30, 49282 Jertovec zastupanog po punomoćniku Ivan Mačković</item>
    </izvorni_sadrzaj>
    <derivirana_varijabla naziv="DomainObject.Predmet.ProtuStrankaListFormatedWithAdressOIB_1">
      <item>MAČKOVIĆ j.d.o.o., OIB 31819804921, Jertovec 30, 49282 Jertovec zastupanog po punomoćniku Ivan Mačković</item>
    </derivirana_varijabla>
  </DomainObject.Predmet.ProtuStrankaListFormatedWithAdressOIB>
  <DomainObject.Predmet.ProtuStrankaListNazivFormated>
    <izvorni_sadrzaj>
      <item>MAČKOVIĆ j.d.o.o.</item>
    </izvorni_sadrzaj>
    <derivirana_varijabla naziv="DomainObject.Predmet.ProtuStrankaListNazivFormated_1">
      <item>MAČKOVIĆ j.d.o.o.</item>
    </derivirana_varijabla>
  </DomainObject.Predmet.ProtuStrankaListNazivFormated>
  <DomainObject.Predmet.ProtuStrankaListNazivFormatedOIB>
    <izvorni_sadrzaj>
      <item>MAČKOVIĆ j.d.o.o., OIB 31819804921</item>
    </izvorni_sadrzaj>
    <derivirana_varijabla naziv="DomainObject.Predmet.ProtuStrankaListNazivFormatedOIB_1">
      <item>MAČKOVIĆ j.d.o.o., OIB 31819804921</item>
    </derivirana_varijabla>
  </DomainObject.Predmet.ProtuStrankaListNazivFormatedOIB>
  <DomainObject.Predmet.OstaliListFormated>
    <izvorni_sadrzaj>
      <item>Ivan Mačković punomoćnik sudionika u postupku MAČKOVIĆ j.d.o.o.</item>
    </izvorni_sadrzaj>
    <derivirana_varijabla naziv="DomainObject.Predmet.OstaliListFormated_1">
      <item>Ivan Mačković punomoćnik sudionika u postupku MAČKOVIĆ j.d.o.o.</item>
    </derivirana_varijabla>
  </DomainObject.Predmet.OstaliListFormated>
  <DomainObject.Predmet.OstaliListFormatedOIB>
    <izvorni_sadrzaj>
      <item>Ivan Mačković, OIB 26632973960 punomoćnik sudionika u postupku MAČKOVIĆ j.d.o.o.</item>
    </izvorni_sadrzaj>
    <derivirana_varijabla naziv="DomainObject.Predmet.OstaliListFormatedOIB_1">
      <item>Ivan Mačković, OIB 26632973960 punomoćnik sudionika u postupku MAČKOVIĆ j.d.o.o.</item>
    </derivirana_varijabla>
  </DomainObject.Predmet.OstaliListFormatedOIB>
  <DomainObject.Predmet.OstaliListFormatedWithAdress>
    <izvorni_sadrzaj>
      <item>Ivan Mačković, Jertovec 30, 49282 Jertovec punomoćnik sudionika u postupku MAČKOVIĆ j.d.o.o.</item>
    </izvorni_sadrzaj>
    <derivirana_varijabla naziv="DomainObject.Predmet.OstaliListFormatedWithAdress_1">
      <item>Ivan Mačković, Jertovec 30, 49282 Jertovec punomoćnik sudionika u postupku MAČKOVIĆ j.d.o.o.</item>
    </derivirana_varijabla>
  </DomainObject.Predmet.OstaliListFormatedWithAdress>
  <DomainObject.Predmet.OstaliListFormatedWithAdressOIB>
    <izvorni_sadrzaj>
      <item>Ivan Mačković, OIB 26632973960, Jertovec 30, 49282 Jertovec punomoćnik sudionika u postupku MAČKOVIĆ j.d.o.o.</item>
    </izvorni_sadrzaj>
    <derivirana_varijabla naziv="DomainObject.Predmet.OstaliListFormatedWithAdressOIB_1">
      <item>Ivan Mačković, OIB 26632973960, Jertovec 30, 49282 Jertovec punomoćnik sudionika u postupku MAČKOVIĆ j.d.o.o.</item>
    </derivirana_varijabla>
  </DomainObject.Predmet.OstaliListFormatedWithAdressOIB>
  <DomainObject.Predmet.OstaliListNazivFormated>
    <izvorni_sadrzaj>
      <item>Ivan Mačković</item>
    </izvorni_sadrzaj>
    <derivirana_varijabla naziv="DomainObject.Predmet.OstaliListNazivFormated_1">
      <item>Ivan Mačković</item>
    </derivirana_varijabla>
  </DomainObject.Predmet.OstaliListNazivFormated>
  <DomainObject.Predmet.OstaliListNazivFormatedOIB>
    <izvorni_sadrzaj>
      <item>Ivan Mačković, OIB 26632973960</item>
    </izvorni_sadrzaj>
    <derivirana_varijabla naziv="DomainObject.Predmet.OstaliListNazivFormatedOIB_1">
      <item>Ivan Mačković, OIB 26632973960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MAČKOVIĆ j.d.o.o.</izvorni_sadrzaj>
    <derivirana_varijabla naziv="DomainObject.Predmet.ProtustrankaIDrugi_1">MAČKOVIĆ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MAČKOVIĆ j.d.o.o., OIB 31819804921, Jertovec 30, 49282 Jertovec</izvorni_sadrzaj>
    <derivirana_varijabla naziv="DomainObject.Predmet.ProtustrankaIDrugiAdressOIB_1">MAČKOVIĆ j.d.o.o., OIB 31819804921, Jertovec 30,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MAČKOVIĆ j.d.o.o.</item>
      <item>Ivan Mačković</item>
    </izvorni_sadrzaj>
    <derivirana_varijabla naziv="DomainObject.Predmet.SudioniciListNaziv_1">
      <item>FINA Regionalni centar Zagreb</item>
      <item>MAČKOVIĆ j.d.o.o.</item>
      <item>Ivan Mačković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MAČKOVIĆ j.d.o.o., OIB 31819804921, Jertovec 30,49282 Jertovec</item>
      <item>Ivan Mačković, OIB 26632973960, Jertovec 30,49282 Jertovec</item>
    </izvorni_sadrzaj>
    <derivirana_varijabla naziv="DomainObject.Predmet.SudioniciListAdressOIB_1">
      <item>FINA Regionalni centar Zagreb, OIB 85821130368, Trg svibanjskih žrtava 1995.1,10000 Zagreb</item>
      <item>MAČKOVIĆ j.d.o.o., OIB 31819804921, Jertovec 30,49282 Jertovec</item>
      <item>Ivan Mačković, OIB 26632973960, Jertovec 30,49282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31819804921</item>
      <item>, OIB 26632973960</item>
    </izvorni_sadrzaj>
    <derivirana_varijabla naziv="DomainObject.Predmet.SudioniciListNazivOIB_1">
      <item>, OIB 85821130368</item>
      <item>, OIB 31819804921</item>
      <item>, OIB 26632973960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D27A3-D916-4AEB-997A-1293B9E48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2324</properties:Characters>
  <properties:Lines>71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2017-10-23T11:03:00Z</cp:lastPrinted>
  <dcterms:modified xmlns:xsi="http://www.w3.org/2001/XMLSchema-instance" xsi:type="dcterms:W3CDTF">2017-10-23T11:03:00Z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