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1a0f" w14:paraId="2641a0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B3405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B3405" w:rsidP="00866887" w:rsidR="00135B11">
      <w:pPr>
        <w:tabs>
          <w:tab w:pos="0" w:val="left"/>
        </w:tabs>
        <w:jc w:val="both"/>
      </w:pPr>
      <w:r>
        <w:rPr>
          <w:rFonts w:eastAsiaTheme="minorHAnsi"/>
          <w:lang w:eastAsia="en-US"/>
        </w:rPr>
        <w:tab/>
      </w:r>
      <w:r w:rsidR="00DE2B55"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>
        <w:t xml:space="preserve"> BENKOVA-BENYIK d.o.o., OIB: 76652594173, Makarska, Makarskih Iseljenika 3</w:t>
      </w:r>
      <w:r w:rsidR="00866887">
        <w:t xml:space="preserve">, </w:t>
      </w:r>
      <w:r w:rsidR="00A25B81">
        <w:t xml:space="preserve">dana </w:t>
      </w:r>
      <w:r w:rsidR="00107075">
        <w:t>1.</w:t>
      </w:r>
      <w:r w:rsidR="00D82442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D82442" w:rsidR="00DB3405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D82442" w:rsidP="00D82442" w:rsidR="00D82442" w:rsidRPr="00135B11">
      <w:pPr>
        <w:spacing w:before="220"/>
        <w:jc w:val="center"/>
        <w:rPr>
          <w:spacing w:val="100"/>
        </w:rPr>
      </w:pPr>
    </w:p>
    <w:p w:rsidRDefault="00135B11" w:rsidP="00866887" w:rsidR="00135B11">
      <w:pPr>
        <w:tabs>
          <w:tab w:pos="0" w:val="left"/>
        </w:tabs>
        <w:jc w:val="both"/>
      </w:pPr>
      <w:r>
        <w:tab/>
        <w:t>I. Dužnik</w:t>
      </w:r>
      <w:r w:rsidR="00DB3405">
        <w:t xml:space="preserve"> BENKOVA-BENYIK d.o.o., OIB: 76652594173, Makarska, Makarskih Iseljenika 3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9A4EE0">
        <w:t>u neprekinutom razdoblju od 565</w:t>
      </w:r>
      <w:r w:rsidR="008A558F" w:rsidRPr="008A558F">
        <w:t xml:space="preserve"> dana, u ukupnom iznosu od </w:t>
      </w:r>
      <w:r w:rsidR="009A4EE0">
        <w:t>95,00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D82442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DB3405">
      <w:t>2820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4297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65BD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6887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4EE0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0382"/>
    <w:rsid w:val="00AC4EF2"/>
    <w:rsid w:val="00AC6F04"/>
    <w:rsid w:val="00AC708B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1E62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82442"/>
    <w:rsid w:val="00DA1B30"/>
    <w:rsid w:val="00DA2F7B"/>
    <w:rsid w:val="00DA755E"/>
    <w:rsid w:val="00DB3405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4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49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St-2820/2015</izvorni_sadrzaj>
    <derivirana_varijabla naziv="DomainObject.Predmet.OznakaBroj_1">St-2820/2015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BENKOVA-BENYIK, društvo s ograničenom odgovornošću za turizam, ugostiteljstvo i trgovinu</izvorni_sadrzaj>
    <derivirana_varijabla naziv="DomainObject.Predmet.ProtustrankaFormated_1">  BENKOVA-BENYIK, društvo s ograničenom odgovornošću za turizam, ugostiteljstvo i trgovinu</derivirana_varijabla>
  </DomainObject.Predmet.ProtustrankaFormated>
  <DomainObject.Predmet.ProtustrankaFormatedOIB>
    <izvorni_sadrzaj>  BENKOVA-BENYIK, društvo s ograničenom odgovornošću za turizam, ugostiteljstvo i trgovinu, OIB 76652594173</izvorni_sadrzaj>
    <derivirana_varijabla naziv="DomainObject.Predmet.ProtustrankaFormatedOIB_1">  BENKOVA-BENYIK, društvo s ograničenom odgovornošću za turizam, ugostiteljstvo i trgovinu, OIB 76652594173</derivirana_varijabla>
  </DomainObject.Predmet.ProtustrankaFormatedOIB>
  <DomainObject.Predmet.ProtustrankaFormatedWithAdress>
    <izvorni_sadrzaj> BENKOVA-BENYIK, društvo s ograničenom odgovornošću za turizam, ugostiteljstvo i trgovinu, Makarskih Iseljenika 3, 21300 Makarska</izvorni_sadrzaj>
    <derivirana_varijabla naziv="DomainObject.Predmet.ProtustrankaFormatedWithAdress_1"> BENKOVA-BENYIK, društvo s ograničenom odgovornošću za turizam, ugostiteljstvo i trgovinu, Makarskih Iseljenika 3, 21300 Makarska</derivirana_varijabla>
  </DomainObject.Predmet.ProtustrankaFormatedWithAdress>
  <DomainObject.Predmet.ProtustrankaFormatedWithAdressOIB>
    <izvorni_sadrzaj> BENKOVA-BENYIK, društvo s ograničenom odgovornošću za turizam, ugostiteljstvo i trgovinu, OIB 76652594173, Makarskih Iseljenika 3, 21300 Makarska</izvorni_sadrzaj>
    <derivirana_varijabla naziv="DomainObject.Predmet.ProtustrankaFormatedWithAdressOIB_1"> BENKOVA-BENYIK, društvo s ograničenom odgovornošću za turizam, ugostiteljstvo i trgovinu, OIB 76652594173, Makarskih Iseljenika 3, 21300 Makarska</derivirana_varijabla>
  </DomainObject.Predmet.ProtustrankaFormatedWithAdressOIB>
  <DomainObject.Predmet.ProtustrankaWithAdress>
    <izvorni_sadrzaj>BENKOVA-BENYIK, društvo s ograničenom odgovornošću za turizam, ugostiteljstvo i trgovinu Makarskih Iseljenika 3, 21300 Makarska</izvorni_sadrzaj>
    <derivirana_varijabla naziv="DomainObject.Predmet.ProtustrankaWithAdress_1">BENKOVA-BENYIK, društvo s ograničenom odgovornošću za turizam, ugostiteljstvo i trgovinu Makarskih Iseljenika 3, 21300 Makarska</derivirana_varijabla>
  </DomainObject.Predmet.ProtustrankaWithAdress>
  <DomainObject.Predmet.ProtustrankaWithAdressOIB>
    <izvorni_sadrzaj>BENKOVA-BENYIK, društvo s ograničenom odgovornošću za turizam, ugostiteljstvo i trgovinu, OIB 76652594173, Makarskih Iseljenika 3, 21300 Makarska</izvorni_sadrzaj>
    <derivirana_varijabla naziv="DomainObject.Predmet.ProtustrankaWithAdressOIB_1">BENKOVA-BENYIK, društvo s ograničenom odgovornošću za turizam, ugostiteljstvo i trgovinu, OIB 76652594173, Makarskih Iseljenika 3, 21300 Makarska</derivirana_varijabla>
  </DomainObject.Predmet.ProtustrankaWithAdressOIB>
  <DomainObject.Predmet.ProtustrankaNazivFormated>
    <izvorni_sadrzaj>BENKOVA-BENYIK, društvo s ograničenom odgovornošću za turizam, ugostiteljstvo i trgovinu</izvorni_sadrzaj>
    <derivirana_varijabla naziv="DomainObject.Predmet.ProtustrankaNazivFormated_1">BENKOVA-BENYIK, društvo s ograničenom odgovornošću za turizam, ugostiteljstvo i trgovinu</derivirana_varijabla>
  </DomainObject.Predmet.ProtustrankaNazivFormated>
  <DomainObject.Predmet.ProtustrankaNazivFormatedOIB>
    <izvorni_sadrzaj>BENKOVA-BENYIK, društvo s ograničenom odgovornošću za turizam, ugostiteljstvo i trgovinu, OIB 76652594173</izvorni_sadrzaj>
    <derivirana_varijabla naziv="DomainObject.Predmet.ProtustrankaNazivFormatedOIB_1">BENKOVA-BENYIK, društvo s ograničenom odgovornošću za turizam, ugostiteljstvo i trgovinu, OIB 76652594173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BENKOVA-BENYIK, društvo s ograničenom odgovornošću za turizam, ugostiteljstvo i trgovinu</item>
    </izvorni_sadrzaj>
    <derivirana_varijabla naziv="DomainObject.Predmet.ProtuStrankaListFormated_1">
      <item>BENKOVA-BENYIK, društvo s ograničenom odgovornošću za turizam, ugostiteljstvo i trgovinu</item>
    </derivirana_varijabla>
  </DomainObject.Predmet.ProtuStrankaListFormated>
  <DomainObject.Predmet.ProtuStrankaListFormatedOIB>
    <izvorni_sadrzaj>
      <item>BENKOVA-BENYIK, društvo s ograničenom odgovornošću za turizam, ugostiteljstvo i trgovinu, OIB 76652594173</item>
    </izvorni_sadrzaj>
    <derivirana_varijabla naziv="DomainObject.Predmet.ProtuStrankaListFormatedOIB_1">
      <item>BENKOVA-BENYIK, društvo s ograničenom odgovornošću za turizam, ugostiteljstvo i trgovinu, OIB 76652594173</item>
    </derivirana_varijabla>
  </DomainObject.Predmet.ProtuStrankaListFormatedOIB>
  <DomainObject.Predmet.ProtuStrankaListFormatedWithAdress>
    <izvorni_sadrzaj>
      <item>BENKOVA-BENYIK, društvo s ograničenom odgovornošću za turizam, ugostiteljstvo i trgovinu, Makarskih Iseljenika 3, 21300 Makarska</item>
    </izvorni_sadrzaj>
    <derivirana_varijabla naziv="DomainObject.Predmet.ProtuStrankaListFormatedWithAdress_1">
      <item>BENKOVA-BENYIK, društvo s ograničenom odgovornošću za turizam, ugostiteljstvo i trgovinu, Makarskih Iseljenika 3, 21300 Makarska</item>
    </derivirana_varijabla>
  </DomainObject.Predmet.ProtuStrankaListFormatedWithAdress>
  <DomainObject.Predmet.ProtuStrankaListFormatedWithAdressOIB>
    <izvorni_sadrzaj>
      <item>BENKOVA-BENYIK, društvo s ograničenom odgovornošću za turizam, ugostiteljstvo i trgovinu, OIB 76652594173, Makarskih Iseljenika 3, 21300 Makarska</item>
    </izvorni_sadrzaj>
    <derivirana_varijabla naziv="DomainObject.Predmet.ProtuStrankaListFormatedWithAdressOIB_1">
      <item>BENKOVA-BENYIK, društvo s ograničenom odgovornošću za turizam, ugostiteljstvo i trgovinu, OIB 76652594173, Makarskih Iseljenika 3, 21300 Makarska</item>
    </derivirana_varijabla>
  </DomainObject.Predmet.ProtuStrankaListFormatedWithAdressOIB>
  <DomainObject.Predmet.ProtuStrankaListNazivFormated>
    <izvorni_sadrzaj>
      <item>BENKOVA-BENYIK, društvo s ograničenom odgovornošću za turizam, ugostiteljstvo i trgovinu</item>
    </izvorni_sadrzaj>
    <derivirana_varijabla naziv="DomainObject.Predmet.ProtuStrankaListNazivFormated_1">
      <item>BENKOVA-BENYIK, društvo s ograničenom odgovornošću za turizam, ugostiteljstvo i trgovinu</item>
    </derivirana_varijabla>
  </DomainObject.Predmet.ProtuStrankaListNazivFormated>
  <DomainObject.Predmet.ProtuStrankaListNazivFormatedOIB>
    <izvorni_sadrzaj>
      <item>BENKOVA-BENYIK, društvo s ograničenom odgovornošću za turizam, ugostiteljstvo i trgovinu, OIB 76652594173</item>
    </izvorni_sadrzaj>
    <derivirana_varijabla naziv="DomainObject.Predmet.ProtuStrankaListNazivFormatedOIB_1">
      <item>BENKOVA-BENYIK, društvo s ograničenom odgovornošću za turizam, ugostiteljstvo i trgovinu, OIB 76652594173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BENKOVA-BENYIK, društvo s ograničenom odgovornošću za turizam, ugostiteljstvo i trgovinu</izvorni_sadrzaj>
    <derivirana_varijabla naziv="DomainObject.Predmet.ProtustrankaIDrugi_1">BENKOVA-BENYIK, društvo s ograničenom odgovornošću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BENKOVA-BENYIK, društvo s ograničenom odgovornošću za turizam, ugostiteljstvo i trgovinu, OIB 76652594173, Makarskih Iseljenika 3, 21300 Makarska</izvorni_sadrzaj>
    <derivirana_varijabla naziv="DomainObject.Predmet.ProtustrankaIDrugiAdressOIB_1">BENKOVA-BENYIK, društvo s ograničenom odgovornošću za turizam, ugostiteljstvo i trgovinu, OIB 76652594173, Makarskih Iseljenika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BENKOVA-BENYIK, društvo s ograničenom odgovornošću za turizam, ugostiteljstvo i trgovinu</item>
      <item>FINANCIJSKA AGENCIJA, RC SPLIT</item>
    </izvorni_sadrzaj>
    <derivirana_varijabla naziv="DomainObject.Predmet.SudioniciListNaziv_1">
      <item>BENKOVA-BENYIK, društvo s ograničenom odgovornošću za turizam, ugostiteljstvo i trgovinu</item>
      <item>FINANCIJSKA AGENCIJA, RC SPLIT</item>
    </derivirana_varijabla>
  </DomainObject.Predmet.SudioniciListNaziv>
  <DomainObject.Predmet.SudioniciListAdressOIB>
    <izvorni_sadrzaj>
      <item>BENKOVA-BENYIK, društvo s ograničenom odgovornošću za turizam, ugostiteljstvo i trgovinu, OIB 76652594173, Makarskih Iseljenika 3,21300 Makarska</item>
      <item>FINANCIJSKA AGENCIJA, RC SPLIT, OIB 85821130368, Mažuranićevo šetalište 24 b,21000 Split</item>
    </izvorni_sadrzaj>
    <derivirana_varijabla naziv="DomainObject.Predmet.SudioniciListAdressOIB_1">
      <item>BENKOVA-BENYIK, društvo s ograničenom odgovornošću za turizam, ugostiteljstvo i trgovinu, OIB 76652594173, Makarskih Iseljenika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76652594173</item>
      <item>, OIB 85821130368</item>
    </izvorni_sadrzaj>
    <derivirana_varijabla naziv="DomainObject.Predmet.SudioniciListNazivOIB_1">
      <item>, OIB 76652594173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C38E8-36C7-4C36-8637-2DD0281A6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1832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2016-12-01T07:36:00Z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