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6a8" w14:paraId="80ae6a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5766E">
        <w:t>3661</w:t>
      </w:r>
      <w:r w:rsidR="002E7A51">
        <w:t>/2015-5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5766E">
        <w:t>3661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12D1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5766E">
        <w:t>HIGI SISTEMI d.o.o., OIB 42104905337, Sesvete, Krizantema 19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C4858">
        <w:t>120.115,76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12D1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C4858"/>
    <w:rsid w:val="000F71A5"/>
    <w:rsid w:val="00101281"/>
    <w:rsid w:val="00194DE9"/>
    <w:rsid w:val="00212D17"/>
    <w:rsid w:val="00215918"/>
    <w:rsid w:val="0025766E"/>
    <w:rsid w:val="002E7A51"/>
    <w:rsid w:val="00383193"/>
    <w:rsid w:val="003A1D14"/>
    <w:rsid w:val="004B4B7E"/>
    <w:rsid w:val="00524D3D"/>
    <w:rsid w:val="006156D0"/>
    <w:rsid w:val="0064498B"/>
    <w:rsid w:val="00726015"/>
    <w:rsid w:val="007D6D1C"/>
    <w:rsid w:val="008C31DE"/>
    <w:rsid w:val="009A248B"/>
    <w:rsid w:val="00AF31FC"/>
    <w:rsid w:val="00B00AAF"/>
    <w:rsid w:val="00BC1743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St-3661/2015</izvorni_sadrzaj>
    <derivirana_varijabla naziv="DomainObject.Predmet.OznakaBroj_1">St-3661/2015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HIGI SISTEMI d.o.o. zastupanog po punomoćniku Tomislav Tomić</izvorni_sadrzaj>
    <derivirana_varijabla naziv="DomainObject.Predmet.ProtustrankaFormated_1">  HIGI SISTEMI d.o.o. zastupanog po punomoćniku Tomislav Tomić</derivirana_varijabla>
  </DomainObject.Predmet.ProtustrankaFormated>
  <DomainObject.Predmet.ProtustrankaFormatedOIB>
    <izvorni_sadrzaj>  HIGI SISTEMI d.o.o., OIB 42104905337 zastupanog po punomoćniku Tomislav Tomić</izvorni_sadrzaj>
    <derivirana_varijabla naziv="DomainObject.Predmet.ProtustrankaFormatedOIB_1">  HIGI SISTEMI d.o.o., OIB 42104905337 zastupanog po punomoćniku Tomislav Tomić</derivirana_varijabla>
  </DomainObject.Predmet.ProtustrankaFormatedOIB>
  <DomainObject.Predmet.ProtustrankaFormatedWithAdress>
    <izvorni_sadrzaj> HIGI SISTEMI d.o.o., Ulica Krizantema 19, 10360 Sesvete zastupanog po punomoćniku Tomislav Tomić</izvorni_sadrzaj>
    <derivirana_varijabla naziv="DomainObject.Predmet.ProtustrankaFormatedWithAdress_1"> HIGI SISTEMI d.o.o., Ulica Krizantema 19, 10360 Sesvete zastupanog po punomoćniku Tomislav Tomić</derivirana_varijabla>
  </DomainObject.Predmet.ProtustrankaFormatedWithAdress>
  <DomainObject.Predmet.ProtustrankaFormatedWithAdressOIB>
    <izvorni_sadrzaj> HIGI SISTEMI d.o.o., OIB 42104905337, Ulica Krizantema 19, 10360 Sesvete zastupanog po punomoćniku Tomislav Tomić</izvorni_sadrzaj>
    <derivirana_varijabla naziv="DomainObject.Predmet.ProtustrankaFormatedWithAdressOIB_1"> HIGI SISTEMI d.o.o., OIB 42104905337, Ulica Krizantema 19, 10360 Sesvete zastupanog po punomoćniku Tomislav Tomić</derivirana_varijabla>
  </DomainObject.Predmet.ProtustrankaFormatedWithAdressOIB>
  <DomainObject.Predmet.ProtustrankaWithAdress>
    <izvorni_sadrzaj>HIGI SISTEMI d.o.o. Ulica Krizantema 19, 10360 Sesvete</izvorni_sadrzaj>
    <derivirana_varijabla naziv="DomainObject.Predmet.ProtustrankaWithAdress_1">HIGI SISTEMI d.o.o. Ulica Krizantema 19, 10360 Sesvete</derivirana_varijabla>
  </DomainObject.Predmet.ProtustrankaWithAdress>
  <DomainObject.Predmet.ProtustrankaWithAdressOIB>
    <izvorni_sadrzaj>HIGI SISTEMI d.o.o., OIB 42104905337, Ulica Krizantema 19, 10360 Sesvete</izvorni_sadrzaj>
    <derivirana_varijabla naziv="DomainObject.Predmet.ProtustrankaWithAdressOIB_1">HIGI SISTEMI d.o.o., OIB 42104905337, Ulica Krizantema 19, 10360 Sesvete</derivirana_varijabla>
  </DomainObject.Predmet.ProtustrankaWithAdressOIB>
  <DomainObject.Predmet.ProtustrankaNazivFormated>
    <izvorni_sadrzaj>HIGI SISTEMI d.o.o.</izvorni_sadrzaj>
    <derivirana_varijabla naziv="DomainObject.Predmet.ProtustrankaNazivFormated_1">HIGI SISTEMI d.o.o.</derivirana_varijabla>
  </DomainObject.Predmet.ProtustrankaNazivFormated>
  <DomainObject.Predmet.ProtustrankaNazivFormatedOIB>
    <izvorni_sadrzaj>HIGI SISTEMI d.o.o., OIB 42104905337</izvorni_sadrzaj>
    <derivirana_varijabla naziv="DomainObject.Predmet.ProtustrankaNazivFormatedOIB_1">HIGI SISTEMI d.o.o., OIB 42104905337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HIGI SISTEMI d.o.o. zastupanog po punomoćniku Tomislav Tomić</item>
    </izvorni_sadrzaj>
    <derivirana_varijabla naziv="DomainObject.Predmet.ProtuStrankaListFormated_1">
      <item>HIGI SISTEMI d.o.o. zastupanog po punomoćniku Tomislav Tomić</item>
    </derivirana_varijabla>
  </DomainObject.Predmet.ProtuStrankaListFormated>
  <DomainObject.Predmet.ProtuStrankaListFormatedOIB>
    <izvorni_sadrzaj>
      <item>HIGI SISTEMI d.o.o., OIB 42104905337 zastupanog po punomoćniku Tomislav Tomić</item>
    </izvorni_sadrzaj>
    <derivirana_varijabla naziv="DomainObject.Predmet.ProtuStrankaListFormatedOIB_1">
      <item>HIGI SISTEMI d.o.o., OIB 42104905337 zastupanog po punomoćniku Tomislav Tomić</item>
    </derivirana_varijabla>
  </DomainObject.Predmet.ProtuStrankaListFormatedOIB>
  <DomainObject.Predmet.ProtuStrankaListFormatedWithAdress>
    <izvorni_sadrzaj>
      <item>HIGI SISTEMI d.o.o., Ulica Krizantema 19, 10360 Sesvete zastupanog po punomoćniku Tomislav Tomić</item>
    </izvorni_sadrzaj>
    <derivirana_varijabla naziv="DomainObject.Predmet.ProtuStrankaListFormatedWithAdress_1">
      <item>HIGI SISTEMI d.o.o., Ulica Krizantema 19, 10360 Sesvete zastupanog po punomoćniku Tomislav Tomić</item>
    </derivirana_varijabla>
  </DomainObject.Predmet.ProtuStrankaListFormatedWithAdress>
  <DomainObject.Predmet.ProtuStrankaListFormatedWithAdressOIB>
    <izvorni_sadrzaj>
      <item>HIGI SISTEMI d.o.o., OIB 42104905337, Ulica Krizantema 19, 10360 Sesvete zastupanog po punomoćniku Tomislav Tomić</item>
    </izvorni_sadrzaj>
    <derivirana_varijabla naziv="DomainObject.Predmet.ProtuStrankaListFormatedWithAdressOIB_1">
      <item>HIGI SISTEMI d.o.o., OIB 42104905337, Ulica Krizantema 19, 10360 Sesvete zastupanog po punomoćniku Tomislav Tomić</item>
    </derivirana_varijabla>
  </DomainObject.Predmet.ProtuStrankaListFormatedWithAdressOIB>
  <DomainObject.Predmet.ProtuStrankaListNazivFormated>
    <izvorni_sadrzaj>
      <item>HIGI SISTEMI d.o.o.</item>
    </izvorni_sadrzaj>
    <derivirana_varijabla naziv="DomainObject.Predmet.ProtuStrankaListNazivFormated_1">
      <item>HIGI SISTEMI d.o.o.</item>
    </derivirana_varijabla>
  </DomainObject.Predmet.ProtuStrankaListNazivFormated>
  <DomainObject.Predmet.ProtuStrankaListNazivFormatedOIB>
    <izvorni_sadrzaj>
      <item>HIGI SISTEMI d.o.o., OIB 42104905337</item>
    </izvorni_sadrzaj>
    <derivirana_varijabla naziv="DomainObject.Predmet.ProtuStrankaListNazivFormatedOIB_1">
      <item>HIGI SISTEMI d.o.o., OIB 42104905337</item>
    </derivirana_varijabla>
  </DomainObject.Predmet.ProtuStrankaListNazivFormatedOIB>
  <DomainObject.Predmet.OstaliListFormated>
    <izvorni_sadrzaj>
      <item>Tomislav Tomić punomoćnik sudionika u postupku HIGI SISTEMI d.o.o.</item>
    </izvorni_sadrzaj>
    <derivirana_varijabla naziv="DomainObject.Predmet.OstaliListFormated_1">
      <item>Tomislav Tomić punomoćnik sudionika u postupku HIGI SISTEMI d.o.o.</item>
    </derivirana_varijabla>
  </DomainObject.Predmet.OstaliListFormated>
  <DomainObject.Predmet.OstaliListFormatedOIB>
    <izvorni_sadrzaj>
      <item>Tomislav Tomić, OIB 74983038885 punomoćnik sudionika u postupku HIGI SISTEMI d.o.o.</item>
    </izvorni_sadrzaj>
    <derivirana_varijabla naziv="DomainObject.Predmet.OstaliListFormatedOIB_1">
      <item>Tomislav Tomić, OIB 74983038885 punomoćnik sudionika u postupku HIGI SISTEMI d.o.o.</item>
    </derivirana_varijabla>
  </DomainObject.Predmet.OstaliListFormatedOIB>
  <DomainObject.Predmet.OstaliListFormatedWithAdress>
    <izvorni_sadrzaj>
      <item>Tomislav Tomić, Ulica Krizantema 19, 10360 Sesvete punomoćnik sudionika u postupku HIGI SISTEMI d.o.o.</item>
    </izvorni_sadrzaj>
    <derivirana_varijabla naziv="DomainObject.Predmet.OstaliListFormatedWithAdress_1">
      <item>Tomislav Tomić, Ulica Krizantema 19, 10360 Sesvete punomoćnik sudionika u postupku HIGI SISTEMI d.o.o.</item>
    </derivirana_varijabla>
  </DomainObject.Predmet.OstaliListFormatedWithAdress>
  <DomainObject.Predmet.OstaliListFormatedWithAdressOIB>
    <izvorni_sadrzaj>
      <item>Tomislav Tomić, OIB 74983038885, Ulica Krizantema 19, 10360 Sesvete punomoćnik sudionika u postupku HIGI SISTEMI d.o.o.</item>
    </izvorni_sadrzaj>
    <derivirana_varijabla naziv="DomainObject.Predmet.OstaliListFormatedWithAdressOIB_1">
      <item>Tomislav Tomić, OIB 74983038885, Ulica Krizantema 19, 10360 Sesvete punomoćnik sudionika u postupku HIGI SISTEMI d.o.o.</item>
    </derivirana_varijabla>
  </DomainObject.Predmet.OstaliListFormatedWithAdressOIB>
  <DomainObject.Predmet.OstaliListNazivFormated>
    <izvorni_sadrzaj>
      <item>Tomislav Tomić</item>
    </izvorni_sadrzaj>
    <derivirana_varijabla naziv="DomainObject.Predmet.OstaliListNazivFormated_1">
      <item>Tomislav Tomić</item>
    </derivirana_varijabla>
  </DomainObject.Predmet.OstaliListNazivFormated>
  <DomainObject.Predmet.OstaliListNazivFormatedOIB>
    <izvorni_sadrzaj>
      <item>Tomislav Tomić, OIB 74983038885</item>
    </izvorni_sadrzaj>
    <derivirana_varijabla naziv="DomainObject.Predmet.OstaliListNazivFormatedOIB_1">
      <item>Tomislav Tomić, OIB 74983038885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HIGI SISTEMI d.o.o.</izvorni_sadrzaj>
    <derivirana_varijabla naziv="DomainObject.Predmet.ProtustrankaIDrugi_1">HIGI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HIGI SISTEMI d.o.o., OIB 42104905337, Ulica Krizantema 19, 10360 Sesvete</izvorni_sadrzaj>
    <derivirana_varijabla naziv="DomainObject.Predmet.ProtustrankaIDrugiAdressOIB_1">HIGI SISTEMI d.o.o., OIB 42104905337, Ulica Krizantema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HIGI SISTEMI d.o.o.</item>
      <item>FINA Regionalni centar Zagreb</item>
      <item>Tomislav Tomić</item>
    </izvorni_sadrzaj>
    <derivirana_varijabla naziv="DomainObject.Predmet.SudioniciListNaziv_1">
      <item>HIGI SISTEMI d.o.o.</item>
      <item>FINA Regionalni centar Zagreb</item>
      <item>Tomislav Tomić</item>
    </derivirana_varijabla>
  </DomainObject.Predmet.SudioniciListNaziv>
  <DomainObject.Predmet.SudioniciListAdressOIB>
    <izvorni_sadrzaj>
      <item>HIGI SISTEMI d.o.o., OIB 42104905337, Ulica Krizantema 19,10360 Sesvete</item>
      <item>FINA Regionalni centar Zagreb, OIB 85821130368, Trg svibanjskih žrtava 1995. 1,10000 Zagreb</item>
      <item>Tomislav Tomić, OIB 74983038885, Ulica Krizantema 19,10360 Sesvete</item>
    </izvorni_sadrzaj>
    <derivirana_varijabla naziv="DomainObject.Predmet.SudioniciListAdressOIB_1">
      <item>HIGI SISTEMI d.o.o., OIB 42104905337, Ulica Krizantema 19,10360 Sesvete</item>
      <item>FINA Regionalni centar Zagreb, OIB 85821130368, Trg svibanjskih žrtava 1995. 1,10000 Zagreb</item>
      <item>Tomislav Tomić, OIB 74983038885, Ulica Krizantema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42104905337</item>
      <item>, OIB 85821130368</item>
      <item>, OIB 74983038885</item>
    </izvorni_sadrzaj>
    <derivirana_varijabla naziv="DomainObject.Predmet.SudioniciListNazivOIB_1">
      <item>, OIB 42104905337</item>
      <item>, OIB 85821130368</item>
      <item>, OIB 74983038885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47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2016-01-15T09:30:00Z</cp:lastPrinted>
  <dcterms:modified xmlns:xsi="http://www.w3.org/2001/XMLSchema-instance" xsi:type="dcterms:W3CDTF">2016-01-15T09:30:00Z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