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823" w14:paraId="6d0782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900B99" w:rsidP="00900B99" w:rsidR="00900B99">
      <w:pPr>
        <w:jc w:val="right"/>
      </w:pPr>
      <w:r>
        <w:t>1 St-</w:t>
      </w:r>
      <w:r w:rsidR="003C4210">
        <w:t>37</w:t>
      </w:r>
      <w:r w:rsidR="004D05EA">
        <w:t>/2019-10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</w:t>
      </w:r>
      <w:r w:rsidR="003C4210">
        <w:t xml:space="preserve"> LUXURY MANAGEMENT d.o.o. Pula, Veronska 6, OIB:</w:t>
      </w:r>
      <w:r w:rsidR="003C4210" w:rsidRPr="003C4210">
        <w:t>56611772508</w:t>
      </w:r>
      <w:r w:rsidR="003C4210">
        <w:t xml:space="preserve"> </w:t>
      </w:r>
      <w:r w:rsidR="00446C07">
        <w:t>,</w:t>
      </w:r>
      <w:r w:rsidR="004D05EA">
        <w:t xml:space="preserve"> 06.</w:t>
      </w:r>
      <w:r w:rsidR="00900B99">
        <w:t xml:space="preserve"> </w:t>
      </w:r>
      <w:r w:rsidR="004D05EA">
        <w:t>ožujka</w:t>
      </w:r>
      <w:r w:rsidR="00900B99">
        <w:t xml:space="preserve"> 2019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>Pozivaju se osobe koje imaju pravni interes za provedbom stečajnog postupka nad dužnikom</w:t>
      </w:r>
      <w:r w:rsidR="003C4210">
        <w:t xml:space="preserve"> </w:t>
      </w:r>
      <w:r w:rsidR="003C4210" w:rsidRPr="003C4210">
        <w:t>LUXURY MANAGEMENT d.o.o. Pula, Veronska 6, OIB:56611772508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3C4210">
        <w:t>37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D05EA">
        <w:t xml:space="preserve">06. ožujka </w:t>
      </w:r>
      <w:r w:rsidR="00900B99">
        <w:t>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1404B4">
        <w:t xml:space="preserve">  </w:t>
      </w:r>
      <w:r w:rsidR="00D10CDB" w:rsidRPr="00C10C53">
        <w:t>Damir Rabar</w:t>
      </w:r>
      <w:r w:rsidR="003C4210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A5A" w:rsidP="00C765FC" w:rsidR="004B3A5A">
      <w:r>
        <w:separator/>
      </w:r>
    </w:p>
  </w:endnote>
  <w:endnote w:id="0" w:type="continuationSeparator">
    <w:p w:rsidRDefault="004B3A5A" w:rsidP="00C765FC" w:rsidR="004B3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A5A" w:rsidP="00C765FC" w:rsidR="004B3A5A">
      <w:r>
        <w:separator/>
      </w:r>
    </w:p>
  </w:footnote>
  <w:footnote w:id="0" w:type="continuationSeparator">
    <w:p w:rsidRDefault="004B3A5A" w:rsidP="00C765FC" w:rsidR="004B3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1404B4" w:rsidR="001404B4">
    <w:pPr>
      <w:ind w:firstLine="708" w:left="708"/>
      <w:jc w:val="right"/>
    </w:pPr>
    <w:r>
      <w:t>2</w:t>
    </w:r>
    <w:r w:rsidR="00900B99">
      <w:tab/>
    </w:r>
    <w:r w:rsidR="00900B99">
      <w:tab/>
    </w:r>
    <w:r w:rsidR="00900B99">
      <w:tab/>
    </w:r>
    <w:r w:rsidR="001404B4">
      <w:tab/>
    </w:r>
    <w:r w:rsidR="00210CF5">
      <w:tab/>
    </w:r>
    <w:r w:rsidR="003C4210">
      <w:t>1 St-37</w:t>
    </w:r>
    <w:r w:rsidR="004D05EA">
      <w:t>/2019-10</w:t>
    </w:r>
  </w:p>
  <w:p w:rsidRDefault="00900B99" w:rsidP="00900B99" w:rsidR="00900B99">
    <w:pPr>
      <w:ind w:firstLine="708" w:left="3540"/>
      <w:jc w:val="center"/>
    </w:pPr>
  </w:p>
  <w:p w:rsidRDefault="00651C08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B7210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858AF"/>
    <w:rsid w:val="003C0153"/>
    <w:rsid w:val="003C4210"/>
    <w:rsid w:val="003E147E"/>
    <w:rsid w:val="00427759"/>
    <w:rsid w:val="0043673E"/>
    <w:rsid w:val="00446C07"/>
    <w:rsid w:val="00472620"/>
    <w:rsid w:val="00496112"/>
    <w:rsid w:val="004A433C"/>
    <w:rsid w:val="004B3A5A"/>
    <w:rsid w:val="004D05EA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1C08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E0695"/>
    <w:rsid w:val="00EF5DB8"/>
    <w:rsid w:val="00F17F14"/>
    <w:rsid w:val="00F230D0"/>
    <w:rsid w:val="00F47CA6"/>
    <w:rsid w:val="00F47CE2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LUXURY MANAGEMENT d.o.o. PULA</izvorni_sadrzaj>
    <derivirana_varijabla naziv="DomainObject.Predmet.ProtustrankaFormated_1">  LUXURY MANAGEMENT d.o.o. PULA</derivirana_varijabla>
  </DomainObject.Predmet.ProtustrankaFormated>
  <DomainObject.Predmet.ProtustrankaFormatedOIB>
    <izvorni_sadrzaj>  LUXURY MANAGEMENT d.o.o. PULA, OIB 56611772508</izvorni_sadrzaj>
    <derivirana_varijabla naziv="DomainObject.Predmet.ProtustrankaFormatedOIB_1">  LUXURY MANAGEMENT d.o.o. PULA, OIB 56611772508</derivirana_varijabla>
  </DomainObject.Predmet.ProtustrankaFormatedOIB>
  <DomainObject.Predmet.ProtustrankaFormatedWithAdress>
    <izvorni_sadrzaj> LUXURY MANAGEMENT d.o.o. PULA, Veronska 6, 52100 Pula</izvorni_sadrzaj>
    <derivirana_varijabla naziv="DomainObject.Predmet.ProtustrankaFormatedWithAdress_1"> LUXURY MANAGEMENT d.o.o. PULA, Veronska 6, 52100 Pula</derivirana_varijabla>
  </DomainObject.Predmet.ProtustrankaFormatedWithAdress>
  <DomainObject.Predmet.ProtustrankaFormatedWithAdressOIB>
    <izvorni_sadrzaj> LUXURY MANAGEMENT d.o.o. PULA, OIB 56611772508, Veronska 6, 52100 Pula</izvorni_sadrzaj>
    <derivirana_varijabla naziv="DomainObject.Predmet.ProtustrankaFormatedWithAdressOIB_1"> LUXURY MANAGEMENT d.o.o. PULA, OIB 56611772508, Veronska 6, 52100 Pula</derivirana_varijabla>
  </DomainObject.Predmet.ProtustrankaFormatedWithAdressOIB>
  <DomainObject.Predmet.ProtustrankaWithAdress>
    <izvorni_sadrzaj>LUXURY MANAGEMENT d.o.o. PULA Veronska 6, 52100 Pula</izvorni_sadrzaj>
    <derivirana_varijabla naziv="DomainObject.Predmet.ProtustrankaWithAdress_1">LUXURY MANAGEMENT d.o.o. PULA Veronska 6, 52100 Pula</derivirana_varijabla>
  </DomainObject.Predmet.ProtustrankaWithAdress>
  <DomainObject.Predmet.ProtustrankaWithAdressOIB>
    <izvorni_sadrzaj>LUXURY MANAGEMENT d.o.o. PULA, OIB 56611772508, Veronska 6, 52100 Pula</izvorni_sadrzaj>
    <derivirana_varijabla naziv="DomainObject.Predmet.ProtustrankaWithAdressOIB_1">LUXURY MANAGEMENT d.o.o. PULA, OIB 56611772508, Veronska 6, 52100 Pula</derivirana_varijabla>
  </DomainObject.Predmet.ProtustrankaWithAdressOIB>
  <DomainObject.Predmet.ProtustrankaNazivFormated>
    <izvorni_sadrzaj>LUXURY MANAGEMENT d.o.o. PULA</izvorni_sadrzaj>
    <derivirana_varijabla naziv="DomainObject.Predmet.ProtustrankaNazivFormated_1">LUXURY MANAGEMENT d.o.o. PULA</derivirana_varijabla>
  </DomainObject.Predmet.ProtustrankaNazivFormated>
  <DomainObject.Predmet.ProtustrankaNazivFormatedOIB>
    <izvorni_sadrzaj>LUXURY MANAGEMENT d.o.o. PULA, OIB 56611772508</izvorni_sadrzaj>
    <derivirana_varijabla naziv="DomainObject.Predmet.ProtustrankaNazivFormatedOIB_1">LUXURY MANAGEMENT d.o.o. PULA, OIB 56611772508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44471.49</izvorni_sadrzaj>
    <derivirana_varijabla naziv="DomainObject.Predmet.TrenutnaVrijednost_1">44471.49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LUXURY MANAGEMENT d.o.o. PULA</item>
    </izvorni_sadrzaj>
    <derivirana_varijabla naziv="DomainObject.Predmet.ProtuStrankaListFormated_1">
      <item>LUXURY MANAGEMENT d.o.o. PULA</item>
    </derivirana_varijabla>
  </DomainObject.Predmet.ProtuStrankaListFormated>
  <DomainObject.Predmet.ProtuStrankaListFormatedOIB>
    <izvorni_sadrzaj>
      <item>LUXURY MANAGEMENT d.o.o. PULA, OIB 56611772508</item>
    </izvorni_sadrzaj>
    <derivirana_varijabla naziv="DomainObject.Predmet.ProtuStrankaListFormatedOIB_1">
      <item>LUXURY MANAGEMENT d.o.o. PULA, OIB 56611772508</item>
    </derivirana_varijabla>
  </DomainObject.Predmet.ProtuStrankaListFormatedOIB>
  <DomainObject.Predmet.ProtuStrankaListFormatedWithAdress>
    <izvorni_sadrzaj>
      <item>LUXURY MANAGEMENT d.o.o. PULA, Veronska 6, 52100 Pula</item>
    </izvorni_sadrzaj>
    <derivirana_varijabla naziv="DomainObject.Predmet.ProtuStrankaListFormatedWithAdress_1">
      <item>LUXURY MANAGEMENT d.o.o. PULA, Veronska 6, 52100 Pula</item>
    </derivirana_varijabla>
  </DomainObject.Predmet.ProtuStrankaListFormatedWithAdress>
  <DomainObject.Predmet.ProtuStrankaListFormatedWithAdressOIB>
    <izvorni_sadrzaj>
      <item>LUXURY MANAGEMENT d.o.o. PULA, OIB 56611772508, Veronska 6, 52100 Pula</item>
    </izvorni_sadrzaj>
    <derivirana_varijabla naziv="DomainObject.Predmet.ProtuStrankaListFormatedWithAdressOIB_1">
      <item>LUXURY MANAGEMENT d.o.o. PULA, OIB 56611772508, Veronska 6, 52100 Pula</item>
    </derivirana_varijabla>
  </DomainObject.Predmet.ProtuStrankaListFormatedWithAdressOIB>
  <DomainObject.Predmet.ProtuStrankaListNazivFormated>
    <izvorni_sadrzaj>
      <item>LUXURY MANAGEMENT d.o.o. PULA</item>
    </izvorni_sadrzaj>
    <derivirana_varijabla naziv="DomainObject.Predmet.ProtuStrankaListNazivFormated_1">
      <item>LUXURY MANAGEMENT d.o.o. PULA</item>
    </derivirana_varijabla>
  </DomainObject.Predmet.ProtuStrankaListNazivFormated>
  <DomainObject.Predmet.ProtuStrankaListNazivFormatedOIB>
    <izvorni_sadrzaj>
      <item>LUXURY MANAGEMENT d.o.o. PULA, OIB 56611772508</item>
    </izvorni_sadrzaj>
    <derivirana_varijabla naziv="DomainObject.Predmet.ProtuStrankaListNazivFormatedOIB_1">
      <item>LUXURY MANAGEMENT d.o.o. PULA, OIB 56611772508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LUXURY MANAGEMENT d.o.o. PULA</izvorni_sadrzaj>
    <derivirana_varijabla naziv="DomainObject.Predmet.ProtustrankaIDrugi_1">LUXURY MANAGEMENT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LUXURY MANAGEMENT d.o.o. PULA, OIB 56611772508, Veronska 6, 52100 Pula</izvorni_sadrzaj>
    <derivirana_varijabla naziv="DomainObject.Predmet.ProtustrankaIDrugiAdressOIB_1">LUXURY MANAGEMENT d.o.o. PULA, OIB 56611772508, Veronska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LUXURY MANAGEMENT d.o.o. PULA</item>
    </izvorni_sadrzaj>
    <derivirana_varijabla naziv="DomainObject.Predmet.SudioniciListNaziv_1">
      <item>FINANCIJSKA AGENCIJA, RC RIJEKA, PODRUŽNICA PULA, PULA</item>
      <item>LUXURY MANAGEMENT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LUXURY MANAGEMENT d.o.o. PULA, OIB 56611772508, Veronska 6,52100 Pula</item>
    </izvorni_sadrzaj>
    <derivirana_varijabla naziv="DomainObject.Predmet.SudioniciListAdressOIB_1">
      <item>FINANCIJSKA AGENCIJA, RC RIJEKA, PODRUŽNICA PULA, PULA, OIB 85821130368, F. Kurelca 8,51000 Rijeka</item>
      <item>LUXURY MANAGEMENT d.o.o. PULA, OIB 56611772508, Veronska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56611772508</item>
    </izvorni_sadrzaj>
    <derivirana_varijabla naziv="DomainObject.Predmet.SudioniciListNazivOIB_1">
      <item>, OIB 85821130368</item>
      <item>, OIB 56611772508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2147</properties:Characters>
  <properties:Lines>71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2019-03-06T07:25:00Z</dcterms:created>
  <dc:creator>Jasmina Matika</dc:creator>
  <cp:lastModifiedBy>Andrea Zorko</cp:lastModifiedBy>
  <cp:lastPrinted>2019-03-06T07:42:00Z</cp:lastPrinted>
  <dcterms:modified xmlns:xsi="http://www.w3.org/2001/XMLSchema-instance" xsi:type="dcterms:W3CDTF">2019-03-06T07:47:00Z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(St-37-19 -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