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b1ba" w14:paraId="588b1ba" w:rsidRDefault="00FD5976" w:rsidP="00FD5976" w:rsidR="00FD597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598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FD5976" w:rsidP="00FD5976" w:rsidR="00FD5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D5976" w:rsidP="00FD5976" w:rsidR="00FD5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D5976" w:rsidP="00FD5976" w:rsidR="00FD5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D5976" w:rsidP="00FD5976" w:rsidR="00FD597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VISAK ZADRUGA za proizvodnju, posredovanje i poslovne usluge, Đurđevac, Vinogradska 27, OIB: 83494486994</w:t>
      </w:r>
      <w:r>
        <w:t>, dana 04. ožujka 2016. godine</w:t>
      </w:r>
    </w:p>
    <w:p w:rsidRDefault="00FD5976" w:rsidP="00FD5976" w:rsidR="00FD5976">
      <w:pPr>
        <w:jc w:val="both"/>
      </w:pPr>
    </w:p>
    <w:p w:rsidRDefault="00FD5976" w:rsidP="00FD5976" w:rsidR="00FD597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VISAK ZADRUGA za proizvodnju, posredovanje i poslovne usluge, Đurđevac, Vinogradska 27, OIB: 83494486994</w:t>
      </w:r>
      <w:r>
        <w:rPr>
          <w:szCs w:val="24"/>
        </w:rPr>
        <w:t>, s danom 04. ožujka 2016. u 13,00 sati.</w:t>
      </w:r>
    </w:p>
    <w:p w:rsidRDefault="00FD5976" w:rsidP="00FD5976" w:rsidR="00FD5976">
      <w:pPr>
        <w:jc w:val="both"/>
        <w:rPr>
          <w:szCs w:val="24"/>
        </w:rPr>
      </w:pPr>
    </w:p>
    <w:p w:rsidRDefault="00FD5976" w:rsidP="00FD5976" w:rsidR="00FD597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VISAK ZADRUGA za proizvodnju, posredovanje i poslovne usluge, Đurđevac, Vinogradska 27, OIB: 83494486994.</w:t>
      </w:r>
    </w:p>
    <w:p w:rsidRDefault="00FD5976" w:rsidP="00FD5976" w:rsidR="00FD5976">
      <w:pPr>
        <w:jc w:val="both"/>
      </w:pPr>
    </w:p>
    <w:p w:rsidRDefault="00FD5976" w:rsidP="00FD5976" w:rsidR="00FD5976">
      <w:pPr>
        <w:jc w:val="both"/>
      </w:pPr>
      <w:r>
        <w:tab/>
        <w:t xml:space="preserve">III Za stečajnog upravitelja imenuje se </w:t>
      </w:r>
      <w:r>
        <w:t xml:space="preserve">Ivan Prpić, Obala Ruđera Boškovića 4, Sisak, </w:t>
      </w:r>
      <w:proofErr w:type="spellStart"/>
      <w:r>
        <w:t>Hruševačka</w:t>
      </w:r>
      <w:proofErr w:type="spellEnd"/>
      <w:r>
        <w:t xml:space="preserve"> ulica 11, Zagreb, OIB: 16795120342.</w:t>
      </w:r>
      <w:r>
        <w:t xml:space="preserve"> </w:t>
      </w:r>
    </w:p>
    <w:p w:rsidRDefault="00FD5976" w:rsidP="00FD5976" w:rsidR="00FD5976">
      <w:pPr>
        <w:jc w:val="both"/>
        <w:rPr>
          <w:color w:val="FF0000"/>
        </w:rPr>
      </w:pP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D5976" w:rsidP="00FD5976" w:rsidR="00FD5976">
      <w:pPr>
        <w:jc w:val="both"/>
        <w:rPr>
          <w:szCs w:val="24"/>
        </w:rPr>
      </w:pP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VISAK ZADRUGA za proizvodnju, posredovanje i poslovne usluge, Đurđevac, Vinogradska 27, OIB: 83494486994</w:t>
      </w:r>
      <w:r>
        <w:rPr>
          <w:szCs w:val="24"/>
        </w:rPr>
        <w:t>, bit će brisan iz sudskog registra.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 xml:space="preserve">     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D5976" w:rsidP="00FD5976" w:rsidR="00FD597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D5976" w:rsidP="00FD5976" w:rsidR="00FD597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  <w:r>
        <w:rPr>
          <w:szCs w:val="24"/>
        </w:rPr>
        <w:t>DNA:</w:t>
      </w:r>
    </w:p>
    <w:p w:rsidRDefault="00FD5976" w:rsidP="00FD5976" w:rsidR="00FD597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D5976" w:rsidP="00FD5976" w:rsidR="00FD597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D5976" w:rsidP="00FD5976" w:rsidR="00FD5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VISAK ZADRUGA za proizvodnju, posredovanje i poslovne usluge, Đurđevac, Vinogradska 27, OIB: 83494486994</w:t>
      </w:r>
    </w:p>
    <w:p w:rsidRDefault="00FD5976" w:rsidP="00FD5976" w:rsidR="00FD5976">
      <w:pPr>
        <w:numPr>
          <w:ilvl w:val="0"/>
          <w:numId w:val="47"/>
        </w:numPr>
        <w:rPr>
          <w:szCs w:val="24"/>
        </w:rPr>
      </w:pPr>
      <w:r>
        <w:t xml:space="preserve">Upravitelj zadruge Božidar </w:t>
      </w:r>
      <w:proofErr w:type="spellStart"/>
      <w:r>
        <w:t>Jendrić</w:t>
      </w:r>
      <w:proofErr w:type="spellEnd"/>
      <w:r>
        <w:t>, Đurđevac, Vinogradska 27</w:t>
      </w:r>
    </w:p>
    <w:p w:rsidRDefault="00FD5976" w:rsidP="00FD5976" w:rsidR="00FD5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D5976" w:rsidP="00FD5976" w:rsidR="00FD5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FD5976" w:rsidP="00FD5976" w:rsidR="00FD597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Prpić, Obala Ruđera Boškovića 4, Sisak, </w:t>
      </w:r>
      <w:proofErr w:type="spellStart"/>
      <w:r>
        <w:t>Hruševačka</w:t>
      </w:r>
      <w:proofErr w:type="spellEnd"/>
      <w:r>
        <w:t xml:space="preserve"> ulica 11, Zagreb</w:t>
      </w:r>
    </w:p>
    <w:p w:rsidRDefault="00FD5976" w:rsidP="00FD5976" w:rsidR="00FD5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>
      <w:pPr>
        <w:rPr>
          <w:szCs w:val="24"/>
        </w:rPr>
      </w:pPr>
    </w:p>
    <w:p w:rsidRDefault="00FD5976" w:rsidP="00FD5976" w:rsidR="00FD5976"/>
    <w:p w:rsidRDefault="00FD5976" w:rsidP="00FD5976" w:rsidR="00FD5976"/>
    <w:p w:rsidRDefault="00FD5976" w:rsidP="00FD5976" w:rsidR="00FD5976"/>
    <w:p w:rsidRDefault="00FD5976" w:rsidP="00FD5976" w:rsidR="00FD5976"/>
    <w:p w:rsidRDefault="00FD5976" w:rsidP="00FD5976" w:rsidR="00FD5976"/>
    <w:p w:rsidRDefault="00DA0242" w:rsidP="00FD5976" w:rsidR="00DA0242" w:rsidRPr="00FD5976"/>
    <w:sectPr w:rsidSect="00EB0D4C" w:rsidR="00DA0242" w:rsidRPr="00FD597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976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D597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D597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54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St-598/2015-5</izvorni_sadrzaj>
    <derivirana_varijabla naziv="DomainObject.Oznaka_1">St-598/2015-5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VISAK zadruga za proizvodnju, posredovanje i poslovne usluge</izvorni_sadrzaj>
    <derivirana_varijabla naziv="DomainObject.Predmet.ProtustrankaFormated_1">  VISAK zadruga za proizvodnju, posredovanje i poslovne usluge</derivirana_varijabla>
  </DomainObject.Predmet.ProtustrankaFormated>
  <DomainObject.Predmet.ProtustrankaFormatedOIB>
    <izvorni_sadrzaj>  VISAK zadruga za proizvodnju, posredovanje i poslovne usluge, OIB 83439448694</izvorni_sadrzaj>
    <derivirana_varijabla naziv="DomainObject.Predmet.ProtustrankaFormatedOIB_1">  VISAK zadruga za proizvodnju, posredovanje i poslovne usluge, OIB 83439448694</derivirana_varijabla>
  </DomainObject.Predmet.ProtustrankaFormatedOIB>
  <DomainObject.Predmet.ProtustrankaFormatedWithAdress>
    <izvorni_sadrzaj> VISAK zadruga za proizvodnju, posredovanje i poslovne usluge, Vinogradska 27, 48350 Đurđevac</izvorni_sadrzaj>
    <derivirana_varijabla naziv="DomainObject.Predmet.ProtustrankaFormatedWithAdress_1"> VISAK zadruga za proizvodnju, posredovanje i poslovne usluge, Vinogradska 27, 48350 Đurđevac</derivirana_varijabla>
  </DomainObject.Predmet.ProtustrankaFormatedWithAdress>
  <DomainObject.Predmet.ProtustrankaFormatedWithAdressOIB>
    <izvorni_sadrzaj> VISAK zadruga za proizvodnju, posredovanje i poslovne usluge, OIB 83439448694, Vinogradska 27, 48350 Đurđevac</izvorni_sadrzaj>
    <derivirana_varijabla naziv="DomainObject.Predmet.ProtustrankaFormatedWithAdressOIB_1"> VISAK zadruga za proizvodnju, posredovanje i poslovne usluge, OIB 83439448694, Vinogradska 27, 48350 Đurđevac</derivirana_varijabla>
  </DomainObject.Predmet.ProtustrankaFormatedWithAdressOIB>
  <DomainObject.Predmet.ProtustrankaWithAdress>
    <izvorni_sadrzaj>VISAK zadruga za proizvodnju, posredovanje i poslovne usluge Vinogradska 27, 48350 Đurđevac</izvorni_sadrzaj>
    <derivirana_varijabla naziv="DomainObject.Predmet.ProtustrankaWithAdress_1">VISAK zadruga za proizvodnju, posredovanje i poslovne usluge Vinogradska 27, 48350 Đurđevac</derivirana_varijabla>
  </DomainObject.Predmet.ProtustrankaWithAdress>
  <DomainObject.Predmet.ProtustrankaWithAdressOIB>
    <izvorni_sadrzaj>VISAK zadruga za proizvodnju, posredovanje i poslovne usluge, OIB 83439448694, Vinogradska 27, 48350 Đurđevac</izvorni_sadrzaj>
    <derivirana_varijabla naziv="DomainObject.Predmet.ProtustrankaWithAdressOIB_1">VISAK zadruga za proizvodnju, posredovanje i poslovne usluge, OIB 83439448694, Vinogradska 27, 48350 Đurđevac</derivirana_varijabla>
  </DomainObject.Predmet.ProtustrankaWithAdressOIB>
  <DomainObject.Predmet.ProtustrankaNazivFormated>
    <izvorni_sadrzaj>VISAK zadruga za proizvodnju, posredovanje i poslovne usluge</izvorni_sadrzaj>
    <derivirana_varijabla naziv="DomainObject.Predmet.ProtustrankaNazivFormated_1">VISAK zadruga za proizvodnju, posredovanje i poslovne usluge</derivirana_varijabla>
  </DomainObject.Predmet.ProtustrankaNazivFormated>
  <DomainObject.Predmet.ProtustrankaNazivFormatedOIB>
    <izvorni_sadrzaj>VISAK zadruga za proizvodnju, posredovanje i poslovne usluge, OIB 83439448694</izvorni_sadrzaj>
    <derivirana_varijabla naziv="DomainObject.Predmet.ProtustrankaNazivFormatedOIB_1">VISAK zadruga za proizvodnju, posredovanje i poslovne usluge, OIB 83439448694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36020.55</izvorni_sadrzaj>
    <derivirana_varijabla naziv="DomainObject.Predmet.TrenutnaVrijednost_1">36020.55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VISAK zadruga za proizvodnju, posredovanje i poslovne usluge</item>
    </izvorni_sadrzaj>
    <derivirana_varijabla naziv="DomainObject.Predmet.ProtuStrankaListFormated_1">
      <item>VISAK zadruga za proizvodnju, posredovanje i poslovne usluge</item>
    </derivirana_varijabla>
  </DomainObject.Predmet.ProtuStrankaListFormated>
  <DomainObject.Predmet.ProtuStrankaListFormatedOIB>
    <izvorni_sadrzaj>
      <item>VISAK zadruga za proizvodnju, posredovanje i poslovne usluge, OIB 83439448694</item>
    </izvorni_sadrzaj>
    <derivirana_varijabla naziv="DomainObject.Predmet.ProtuStrankaListFormatedOIB_1">
      <item>VISAK zadruga za proizvodnju, posredovanje i poslovne usluge, OIB 83439448694</item>
    </derivirana_varijabla>
  </DomainObject.Predmet.ProtuStrankaListFormatedOIB>
  <DomainObject.Predmet.ProtuStrankaListFormatedWithAdress>
    <izvorni_sadrzaj>
      <item>VISAK zadruga za proizvodnju, posredovanje i poslovne usluge, Vinogradska 27, 48350 Đurđevac</item>
    </izvorni_sadrzaj>
    <derivirana_varijabla naziv="DomainObject.Predmet.ProtuStrankaListFormatedWithAdress_1">
      <item>VISAK zadruga za proizvodnju, posredovanje i poslovne usluge, Vinogradska 27, 48350 Đurđevac</item>
    </derivirana_varijabla>
  </DomainObject.Predmet.ProtuStrankaListFormatedWithAdress>
  <DomainObject.Predmet.ProtuStrankaListFormatedWithAdressOIB>
    <izvorni_sadrzaj>
      <item>VISAK zadruga za proizvodnju, posredovanje i poslovne usluge, OIB 83439448694, Vinogradska 27, 48350 Đurđevac</item>
    </izvorni_sadrzaj>
    <derivirana_varijabla naziv="DomainObject.Predmet.ProtuStrankaListFormatedWithAdressOIB_1">
      <item>VISAK zadruga za proizvodnju, posredovanje i poslovne usluge, OIB 83439448694, Vinogradska 27, 48350 Đurđevac</item>
    </derivirana_varijabla>
  </DomainObject.Predmet.ProtuStrankaListFormatedWithAdressOIB>
  <DomainObject.Predmet.ProtuStrankaListNazivFormated>
    <izvorni_sadrzaj>
      <item>VISAK zadruga za proizvodnju, posredovanje i poslovne usluge</item>
    </izvorni_sadrzaj>
    <derivirana_varijabla naziv="DomainObject.Predmet.ProtuStrankaListNazivFormated_1">
      <item>VISAK zadruga za proizvodnju, posredovanje i poslovne usluge</item>
    </derivirana_varijabla>
  </DomainObject.Predmet.ProtuStrankaListNazivFormated>
  <DomainObject.Predmet.ProtuStrankaListNazivFormatedOIB>
    <izvorni_sadrzaj>
      <item>VISAK zadruga za proizvodnju, posredovanje i poslovne usluge, OIB 83439448694</item>
    </izvorni_sadrzaj>
    <derivirana_varijabla naziv="DomainObject.Predmet.ProtuStrankaListNazivFormatedOIB_1">
      <item>VISAK zadruga za proizvodnju, posredovanje i poslovne usluge, OIB 83439448694</item>
    </derivirana_varijabla>
  </DomainObject.Predmet.ProtuStrankaListNazivFormatedOIB>
  <DomainObject.Predmet.OstaliListFormated>
    <izvorni_sadrzaj>
      <item>e-Oglasna</item>
      <item>Sudski registar</item>
      <item>Božica Jendrić</item>
    </izvorni_sadrzaj>
    <derivirana_varijabla naziv="DomainObject.Predmet.OstaliListFormated_1">
      <item>e-Oglasna</item>
      <item>Sudski registar</item>
      <item>Božica Jendrić</item>
    </derivirana_varijabla>
  </DomainObject.Predmet.OstaliListFormated>
  <DomainObject.Predmet.OstaliListFormatedOIB>
    <izvorni_sadrzaj>
      <item>e-Oglasna</item>
      <item>Sudski registar</item>
      <item>Božica Jendrić</item>
    </izvorni_sadrzaj>
    <derivirana_varijabla naziv="DomainObject.Predmet.OstaliListFormatedOIB_1">
      <item>e-Oglasna</item>
      <item>Sudski registar</item>
      <item>Božica Jendrić</item>
    </derivirana_varijabla>
  </DomainObject.Predmet.OstaliListFormatedOIB>
  <DomainObject.Predmet.OstaliListFormatedWithAdress>
    <izvorni_sadrzaj>
      <item>e-Oglasna</item>
      <item>Sudski registar</item>
      <item>Božica Jendrić, Vinogradska 27, 48350 Đurđevac</item>
    </izvorni_sadrzaj>
    <derivirana_varijabla naziv="DomainObject.Predmet.OstaliListFormatedWithAdress_1">
      <item>e-Oglasna</item>
      <item>Sudski registar</item>
      <item>Božica Jendrić, Vinogradska 27, 48350 Đurđevac</item>
    </derivirana_varijabla>
  </DomainObject.Predmet.OstaliListFormatedWithAdress>
  <DomainObject.Predmet.OstaliListFormatedWithAdressOIB>
    <izvorni_sadrzaj>
      <item>e-Oglasna</item>
      <item>Sudski registar</item>
      <item>Božica Jendrić, Vinogradska 27, 48350 Đurđevac</item>
    </izvorni_sadrzaj>
    <derivirana_varijabla naziv="DomainObject.Predmet.OstaliListFormatedWithAdressOIB_1">
      <item>e-Oglasna</item>
      <item>Sudski registar</item>
      <item>Božica Jendrić, Vinogradska 27, 48350 Đurđevac</item>
    </derivirana_varijabla>
  </DomainObject.Predmet.OstaliListFormatedWithAdressOIB>
  <DomainObject.Predmet.OstaliListNazivFormated>
    <izvorni_sadrzaj>
      <item>e-Oglasna</item>
      <item>Sudski registar</item>
      <item>Božica Jendrić</item>
    </izvorni_sadrzaj>
    <derivirana_varijabla naziv="DomainObject.Predmet.OstaliListNazivFormated_1">
      <item>e-Oglasna</item>
      <item>Sudski registar</item>
      <item>Božica Jendrić</item>
    </derivirana_varijabla>
  </DomainObject.Predmet.OstaliListNazivFormated>
  <DomainObject.Predmet.OstaliListNazivFormatedOIB>
    <izvorni_sadrzaj>
      <item>e-Oglasna</item>
      <item>Sudski registar</item>
      <item>Božica Jendrić</item>
    </izvorni_sadrzaj>
    <derivirana_varijabla naziv="DomainObject.Predmet.OstaliListNazivFormatedOIB_1">
      <item>e-Oglasna</item>
      <item>Sudski registar</item>
      <item>Božica Jendrić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St-598/2015-5</izvorni_sadrzaj>
    <derivirana_varijabla naziv="DomainObject.PoslovniBrojDokumenta_1">St-598/2015-5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VISAK zadruga za proizvodnju, posredovanje i poslovne usluge</izvorni_sadrzaj>
    <derivirana_varijabla naziv="DomainObject.Predmet.ProtustrankaIDrugi_1">VISAK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VISAK zadruga za proizvodnju, posredovanje i poslovne usluge, OIB 83439448694, Vinogradska 27, 48350 Đurđevac</izvorni_sadrzaj>
    <derivirana_varijabla naziv="DomainObject.Predmet.ProtustrankaIDrugiAdressOIB_1">VISAK zadruga za proizvodnju, posredovanje i poslovne usluge, OIB 83439448694, Vinogradska 27,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VISAK zadruga za proizvodnju, posredovanje i poslovne usluge</item>
      <item>e-Oglasna</item>
      <item>Sudski registar</item>
      <item>Božica Jendrić</item>
    </izvorni_sadrzaj>
    <derivirana_varijabla naziv="DomainObject.Predmet.SudioniciListNaziv_1">
      <item>Financijska agencija</item>
      <item>VISAK zadruga za proizvodnju, posredovanje i poslovne usluge</item>
      <item>e-Oglasna</item>
      <item>Sudski registar</item>
      <item>Božica Jendrić</item>
    </derivirana_varijabla>
  </DomainObject.Predmet.SudioniciListNaziv>
  <DomainObject.Predmet.SudioniciListAdressOIB>
    <izvorni_sadrzaj>
      <item>Financijska agencija, OIB 85821130368, A. Cesarca 2,42000 Varaždin</item>
      <item>VISAK zadruga za proizvodnju, posredovanje i poslovne usluge, OIB 83439448694, Vinogradska 27,48350 Đurđevac</item>
      <item>e-Oglasna</item>
      <item>Sudski registar</item>
      <item>Božica Jendrić, Vinogradska 27,48350 Đurđevac</item>
    </izvorni_sadrzaj>
    <derivirana_varijabla naziv="DomainObject.Predmet.SudioniciListAdressOIB_1">
      <item>Financijska agencija, OIB 85821130368, A. Cesarca 2,42000 Varaždin</item>
      <item>VISAK zadruga za proizvodnju, posredovanje i poslovne usluge, OIB 83439448694, Vinogradska 27,48350 Đurđevac</item>
      <item>e-Oglasna</item>
      <item>Sudski registar</item>
      <item>Božica Jendrić, Vinogradska 27,48350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50A77-164B-46D0-9AA2-D78FBC868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2985</properties:Characters>
  <properties:Lines>93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2016-03-04T08:28:00Z</cp:lastPrinted>
  <dcterms:modified xmlns:xsi="http://www.w3.org/2001/XMLSchema-instance" xsi:type="dcterms:W3CDTF">2016-03-04T08:28:00Z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