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2a7f" w14:paraId="9502a7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16564">
        <w:rPr>
          <w:lang w:val="hr-HR"/>
        </w:rPr>
        <w:t>St-459/15-5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16564">
        <w:t>GLAS GRADNJA d.o.o., OIB: 80222974995 sa sjedištem u Klenovnik 179, 42244 Klenovnik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16564">
        <w:t>GLAS GRADNJA d.o.o., OIB: 80222974995 sa sjedištem u Klenovnik 179, 42244 Klenovnik</w:t>
      </w:r>
      <w:r w:rsidR="00830E49">
        <w:t xml:space="preserve">, iznosi </w:t>
      </w:r>
      <w:r w:rsidR="00C16564">
        <w:t>323.178,33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16564">
        <w:t>direktor</w:t>
      </w:r>
      <w:r w:rsidR="002E00D7">
        <w:t xml:space="preserve"> dužnika </w:t>
      </w:r>
      <w:r w:rsidR="00C16564">
        <w:t>Jožica Glas, OIB: 51972715557, Klenovnik, Klenovnik 179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16564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16564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16564">
        <w:t>GLAS GRADNJA d.o.o., OIB: 80222974995 sa sjedištem u Klenovnik 179, 42244 Klenovnik</w:t>
      </w:r>
      <w:r>
        <w:t>, navodeći da du</w:t>
      </w:r>
      <w:r w:rsidR="00715C85">
        <w:t xml:space="preserve">žnik na dan </w:t>
      </w:r>
      <w:r w:rsidR="00C1656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16564">
        <w:t>323.178,33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882" w:rsidP="007F64E0" w:rsidR="00D13882">
      <w:r>
        <w:separator/>
      </w:r>
    </w:p>
  </w:endnote>
  <w:endnote w:id="0" w:type="continuationSeparator">
    <w:p w:rsidRDefault="00D13882" w:rsidP="007F64E0" w:rsidR="00D1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882" w:rsidP="007F64E0" w:rsidR="00D13882">
      <w:r>
        <w:separator/>
      </w:r>
    </w:p>
  </w:footnote>
  <w:footnote w:id="0" w:type="continuationSeparator">
    <w:p w:rsidRDefault="00D13882" w:rsidP="007F64E0" w:rsidR="00D13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7065" w:rsidRPr="00867065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16564">
      <w:rPr>
        <w:lang w:val="hr-HR"/>
      </w:rPr>
      <w:t>St-459/15-5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67065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16564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3882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GRADNJA društvo s ograničenom odgovornošću za graditeljstvo i trgovinu</izvorni_sadrzaj>
    <derivirana_varijabla naziv="DomainObject.Predmet.ProtustrankaFormated_1">  GLAS GRADNJA društvo s ograničenom odgovornošću za graditeljstvo i trgovinu</derivirana_varijabla>
  </DomainObject.Predmet.ProtustrankaFormated>
  <DomainObject.Predmet.ProtustrankaFormatedOIB>
    <izvorni_sadrzaj>  GLAS GRADNJA društvo s ograničenom odgovornošću za graditeljstvo i trgovinu, OIB 80222974995</izvorni_sadrzaj>
    <derivirana_varijabla naziv="DomainObject.Predmet.ProtustrankaFormatedOIB_1">  GLAS GRADNJA društvo s ograničenom odgovornošću za graditeljstvo i trgovinu, OIB 80222974995</derivirana_varijabla>
  </DomainObject.Predmet.ProtustrankaFormatedOIB>
  <DomainObject.Predmet.ProtustrankaFormatedWithAdress>
    <izvorni_sadrzaj> GLAS GRADNJA društvo s ograničenom odgovornošću za graditeljstvo i trgovinu, Klenovnik 179, 42240 Klenovnik</izvorni_sadrzaj>
    <derivirana_varijabla naziv="DomainObject.Predmet.ProtustrankaFormatedWithAdress_1"> GLAS GRADNJA društvo s ograničenom odgovornošću za graditeljstvo i trgovinu, Klenovnik 179, 42240 Klenovnik</derivirana_varijabla>
  </DomainObject.Predmet.ProtustrankaFormatedWithAdress>
  <DomainObject.Predmet.ProtustrankaFormatedWithAdressOIB>
    <izvorni_sadrzaj> GLAS GRADNJA društvo s ograničenom odgovornošću za graditeljstvo i trgovinu, OIB 80222974995, Klenovnik 179, 42240 Klenovnik</izvorni_sadrzaj>
    <derivirana_varijabla naziv="DomainObject.Predmet.ProtustrankaFormatedWithAdressOIB_1"> GLAS GRADNJA društvo s ograničenom odgovornošću za graditeljstvo i trgovinu, OIB 80222974995, Klenovnik 179, 42240 Klenovnik</derivirana_varijabla>
  </DomainObject.Predmet.ProtustrankaFormatedWithAdressOIB>
  <DomainObject.Predmet.ProtustrankaWithAdress>
    <izvorni_sadrzaj>GLAS GRADNJA društvo s ograničenom odgovornošću za graditeljstvo i trgovinu Klenovnik 179, 42240 Klenovnik</izvorni_sadrzaj>
    <derivirana_varijabla naziv="DomainObject.Predmet.ProtustrankaWithAdress_1">GLAS GRADNJA društvo s ograničenom odgovornošću za graditeljstvo i trgovinu Klenovnik 179, 42240 Klenovnik</derivirana_varijabla>
  </DomainObject.Predmet.ProtustrankaWithAdress>
  <DomainObject.Predmet.ProtustrankaWithAdressOIB>
    <izvorni_sadrzaj>GLAS GRADNJA društvo s ograničenom odgovornošću za graditeljstvo i trgovinu, OIB 80222974995, Klenovnik 179, 42240 Klenovnik</izvorni_sadrzaj>
    <derivirana_varijabla naziv="DomainObject.Predmet.ProtustrankaWithAdressOIB_1">GLAS GRADNJA društvo s ograničenom odgovornošću za graditeljstvo i trgovinu, OIB 80222974995, Klenovnik 179, 42240 Klenovnik</derivirana_varijabla>
  </DomainObject.Predmet.ProtustrankaWithAdressOIB>
  <DomainObject.Predmet.ProtustrankaNazivFormated>
    <izvorni_sadrzaj>GLAS GRADNJA društvo s ograničenom odgovornošću za graditeljstvo i trgovinu</izvorni_sadrzaj>
    <derivirana_varijabla naziv="DomainObject.Predmet.ProtustrankaNazivFormated_1">GLAS GRADNJA društvo s ograničenom odgovornošću za graditeljstvo i trgovinu</derivirana_varijabla>
  </DomainObject.Predmet.ProtustrankaNazivFormated>
  <DomainObject.Predmet.ProtustrankaNazivFormatedOIB>
    <izvorni_sadrzaj>GLAS GRADNJA društvo s ograničenom odgovornošću za graditeljstvo i trgovinu, OIB 80222974995</izvorni_sadrzaj>
    <derivirana_varijabla naziv="DomainObject.Predmet.ProtustrankaNazivFormatedOIB_1">GLAS GRADNJA društvo s ograničenom odgovornošću za graditeljstvo i trgovinu, OIB 80222974995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323178.33</izvorni_sadrzaj>
    <derivirana_varijabla naziv="DomainObject.Predmet.TrenutnaVrijednost_1">323178.33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GLAS GRADNJA društvo s ograničenom odgovornošću za graditeljstvo i trgovinu</item>
    </izvorni_sadrzaj>
    <derivirana_varijabla naziv="DomainObject.Predmet.ProtuStrankaListFormated_1">
      <item>GLAS GRADNJA društvo s ograničenom odgovornošću za graditeljstvo i trgovinu</item>
    </derivirana_varijabla>
  </DomainObject.Predmet.ProtuStrankaListFormated>
  <DomainObject.Predmet.ProtuStrankaListFormatedOIB>
    <izvorni_sadrzaj>
      <item>GLAS GRADNJA društvo s ograničenom odgovornošću za graditeljstvo i trgovinu, OIB 80222974995</item>
    </izvorni_sadrzaj>
    <derivirana_varijabla naziv="DomainObject.Predmet.ProtuStrankaListFormatedOIB_1">
      <item>GLAS GRADNJA društvo s ograničenom odgovornošću za graditeljstvo i trgovinu, OIB 80222974995</item>
    </derivirana_varijabla>
  </DomainObject.Predmet.ProtuStrankaListFormatedOIB>
  <DomainObject.Predmet.ProtuStrankaListFormatedWithAdress>
    <izvorni_sadrzaj>
      <item>GLAS GRADNJA društvo s ograničenom odgovornošću za graditeljstvo i trgovinu, Klenovnik 179, 42240 Klenovnik</item>
    </izvorni_sadrzaj>
    <derivirana_varijabla naziv="DomainObject.Predmet.ProtuStrankaListFormatedWithAdress_1">
      <item>GLAS GRADNJA društvo s ograničenom odgovornošću za graditeljstvo i trgovinu, Klenovnik 179, 42240 Klenovnik</item>
    </derivirana_varijabla>
  </DomainObject.Predmet.ProtuStrankaListFormatedWithAdress>
  <DomainObject.Predmet.ProtuStrankaListFormatedWithAdressOIB>
    <izvorni_sadrzaj>
      <item>GLAS GRADNJA društvo s ograničenom odgovornošću za graditeljstvo i trgovinu, OIB 80222974995, Klenovnik 179, 42240 Klenovnik</item>
    </izvorni_sadrzaj>
    <derivirana_varijabla naziv="DomainObject.Predmet.ProtuStrankaListFormatedWithAdressOIB_1">
      <item>GLAS GRADNJA društvo s ograničenom odgovornošću za graditeljstvo i trgovinu, OIB 80222974995, Klenovnik 179, 42240 Klenovnik</item>
    </derivirana_varijabla>
  </DomainObject.Predmet.ProtuStrankaListFormatedWithAdressOIB>
  <DomainObject.Predmet.ProtuStrankaListNazivFormated>
    <izvorni_sadrzaj>
      <item>GLAS GRADNJA društvo s ograničenom odgovornošću za graditeljstvo i trgovinu</item>
    </izvorni_sadrzaj>
    <derivirana_varijabla naziv="DomainObject.Predmet.ProtuStrankaListNazivFormated_1">
      <item>GLAS GRADNJA društvo s ograničenom odgovornošću za graditeljstvo i trgovinu</item>
    </derivirana_varijabla>
  </DomainObject.Predmet.ProtuStrankaListNazivFormated>
  <DomainObject.Predmet.ProtuStrankaListNazivFormatedOIB>
    <izvorni_sadrzaj>
      <item>GLAS GRADNJA društvo s ograničenom odgovornošću za graditeljstvo i trgovinu, OIB 80222974995</item>
    </izvorni_sadrzaj>
    <derivirana_varijabla naziv="DomainObject.Predmet.ProtuStrankaListNazivFormatedOIB_1">
      <item>GLAS GRADNJA društvo s ograničenom odgovornošću za graditeljstvo i trgovinu, OIB 80222974995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GLAS GRADNJA društvo s ograničenom odgovornošću za graditeljstvo i trgovinu</izvorni_sadrzaj>
    <derivirana_varijabla naziv="DomainObject.Predmet.ProtustrankaIDrugi_1">GLAS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GLAS GRADNJA društvo s ograničenom odgovornošću za graditeljstvo i trgovinu, OIB 80222974995, Klenovnik 179, 42240 Klenovnik</izvorni_sadrzaj>
    <derivirana_varijabla naziv="DomainObject.Predmet.ProtustrankaIDrugiAdressOIB_1">GLAS GRADNJA društvo s ograničenom odgovornošću za graditeljstvo i trgovinu, OIB 80222974995, Klenovnik 179,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GLAS GRADNJA društvo s ograničenom odgovornošću za graditeljstvo i trgovinu</item>
      <item>E-oglasna ploča ovog suda</item>
      <item>Sudski registar, Trgovački sud u Varaždinu</item>
    </izvorni_sadrzaj>
    <derivirana_varijabla naziv="DomainObject.Predmet.SudioniciListNaziv_1">
      <item>Financijska agencija</item>
      <item>GLAS GRADNJA društvo s ograničenom odgovornošću za graditeljstvo i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GLAS GRADNJA društvo s ograničenom odgovornošću za graditeljstvo i trgovinu, OIB 80222974995, Klenovnik 179,42240 Klenovnik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80222974995</item>
      <item>, OIB null</item>
    </izvorni_sadrzaj>
    <derivirana_varijabla naziv="DomainObject.Predmet.SudioniciListNazivOIB_1">
      <item>, OIB null</item>
      <item>, OIB 85821130368</item>
      <item>, OIB 80222974995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2531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2015-11-11T08:24:00Z</dcterms:created>
  <dc:creator>user</dc:creator>
  <cp:lastModifiedBy>Marko Makaj</cp:lastModifiedBy>
  <cp:lastPrinted>2015-11-11T08:24:00Z</cp:lastPrinted>
  <dcterms:modified xmlns:xsi="http://www.w3.org/2001/XMLSchema-instance" xsi:type="dcterms:W3CDTF">2015-11-13T11:19:00Z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