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db02b" w14:paraId="35db02b" w:rsidRDefault="00AE649C" w:rsidP="00A82C54" w:rsidR="00AE649C" w:rsidRPr="00B76F3C">
      <w:pPr>
        <w:pStyle w:val="Naslov3"/>
        <w:spacing w:after="0" w:before="0"/>
        <w15:collapsed w:val="false"/>
      </w:pPr>
    </w:p>
    <w:p w:rsidRDefault="00937FF9" w:rsidP="00A82C54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82C54" w:rsidP="00A82C54" w:rsidR="00A82C54">
      <w:pPr>
        <w:pStyle w:val="SudSjedite"/>
      </w:pPr>
      <w:r>
        <w:t>REPUBLIKA HRVATSKA</w:t>
      </w:r>
    </w:p>
    <w:p w:rsidRDefault="00A82C54" w:rsidP="00A82C54" w:rsidR="00A82C54">
      <w:pPr>
        <w:pStyle w:val="SudSjedite"/>
      </w:pPr>
      <w:r>
        <w:t>Trgovački sud u Varaždinu</w:t>
      </w:r>
    </w:p>
    <w:p w:rsidRDefault="00A82C54" w:rsidP="00A82C54" w:rsidR="00A82C54">
      <w:pPr>
        <w:pStyle w:val="SudSjedite"/>
      </w:pPr>
      <w:r>
        <w:t>Varaždin, Braće Radić br. 2.</w:t>
      </w:r>
    </w:p>
    <w:p w:rsidRDefault="00A82C54" w:rsidP="00A82C54" w:rsidR="00A82C54">
      <w:pPr>
        <w:pStyle w:val="SudSjedite"/>
      </w:pPr>
    </w:p>
    <w:p w:rsidRDefault="00A82C54" w:rsidP="00A82C54" w:rsidR="00A82C54">
      <w:pPr>
        <w:pStyle w:val="SudSjedite"/>
      </w:pPr>
    </w:p>
    <w:p w:rsidRDefault="00EA1C6D" w:rsidP="00A82C54" w:rsidR="00AE649C" w:rsidRPr="00B76F3C">
      <w:pPr>
        <w:pStyle w:val="SudSjedite"/>
      </w:pPr>
      <w:r>
        <w:tab/>
      </w:r>
    </w:p>
    <w:p w:rsidRDefault="00A82C54" w:rsidP="00A82C54" w:rsidR="00A82C54">
      <w:pPr>
        <w:spacing w:after="0"/>
        <w:jc w:val="center"/>
        <w:rPr>
          <w:rFonts w:cs="Times New Roman"/>
        </w:rPr>
      </w:pPr>
      <w:r>
        <w:rPr>
          <w:rFonts w:cs="Times New Roman"/>
        </w:rPr>
        <w:t>R E P U B L I K A     H R V A T S K A</w:t>
      </w:r>
    </w:p>
    <w:p w:rsidRDefault="00A82C54" w:rsidP="00A82C54" w:rsidR="00A82C54">
      <w:pPr>
        <w:spacing w:after="0"/>
        <w:jc w:val="both"/>
        <w:rPr>
          <w:rFonts w:cs="Times New Roman"/>
        </w:rPr>
      </w:pPr>
    </w:p>
    <w:p w:rsidRDefault="00A82C54" w:rsidP="00A82C54" w:rsidR="00A82C54">
      <w:pPr>
        <w:spacing w:after="0"/>
        <w:jc w:val="center"/>
        <w:rPr>
          <w:rFonts w:cs="Times New Roman"/>
        </w:rPr>
      </w:pPr>
      <w:r>
        <w:rPr>
          <w:rFonts w:cs="Times New Roman"/>
        </w:rPr>
        <w:t>R  J  E  Š  E  N J  E</w:t>
      </w:r>
    </w:p>
    <w:p w:rsidRDefault="00A82C54" w:rsidP="00A82C54" w:rsidR="00A82C54">
      <w:pPr>
        <w:spacing w:after="0"/>
        <w:jc w:val="both"/>
        <w:rPr>
          <w:rFonts w:cs="Times New Roman"/>
        </w:rPr>
      </w:pPr>
    </w:p>
    <w:p w:rsidRDefault="00A82C54" w:rsidP="00A82C54" w:rsidR="00A82C54">
      <w:pPr>
        <w:spacing w:after="0"/>
        <w:jc w:val="both"/>
        <w:rPr>
          <w:rFonts w:cs="Times New Roman"/>
        </w:rPr>
      </w:pPr>
    </w:p>
    <w:p w:rsidRDefault="00A82C54" w:rsidP="00A82C54" w:rsidR="00A82C54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    TRGOVAČKI SUD U VARAŽDINU, po sucu toga suda Hugu </w:t>
      </w:r>
      <w:proofErr w:type="spellStart"/>
      <w:r>
        <w:rPr>
          <w:rFonts w:cs="Times New Roman"/>
        </w:rPr>
        <w:t>Wedemeyeru</w:t>
      </w:r>
      <w:proofErr w:type="spellEnd"/>
      <w:r>
        <w:rPr>
          <w:rFonts w:cs="Times New Roman"/>
        </w:rPr>
        <w:t>, u stečajnom postupku nad stečajnim dužnikom ZAKMARDY d.o.o. „u stečaju“, iz</w:t>
      </w:r>
      <w:r w:rsidR="00462784">
        <w:rPr>
          <w:rFonts w:cs="Times New Roman"/>
        </w:rPr>
        <w:t xml:space="preserve"> Varaždina, J. </w:t>
      </w:r>
      <w:proofErr w:type="spellStart"/>
      <w:r w:rsidR="00462784">
        <w:rPr>
          <w:rFonts w:cs="Times New Roman"/>
        </w:rPr>
        <w:t>Habdelića</w:t>
      </w:r>
      <w:proofErr w:type="spellEnd"/>
      <w:r w:rsidR="00462784">
        <w:rPr>
          <w:rFonts w:cs="Times New Roman"/>
        </w:rPr>
        <w:t xml:space="preserve"> br. 4,</w:t>
      </w:r>
      <w:r w:rsidR="0029410B">
        <w:rPr>
          <w:rFonts w:cs="Times New Roman"/>
        </w:rPr>
        <w:t xml:space="preserve"> OIB: 91690558135,</w:t>
      </w:r>
      <w:r w:rsidR="00462784">
        <w:rPr>
          <w:rFonts w:cs="Times New Roman"/>
        </w:rPr>
        <w:t xml:space="preserve"> </w:t>
      </w:r>
      <w:r>
        <w:rPr>
          <w:rFonts w:cs="Times New Roman"/>
        </w:rPr>
        <w:t>zastupanog po stečajnom upravitelju Sanji Miha</w:t>
      </w:r>
      <w:r w:rsidR="00462784">
        <w:rPr>
          <w:rFonts w:cs="Times New Roman"/>
        </w:rPr>
        <w:t>lić, odvjetnici iz Varaždina, Alojzija</w:t>
      </w:r>
      <w:r>
        <w:rPr>
          <w:rFonts w:cs="Times New Roman"/>
        </w:rPr>
        <w:t xml:space="preserve"> Stepinca br. 1, u postupku prodaje nekretnina i pokretnina stečajnog dužnika na temelju rješenja o prodaji od 5. listopada </w:t>
      </w:r>
      <w:r w:rsidR="00462784">
        <w:rPr>
          <w:rFonts w:cs="Times New Roman"/>
        </w:rPr>
        <w:t>2012.</w:t>
      </w:r>
      <w:r>
        <w:rPr>
          <w:rFonts w:cs="Times New Roman"/>
        </w:rPr>
        <w:t>, te dopunskog r</w:t>
      </w:r>
      <w:r w:rsidR="00462784">
        <w:rPr>
          <w:rFonts w:cs="Times New Roman"/>
        </w:rPr>
        <w:t>ješenja od 13. prosinca 2012.</w:t>
      </w:r>
      <w:r>
        <w:rPr>
          <w:rFonts w:cs="Times New Roman"/>
        </w:rPr>
        <w:t>, izvan ročišta 13. ožujka</w:t>
      </w:r>
      <w:r>
        <w:rPr>
          <w:rFonts w:cs="Times New Roman"/>
        </w:rPr>
        <w:t xml:space="preserve"> 201</w:t>
      </w:r>
      <w:r>
        <w:rPr>
          <w:rFonts w:cs="Times New Roman"/>
        </w:rPr>
        <w:t>7.,</w:t>
      </w:r>
    </w:p>
    <w:p w:rsidRDefault="00A82C54" w:rsidP="00A82C54" w:rsidR="00A82C54">
      <w:pPr>
        <w:spacing w:after="0"/>
        <w:jc w:val="both"/>
        <w:rPr>
          <w:rFonts w:cs="Times New Roman"/>
        </w:rPr>
      </w:pPr>
    </w:p>
    <w:p w:rsidRDefault="00A82C54" w:rsidP="00A82C54" w:rsidR="00A82C54">
      <w:pPr>
        <w:spacing w:after="0"/>
        <w:jc w:val="both"/>
        <w:rPr>
          <w:rFonts w:cs="Times New Roman"/>
        </w:rPr>
      </w:pPr>
    </w:p>
    <w:p w:rsidRDefault="00A82C54" w:rsidP="00A82C54" w:rsidR="00A82C54">
      <w:pPr>
        <w:spacing w:after="0"/>
        <w:jc w:val="center"/>
        <w:rPr>
          <w:rFonts w:cs="Times New Roman"/>
        </w:rPr>
      </w:pPr>
      <w:r>
        <w:rPr>
          <w:rFonts w:cs="Times New Roman"/>
        </w:rPr>
        <w:t>r  i   j  e  š  i  o         j  e</w:t>
      </w:r>
    </w:p>
    <w:p w:rsidRDefault="00A82C54" w:rsidP="00A82C54" w:rsidR="00A82C54">
      <w:pPr>
        <w:spacing w:after="0"/>
        <w:jc w:val="both"/>
        <w:rPr>
          <w:rFonts w:cs="Times New Roman"/>
        </w:rPr>
      </w:pPr>
    </w:p>
    <w:p w:rsidRDefault="00A82C54" w:rsidP="00180434" w:rsidR="00A82C54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I/ Kupcu </w:t>
      </w:r>
      <w:r w:rsidR="00180434">
        <w:rPr>
          <w:rFonts w:cs="Times New Roman"/>
        </w:rPr>
        <w:t xml:space="preserve">STIVEN d.o.o. iz Varaždina, </w:t>
      </w:r>
      <w:proofErr w:type="spellStart"/>
      <w:r w:rsidR="00180434">
        <w:rPr>
          <w:rFonts w:cs="Times New Roman"/>
        </w:rPr>
        <w:t>Špinčićeva</w:t>
      </w:r>
      <w:proofErr w:type="spellEnd"/>
      <w:r w:rsidR="00180434">
        <w:rPr>
          <w:rFonts w:cs="Times New Roman"/>
        </w:rPr>
        <w:t xml:space="preserve"> br. 8</w:t>
      </w:r>
      <w:r>
        <w:rPr>
          <w:rFonts w:cs="Times New Roman"/>
        </w:rPr>
        <w:t xml:space="preserve">, OIB: </w:t>
      </w:r>
      <w:r w:rsidR="00180434">
        <w:rPr>
          <w:rFonts w:cs="Times New Roman"/>
        </w:rPr>
        <w:t>73986978880</w:t>
      </w:r>
      <w:r>
        <w:rPr>
          <w:rFonts w:cs="Times New Roman"/>
        </w:rPr>
        <w:t xml:space="preserve">,   </w:t>
      </w:r>
      <w:r w:rsidR="00180434">
        <w:rPr>
          <w:rFonts w:cs="Times New Roman"/>
        </w:rPr>
        <w:t xml:space="preserve">             </w:t>
      </w:r>
      <w:r>
        <w:rPr>
          <w:rFonts w:cs="Times New Roman"/>
        </w:rPr>
        <w:t>d o s u đ u j</w:t>
      </w:r>
      <w:r w:rsidR="00180434">
        <w:rPr>
          <w:rFonts w:cs="Times New Roman"/>
        </w:rPr>
        <w:t>u</w:t>
      </w:r>
      <w:r>
        <w:rPr>
          <w:rFonts w:cs="Times New Roman"/>
        </w:rPr>
        <w:t xml:space="preserve">    s e     nekretnin</w:t>
      </w:r>
      <w:r w:rsidR="00180434">
        <w:rPr>
          <w:rFonts w:cs="Times New Roman"/>
        </w:rPr>
        <w:t>e</w:t>
      </w:r>
      <w:r>
        <w:rPr>
          <w:rFonts w:cs="Times New Roman"/>
        </w:rPr>
        <w:t xml:space="preserve"> kako slijedi : </w:t>
      </w:r>
    </w:p>
    <w:p w:rsidRDefault="00B2447F" w:rsidP="00B2447F" w:rsidR="00B41A53" w:rsidRPr="00B2447F">
      <w:pPr>
        <w:suppressAutoHyphens/>
        <w:spacing w:after="0"/>
        <w:rPr>
          <w:rFonts w:cs="Times New Roman"/>
        </w:rPr>
      </w:pPr>
      <w:r>
        <w:rPr>
          <w:rFonts w:cs="Times New Roman"/>
        </w:rPr>
        <w:t>-</w:t>
      </w:r>
      <w:r w:rsidR="00B41A53" w:rsidRPr="00B2447F">
        <w:rPr>
          <w:rFonts w:cs="Times New Roman"/>
        </w:rPr>
        <w:t xml:space="preserve">dva poslovna prostora u Varaždinu, K. Filića br. 39b, </w:t>
      </w:r>
      <w:proofErr w:type="spellStart"/>
      <w:r w:rsidR="00B41A53" w:rsidRPr="00B2447F">
        <w:rPr>
          <w:rFonts w:cs="Times New Roman"/>
        </w:rPr>
        <w:t>z.k</w:t>
      </w:r>
      <w:proofErr w:type="spellEnd"/>
      <w:r w:rsidR="00B41A53" w:rsidRPr="00B2447F">
        <w:rPr>
          <w:rFonts w:cs="Times New Roman"/>
        </w:rPr>
        <w:t xml:space="preserve">. ul. 12228, poduložak 11 i 12, </w:t>
      </w:r>
      <w:proofErr w:type="spellStart"/>
      <w:r w:rsidR="00B41A53" w:rsidRPr="00B2447F">
        <w:rPr>
          <w:rFonts w:cs="Times New Roman"/>
        </w:rPr>
        <w:t>kčbr</w:t>
      </w:r>
      <w:proofErr w:type="spellEnd"/>
      <w:r w:rsidR="00B41A53" w:rsidRPr="00B2447F">
        <w:rPr>
          <w:rFonts w:cs="Times New Roman"/>
        </w:rPr>
        <w:t>. 2562 k.o. Varaždin (u osnivanju)</w:t>
      </w:r>
      <w:r w:rsidRPr="00B2447F">
        <w:rPr>
          <w:rFonts w:cs="Times New Roman"/>
        </w:rPr>
        <w:t xml:space="preserve">, </w:t>
      </w:r>
      <w:r w:rsidR="00B41A53" w:rsidRPr="00B2447F">
        <w:rPr>
          <w:rFonts w:cs="Times New Roman"/>
        </w:rPr>
        <w:t>ukupne površine 172,65 m2 za iznos od 59</w:t>
      </w:r>
      <w:r w:rsidR="00E84F33" w:rsidRPr="00B2447F">
        <w:rPr>
          <w:rFonts w:cs="Times New Roman"/>
        </w:rPr>
        <w:t>4</w:t>
      </w:r>
      <w:r w:rsidR="00B41A53" w:rsidRPr="00B2447F">
        <w:rPr>
          <w:rFonts w:cs="Times New Roman"/>
        </w:rPr>
        <w:t>.194,00 kuna.</w:t>
      </w:r>
    </w:p>
    <w:p w:rsidRDefault="00A82C54" w:rsidP="00A82C54" w:rsidR="00A82C54">
      <w:pPr>
        <w:suppressAutoHyphens/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       Kupac </w:t>
      </w:r>
      <w:r w:rsidR="00DF6D14">
        <w:rPr>
          <w:rFonts w:cs="Times New Roman"/>
        </w:rPr>
        <w:t xml:space="preserve">STIVEN d.o.o. iz Varaždina, </w:t>
      </w:r>
      <w:proofErr w:type="spellStart"/>
      <w:r w:rsidR="00DF6D14">
        <w:rPr>
          <w:rFonts w:cs="Times New Roman"/>
        </w:rPr>
        <w:t>Špinčićeva</w:t>
      </w:r>
      <w:proofErr w:type="spellEnd"/>
      <w:r w:rsidR="00DF6D14">
        <w:rPr>
          <w:rFonts w:cs="Times New Roman"/>
        </w:rPr>
        <w:t xml:space="preserve"> br. 8, OIB: 73986978880,</w:t>
      </w:r>
      <w:r>
        <w:rPr>
          <w:rFonts w:cs="Times New Roman"/>
        </w:rPr>
        <w:t xml:space="preserve"> uplatio je jamčevinu u iznosu od </w:t>
      </w:r>
      <w:r w:rsidR="00E84F33">
        <w:rPr>
          <w:rFonts w:cs="Times New Roman"/>
        </w:rPr>
        <w:t>59.419,40 kuna za gore navedene nekretnine</w:t>
      </w:r>
      <w:r>
        <w:rPr>
          <w:rFonts w:cs="Times New Roman"/>
        </w:rPr>
        <w:t xml:space="preserve">, a koja se jamčevina uračunava u kupoprodajnu cijenu, a razliku između jamčevine i postignute kupoprodajne cijene u iznosu od </w:t>
      </w:r>
      <w:r w:rsidR="00E84F33">
        <w:rPr>
          <w:rFonts w:cs="Times New Roman"/>
        </w:rPr>
        <w:t>534.774,60</w:t>
      </w:r>
      <w:r>
        <w:rPr>
          <w:rFonts w:cs="Times New Roman"/>
        </w:rPr>
        <w:t xml:space="preserve"> kuna</w:t>
      </w:r>
      <w:r>
        <w:rPr>
          <w:rFonts w:cs="Times New Roman"/>
          <w:bCs/>
        </w:rPr>
        <w:t xml:space="preserve">, </w:t>
      </w:r>
      <w:r>
        <w:rPr>
          <w:rFonts w:cs="Times New Roman"/>
        </w:rPr>
        <w:t>kupac se obvezuje platiti u roku od 30 dana od dana pravomoćnosti ovog rješenja o dosudi, na žiro-račun Trgovačkog suda u Varaždinu broj : HR4023900011300002754 otvoren kod Hrvatske poštanske banke d.d., pozivom na broj spisa St-78-12. – u koloni svrha uplate.</w:t>
      </w:r>
    </w:p>
    <w:p w:rsidRDefault="00A82C54" w:rsidP="00A82C54" w:rsidR="00A82C54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Ako kupac </w:t>
      </w:r>
      <w:r w:rsidR="00DF6D14">
        <w:rPr>
          <w:rFonts w:cs="Times New Roman"/>
        </w:rPr>
        <w:t xml:space="preserve">STIVEN d.o.o. iz Varaždina, </w:t>
      </w:r>
      <w:proofErr w:type="spellStart"/>
      <w:r w:rsidR="00DF6D14">
        <w:rPr>
          <w:rFonts w:cs="Times New Roman"/>
        </w:rPr>
        <w:t>Špinčićeva</w:t>
      </w:r>
      <w:proofErr w:type="spellEnd"/>
      <w:r w:rsidR="00DF6D14">
        <w:rPr>
          <w:rFonts w:cs="Times New Roman"/>
        </w:rPr>
        <w:t xml:space="preserve"> br. 8, OIB: 73986978880</w:t>
      </w:r>
      <w:r>
        <w:rPr>
          <w:rFonts w:cs="Times New Roman"/>
        </w:rPr>
        <w:t xml:space="preserve"> ne uplati određenu </w:t>
      </w:r>
      <w:proofErr w:type="spellStart"/>
      <w:r>
        <w:rPr>
          <w:rFonts w:cs="Times New Roman"/>
        </w:rPr>
        <w:t>kupovninu</w:t>
      </w:r>
      <w:proofErr w:type="spellEnd"/>
      <w:r>
        <w:rPr>
          <w:rFonts w:cs="Times New Roman"/>
        </w:rPr>
        <w:t xml:space="preserve"> u navedenom roku, smatrati će se da je odustao od kupnje, te će sud rješenjem prodaju oglasiti nevažećom i objaviti novu prodaju, a iz uplaćene jamčevine namiriti će se troškovi nove prodaje i naknaditi razlika </w:t>
      </w:r>
      <w:proofErr w:type="spellStart"/>
      <w:r>
        <w:rPr>
          <w:rFonts w:cs="Times New Roman"/>
        </w:rPr>
        <w:t>kupovnine</w:t>
      </w:r>
      <w:proofErr w:type="spellEnd"/>
      <w:r>
        <w:rPr>
          <w:rFonts w:cs="Times New Roman"/>
        </w:rPr>
        <w:t xml:space="preserve"> postignute na prijašnjoj dražbi i novoj dražbi. </w:t>
      </w:r>
    </w:p>
    <w:p w:rsidRDefault="00A82C54" w:rsidP="00A82C54" w:rsidR="00A82C54">
      <w:pPr>
        <w:spacing w:after="0"/>
        <w:ind w:firstLine="708"/>
        <w:jc w:val="both"/>
        <w:rPr>
          <w:rFonts w:cs="Times New Roman"/>
        </w:rPr>
      </w:pPr>
    </w:p>
    <w:p w:rsidRDefault="00A82C54" w:rsidP="00A82C54" w:rsidR="00A82C54">
      <w:pPr>
        <w:spacing w:after="0"/>
        <w:jc w:val="both"/>
        <w:rPr>
          <w:szCs w:val="22"/>
        </w:rPr>
      </w:pPr>
      <w:r>
        <w:rPr>
          <w:rFonts w:cs="Times New Roman"/>
        </w:rPr>
        <w:t xml:space="preserve">          </w:t>
      </w:r>
      <w:r>
        <w:rPr>
          <w:rFonts w:cs="Times New Roman"/>
        </w:rPr>
        <w:tab/>
        <w:t>II/ Nekretnina iz točke I izreke ovog rješenja predati će se kupcu nakon pravomoćnosti rješenja o dosudi i nakon uplate razlike između jamčevine i postignute kupoprodajne cije</w:t>
      </w:r>
      <w:r w:rsidR="00E84F33">
        <w:rPr>
          <w:rFonts w:cs="Times New Roman"/>
        </w:rPr>
        <w:t>ne u ukupnom iznosu od 534.774,60</w:t>
      </w:r>
      <w:r>
        <w:rPr>
          <w:szCs w:val="22"/>
        </w:rPr>
        <w:t xml:space="preserve"> kuna.</w:t>
      </w:r>
    </w:p>
    <w:p w:rsidRDefault="00A82C54" w:rsidP="00A82C54" w:rsidR="00A82C54">
      <w:pPr>
        <w:spacing w:after="0"/>
        <w:jc w:val="both"/>
        <w:rPr>
          <w:rFonts w:cs="Times New Roman"/>
        </w:rPr>
      </w:pPr>
    </w:p>
    <w:p w:rsidRDefault="00A82C54" w:rsidP="00A82C54" w:rsidR="00A82C54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III/ Određuje se uknjižba prava vlasništva na dosuđenoj nekretnini iz točke I izreke ovog rješenja u korist kupca </w:t>
      </w:r>
      <w:r w:rsidR="00E84F33">
        <w:rPr>
          <w:rFonts w:cs="Times New Roman"/>
        </w:rPr>
        <w:t xml:space="preserve">STIVEN d.o.o. iz Varaždina, </w:t>
      </w:r>
      <w:proofErr w:type="spellStart"/>
      <w:r w:rsidR="00E84F33">
        <w:rPr>
          <w:rFonts w:cs="Times New Roman"/>
        </w:rPr>
        <w:t>Špinčićeva</w:t>
      </w:r>
      <w:proofErr w:type="spellEnd"/>
      <w:r w:rsidR="00E84F33">
        <w:rPr>
          <w:rFonts w:cs="Times New Roman"/>
        </w:rPr>
        <w:t xml:space="preserve"> br. 8, OIB: 73986978880</w:t>
      </w:r>
      <w:r>
        <w:rPr>
          <w:rFonts w:cs="Times New Roman"/>
        </w:rPr>
        <w:t xml:space="preserve">, u zemljišnim knjigama, a nakon pravomoćnosti rješenja o dosudi i nakon </w:t>
      </w:r>
      <w:r>
        <w:rPr>
          <w:rFonts w:cs="Times New Roman"/>
        </w:rPr>
        <w:lastRenderedPageBreak/>
        <w:t xml:space="preserve">uplate razlike između jamčevine i postignute kupoprodajne cijene, a što se dokazuje potvrdom suda o izvršenoj uplati kupca. </w:t>
      </w:r>
    </w:p>
    <w:p w:rsidRDefault="00A82C54" w:rsidP="00A82C54" w:rsidR="00A82C54">
      <w:pPr>
        <w:spacing w:after="0"/>
        <w:ind w:firstLine="708"/>
        <w:jc w:val="both"/>
        <w:rPr>
          <w:rFonts w:cs="Times New Roman"/>
        </w:rPr>
      </w:pPr>
    </w:p>
    <w:p w:rsidRDefault="007D100B" w:rsidP="00A82C54" w:rsidR="007D100B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I</w:t>
      </w:r>
      <w:r w:rsidR="00A82C54">
        <w:rPr>
          <w:rFonts w:cs="Times New Roman"/>
        </w:rPr>
        <w:t>V/ Po pravomoćnosti ovog rješenja i nakon uplate razlike između jamčevine i postignute kupoprodajne cijene u zemljišnim knjigama brisati će se uknjiženi tereti i ostale zabilježbe upisane na nekretnini iz točke I izreke ovog rješenja pod brojevima</w:t>
      </w:r>
      <w:r>
        <w:rPr>
          <w:rFonts w:cs="Times New Roman"/>
        </w:rPr>
        <w:t xml:space="preserve"> </w:t>
      </w:r>
      <w:r>
        <w:rPr>
          <w:rFonts w:cs="Times New Roman"/>
        </w:rPr>
        <w:t>Z.572/2006., Z.3237/2014. te Z.279/2012.</w:t>
      </w:r>
      <w:r>
        <w:rPr>
          <w:rFonts w:cs="Times New Roman"/>
        </w:rPr>
        <w:t>, kao i zabilježba dosude koja će se izvršiti prema rješenju ovoga suda poslovni broj 6 St-78/12-448 od 13. ožujka 2017., te se nalaže z.</w:t>
      </w:r>
      <w:r w:rsidR="00D355C5">
        <w:rPr>
          <w:rFonts w:cs="Times New Roman"/>
        </w:rPr>
        <w:t xml:space="preserve"> </w:t>
      </w:r>
      <w:r>
        <w:rPr>
          <w:rFonts w:cs="Times New Roman"/>
        </w:rPr>
        <w:t>k. odjelu Općinskog suda u Varaždinu izvršiti brisanje navedenih zabilježbi i tereta.</w:t>
      </w:r>
      <w:r w:rsidR="00A82C54">
        <w:rPr>
          <w:rFonts w:cs="Times New Roman"/>
        </w:rPr>
        <w:t xml:space="preserve"> </w:t>
      </w:r>
    </w:p>
    <w:p w:rsidRDefault="00D355C5" w:rsidP="00A82C54" w:rsidR="00D355C5">
      <w:pPr>
        <w:spacing w:after="0"/>
        <w:ind w:firstLine="708"/>
        <w:jc w:val="both"/>
        <w:rPr>
          <w:rFonts w:cs="Times New Roman"/>
        </w:rPr>
      </w:pPr>
    </w:p>
    <w:p w:rsidRDefault="00D355C5" w:rsidP="00A82C54" w:rsidR="00D355C5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V/ Nalaže se z. k. odjelu Općinskog suda u Varaždinu zabilježba ovog rješenja o dosudi na nekretninama iz točke I izreke ovog rješenja u zemljišne knjige.</w:t>
      </w:r>
    </w:p>
    <w:p w:rsidRDefault="007D100B" w:rsidP="00A82C54" w:rsidR="007D100B">
      <w:pPr>
        <w:spacing w:after="0"/>
        <w:jc w:val="center"/>
        <w:rPr>
          <w:rFonts w:cs="Times New Roman"/>
        </w:rPr>
      </w:pPr>
    </w:p>
    <w:p w:rsidRDefault="007D100B" w:rsidP="00A82C54" w:rsidR="007D100B">
      <w:pPr>
        <w:spacing w:after="0"/>
        <w:jc w:val="center"/>
        <w:rPr>
          <w:rFonts w:cs="Times New Roman"/>
        </w:rPr>
      </w:pPr>
    </w:p>
    <w:p w:rsidRDefault="00A82C54" w:rsidP="00A82C54" w:rsidR="00A82C54">
      <w:pPr>
        <w:spacing w:after="0"/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A82C54" w:rsidP="00A82C54" w:rsidR="00A82C54">
      <w:pPr>
        <w:spacing w:after="0"/>
        <w:jc w:val="both"/>
        <w:rPr>
          <w:rFonts w:cs="Times New Roman"/>
        </w:rPr>
      </w:pPr>
    </w:p>
    <w:p w:rsidRDefault="00A82C54" w:rsidP="00A82C54" w:rsidR="00A82C54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Na ročištu za javnu dražbu u stečajnom postupku nad stečajnim dužnikom </w:t>
      </w:r>
      <w:proofErr w:type="spellStart"/>
      <w:r>
        <w:rPr>
          <w:rFonts w:cs="Times New Roman"/>
        </w:rPr>
        <w:t>Zakmardy</w:t>
      </w:r>
      <w:proofErr w:type="spellEnd"/>
      <w:r>
        <w:rPr>
          <w:rFonts w:cs="Times New Roman"/>
        </w:rPr>
        <w:t xml:space="preserve"> d.o.o. „u stečaju“, iz Varaždina radi prodaje nekretnina označenih u izreci ovog rješenja održanog </w:t>
      </w:r>
      <w:r w:rsidR="00480BEB">
        <w:rPr>
          <w:rFonts w:cs="Times New Roman"/>
        </w:rPr>
        <w:t>14. rujna 2016.</w:t>
      </w:r>
      <w:r>
        <w:rPr>
          <w:rFonts w:cs="Times New Roman"/>
        </w:rPr>
        <w:t xml:space="preserve"> sudjelovao je kao ponuđač </w:t>
      </w:r>
      <w:r w:rsidR="00480BEB">
        <w:rPr>
          <w:rFonts w:cs="Times New Roman"/>
        </w:rPr>
        <w:t xml:space="preserve">trgovačko društvo </w:t>
      </w:r>
      <w:proofErr w:type="spellStart"/>
      <w:r w:rsidR="00480BEB">
        <w:rPr>
          <w:rFonts w:cs="Times New Roman"/>
        </w:rPr>
        <w:t>Stiven</w:t>
      </w:r>
      <w:proofErr w:type="spellEnd"/>
      <w:r w:rsidR="00480BEB">
        <w:rPr>
          <w:rFonts w:cs="Times New Roman"/>
        </w:rPr>
        <w:t xml:space="preserve"> d.o.o. iz Varaždina, </w:t>
      </w:r>
      <w:proofErr w:type="spellStart"/>
      <w:r w:rsidR="00480BEB">
        <w:rPr>
          <w:rFonts w:cs="Times New Roman"/>
        </w:rPr>
        <w:t>Špinčićeva</w:t>
      </w:r>
      <w:proofErr w:type="spellEnd"/>
      <w:r w:rsidR="00480BEB">
        <w:rPr>
          <w:rFonts w:cs="Times New Roman"/>
        </w:rPr>
        <w:t xml:space="preserve"> br. 8</w:t>
      </w:r>
      <w:r>
        <w:rPr>
          <w:rFonts w:cs="Times New Roman"/>
        </w:rPr>
        <w:t xml:space="preserve">. Održavanje navedene javne dražbe bilo je oglašeno u novinama „Regionalni tjednik" od </w:t>
      </w:r>
      <w:r w:rsidR="00480BEB">
        <w:rPr>
          <w:rFonts w:cs="Times New Roman"/>
        </w:rPr>
        <w:t>23. kolovoza 2016.</w:t>
      </w:r>
      <w:r>
        <w:rPr>
          <w:rFonts w:cs="Times New Roman"/>
        </w:rPr>
        <w:t xml:space="preserve">, na stranicama Hrvatske gospodarske komore </w:t>
      </w:r>
      <w:r w:rsidR="00480BEB">
        <w:rPr>
          <w:rFonts w:cs="Times New Roman"/>
        </w:rPr>
        <w:t>25. srpnja 2016.</w:t>
      </w:r>
      <w:r>
        <w:rPr>
          <w:rFonts w:cs="Times New Roman"/>
        </w:rPr>
        <w:t xml:space="preserve">, na web. stranici sudačke mreže </w:t>
      </w:r>
      <w:r w:rsidR="00480BEB">
        <w:rPr>
          <w:rFonts w:cs="Times New Roman"/>
        </w:rPr>
        <w:t>25. srpnja 2016. te na e-O</w:t>
      </w:r>
      <w:r>
        <w:rPr>
          <w:rFonts w:cs="Times New Roman"/>
        </w:rPr>
        <w:t>glasnoj ploči ovoga suda.</w:t>
      </w:r>
    </w:p>
    <w:p w:rsidRDefault="00A82C54" w:rsidP="00A82C54" w:rsidR="00A82C54">
      <w:pPr>
        <w:pStyle w:val="NormaleSPIS"/>
        <w:spacing w:after="0"/>
        <w:ind w:firstLine="0"/>
        <w:rPr>
          <w:rFonts w:cs="Times New Roman"/>
        </w:rPr>
      </w:pPr>
      <w:r>
        <w:rPr>
          <w:rFonts w:cs="Times New Roman"/>
        </w:rPr>
        <w:t xml:space="preserve">    </w:t>
      </w:r>
      <w:r w:rsidR="00964625">
        <w:rPr>
          <w:rFonts w:cs="Times New Roman"/>
        </w:rPr>
        <w:t xml:space="preserve">   </w:t>
      </w:r>
      <w:r w:rsidR="00964625">
        <w:rPr>
          <w:rFonts w:cs="Times New Roman"/>
        </w:rPr>
        <w:tab/>
        <w:t>Početna cijena za nekretnine navedene</w:t>
      </w:r>
      <w:r>
        <w:rPr>
          <w:rFonts w:cs="Times New Roman"/>
        </w:rPr>
        <w:t xml:space="preserve"> u izreci ovog rješenja i to</w:t>
      </w:r>
      <w:r w:rsidR="00964625">
        <w:rPr>
          <w:rFonts w:cs="Times New Roman"/>
        </w:rPr>
        <w:t xml:space="preserve"> za dva poslovna prostora u Varaždinu, K. Filića br. </w:t>
      </w:r>
      <w:r w:rsidR="00964625" w:rsidRPr="00B41A53">
        <w:rPr>
          <w:rFonts w:cs="Times New Roman"/>
        </w:rPr>
        <w:t xml:space="preserve">39b, </w:t>
      </w:r>
      <w:proofErr w:type="spellStart"/>
      <w:r w:rsidR="00964625" w:rsidRPr="00B41A53">
        <w:rPr>
          <w:rFonts w:cs="Times New Roman"/>
        </w:rPr>
        <w:t>z.k</w:t>
      </w:r>
      <w:proofErr w:type="spellEnd"/>
      <w:r w:rsidR="00964625" w:rsidRPr="00B41A53">
        <w:rPr>
          <w:rFonts w:cs="Times New Roman"/>
        </w:rPr>
        <w:t xml:space="preserve">. ul. 12228, poduložak 11 i 12, </w:t>
      </w:r>
      <w:proofErr w:type="spellStart"/>
      <w:r w:rsidR="00964625" w:rsidRPr="00B41A53">
        <w:rPr>
          <w:rFonts w:cs="Times New Roman"/>
        </w:rPr>
        <w:t>kčbr</w:t>
      </w:r>
      <w:proofErr w:type="spellEnd"/>
      <w:r w:rsidR="00964625" w:rsidRPr="00B41A53">
        <w:rPr>
          <w:rFonts w:cs="Times New Roman"/>
        </w:rPr>
        <w:t>. 2562 k.o. Varaždin (u osnivanju)</w:t>
      </w:r>
      <w:r w:rsidR="00964625">
        <w:rPr>
          <w:rFonts w:cs="Times New Roman"/>
        </w:rPr>
        <w:t xml:space="preserve"> </w:t>
      </w:r>
      <w:r w:rsidR="00964625" w:rsidRPr="00B41A53">
        <w:rPr>
          <w:rFonts w:cs="Times New Roman"/>
        </w:rPr>
        <w:t>ukupne površine 172,65 m2</w:t>
      </w:r>
      <w:r>
        <w:rPr>
          <w:rFonts w:cs="Times New Roman"/>
          <w:bCs/>
        </w:rPr>
        <w:t>,</w:t>
      </w:r>
      <w:r w:rsidR="00964625">
        <w:rPr>
          <w:rFonts w:cs="Times New Roman"/>
          <w:bCs/>
        </w:rPr>
        <w:t xml:space="preserve"> iznosila je 594.194,00 kuna,</w:t>
      </w:r>
      <w:r>
        <w:rPr>
          <w:rFonts w:cs="Times New Roman"/>
          <w:bCs/>
        </w:rPr>
        <w:t xml:space="preserve"> </w:t>
      </w:r>
      <w:r w:rsidR="00964625">
        <w:rPr>
          <w:rFonts w:cs="Times New Roman"/>
        </w:rPr>
        <w:t>te ispod te cijene nekretnine nisu</w:t>
      </w:r>
      <w:r>
        <w:rPr>
          <w:rFonts w:cs="Times New Roman"/>
        </w:rPr>
        <w:t xml:space="preserve"> mogl</w:t>
      </w:r>
      <w:r w:rsidR="00964625">
        <w:rPr>
          <w:rFonts w:cs="Times New Roman"/>
        </w:rPr>
        <w:t>e biti prodane</w:t>
      </w:r>
      <w:r>
        <w:rPr>
          <w:rFonts w:cs="Times New Roman"/>
        </w:rPr>
        <w:t>. Navedeni ponuđač</w:t>
      </w:r>
      <w:r w:rsidR="00964625">
        <w:rPr>
          <w:rFonts w:cs="Times New Roman"/>
        </w:rPr>
        <w:t xml:space="preserve"> </w:t>
      </w:r>
      <w:r w:rsidR="00E91A2A">
        <w:rPr>
          <w:rFonts w:cs="Times New Roman"/>
        </w:rPr>
        <w:t xml:space="preserve">trgovačko društvo </w:t>
      </w:r>
      <w:proofErr w:type="spellStart"/>
      <w:r w:rsidR="00964625">
        <w:rPr>
          <w:rFonts w:cs="Times New Roman"/>
        </w:rPr>
        <w:t>Stiven</w:t>
      </w:r>
      <w:proofErr w:type="spellEnd"/>
      <w:r w:rsidR="00964625">
        <w:rPr>
          <w:rFonts w:cs="Times New Roman"/>
        </w:rPr>
        <w:t xml:space="preserve"> d.o.o. iz Varaždina</w:t>
      </w:r>
      <w:r w:rsidR="00E91A2A">
        <w:rPr>
          <w:rFonts w:cs="Times New Roman"/>
        </w:rPr>
        <w:t xml:space="preserve">, </w:t>
      </w:r>
      <w:proofErr w:type="spellStart"/>
      <w:r w:rsidR="00E91A2A">
        <w:rPr>
          <w:rFonts w:cs="Times New Roman"/>
        </w:rPr>
        <w:t>Špinčićeva</w:t>
      </w:r>
      <w:proofErr w:type="spellEnd"/>
      <w:r w:rsidR="00E91A2A">
        <w:rPr>
          <w:rFonts w:cs="Times New Roman"/>
        </w:rPr>
        <w:t xml:space="preserve"> br. 8.</w:t>
      </w:r>
      <w:r>
        <w:rPr>
          <w:rFonts w:cs="Times New Roman"/>
        </w:rPr>
        <w:t xml:space="preserve"> upl</w:t>
      </w:r>
      <w:r w:rsidR="00964625">
        <w:rPr>
          <w:rFonts w:cs="Times New Roman"/>
        </w:rPr>
        <w:t>atio je jamčevinu u iznosu od 59.419,40</w:t>
      </w:r>
      <w:r>
        <w:rPr>
          <w:rFonts w:cs="Times New Roman"/>
        </w:rPr>
        <w:t xml:space="preserve"> kuna i licitir</w:t>
      </w:r>
      <w:r w:rsidR="00964625">
        <w:rPr>
          <w:rFonts w:cs="Times New Roman"/>
        </w:rPr>
        <w:t>ao je za navedene nekretnine</w:t>
      </w:r>
      <w:r>
        <w:rPr>
          <w:rFonts w:cs="Times New Roman"/>
        </w:rPr>
        <w:t xml:space="preserve">, te je ponudio cijenu od </w:t>
      </w:r>
      <w:r w:rsidR="00964625">
        <w:rPr>
          <w:rFonts w:cs="Times New Roman"/>
        </w:rPr>
        <w:t>598.194,00</w:t>
      </w:r>
      <w:r>
        <w:rPr>
          <w:rFonts w:cs="Times New Roman"/>
        </w:rPr>
        <w:t xml:space="preserve"> kuna, kao najpovoljniji ponuditelj. Budući da</w:t>
      </w:r>
      <w:r w:rsidR="00E91A2A">
        <w:rPr>
          <w:rFonts w:cs="Times New Roman"/>
        </w:rPr>
        <w:t xml:space="preserve"> je ponuđač trgovačko društvo </w:t>
      </w:r>
      <w:proofErr w:type="spellStart"/>
      <w:r w:rsidR="00E91A2A">
        <w:rPr>
          <w:rFonts w:cs="Times New Roman"/>
        </w:rPr>
        <w:t>Stiven</w:t>
      </w:r>
      <w:proofErr w:type="spellEnd"/>
      <w:r w:rsidR="00E91A2A">
        <w:rPr>
          <w:rFonts w:cs="Times New Roman"/>
        </w:rPr>
        <w:t xml:space="preserve"> d.o.o. iz Varaždina, </w:t>
      </w:r>
      <w:proofErr w:type="spellStart"/>
      <w:r w:rsidR="00E91A2A">
        <w:rPr>
          <w:rFonts w:cs="Times New Roman"/>
        </w:rPr>
        <w:t>Špinčićeva</w:t>
      </w:r>
      <w:proofErr w:type="spellEnd"/>
      <w:r w:rsidR="00E91A2A">
        <w:rPr>
          <w:rFonts w:cs="Times New Roman"/>
        </w:rPr>
        <w:t xml:space="preserve"> br. 8.</w:t>
      </w:r>
      <w:r w:rsidR="00B2447F">
        <w:rPr>
          <w:rFonts w:cs="Times New Roman"/>
        </w:rPr>
        <w:t xml:space="preserve"> </w:t>
      </w:r>
      <w:r w:rsidR="00E91A2A">
        <w:rPr>
          <w:rFonts w:cs="Times New Roman"/>
        </w:rPr>
        <w:t xml:space="preserve">za navedene nekretnine ponudio najveću cijenu, sud je istu prihvatio te je na temelju odredbe čl. </w:t>
      </w:r>
      <w:smartTag w:element="metricconverter" w:uri="urn:schemas-microsoft-com:office:smarttags">
        <w:smartTagPr>
          <w:attr w:val="98. st" w:name="ProductID"/>
        </w:smartTagPr>
        <w:r>
          <w:rPr>
            <w:rFonts w:cs="Times New Roman"/>
          </w:rPr>
          <w:t>98. st</w:t>
        </w:r>
      </w:smartTag>
      <w:r>
        <w:rPr>
          <w:rFonts w:cs="Times New Roman"/>
        </w:rPr>
        <w:t>. 3. Ovršnog zakona (Narodne novine br. 57/96., 29/99., 42/00., 173/03., 194/03., 151/04., 88/05., 121/05., 67/08., dalje : OZ-a), valjalo odlučiti kao pod točkom I izreke ovog rješenja.</w:t>
      </w:r>
    </w:p>
    <w:p w:rsidRDefault="00964625" w:rsidP="00A82C54" w:rsidR="00A82C54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Nekretnine</w:t>
      </w:r>
      <w:r w:rsidR="00A82C54">
        <w:rPr>
          <w:rFonts w:cs="Times New Roman"/>
        </w:rPr>
        <w:t xml:space="preserve"> iz točke I izreke ovog rješenja predati će se kupcu</w:t>
      </w:r>
      <w:r w:rsidR="00E91A2A">
        <w:rPr>
          <w:rFonts w:cs="Times New Roman"/>
        </w:rPr>
        <w:t xml:space="preserve"> trgovačkom društvu</w:t>
      </w:r>
      <w:r w:rsidR="00A82C54">
        <w:rPr>
          <w:rFonts w:cs="Times New Roman"/>
        </w:rPr>
        <w:t xml:space="preserve"> </w:t>
      </w:r>
      <w:proofErr w:type="spellStart"/>
      <w:r>
        <w:rPr>
          <w:rFonts w:cs="Times New Roman"/>
        </w:rPr>
        <w:t>Stiven</w:t>
      </w:r>
      <w:proofErr w:type="spellEnd"/>
      <w:r>
        <w:rPr>
          <w:rFonts w:cs="Times New Roman"/>
        </w:rPr>
        <w:t xml:space="preserve"> d.o.o. iz Varaždina</w:t>
      </w:r>
      <w:r w:rsidR="00E91A2A">
        <w:rPr>
          <w:rFonts w:cs="Times New Roman"/>
        </w:rPr>
        <w:t xml:space="preserve">, </w:t>
      </w:r>
      <w:proofErr w:type="spellStart"/>
      <w:r w:rsidR="00E91A2A">
        <w:rPr>
          <w:rFonts w:cs="Times New Roman"/>
        </w:rPr>
        <w:t>Špinčićeva</w:t>
      </w:r>
      <w:proofErr w:type="spellEnd"/>
      <w:r w:rsidR="00E91A2A">
        <w:rPr>
          <w:rFonts w:cs="Times New Roman"/>
        </w:rPr>
        <w:t xml:space="preserve"> br. 8,</w:t>
      </w:r>
      <w:r w:rsidR="00A82C54">
        <w:rPr>
          <w:rFonts w:cs="Times New Roman"/>
        </w:rPr>
        <w:t xml:space="preserve">  nakon što rješenje o dosudi postane pravomoćno i nakon što kupac uplati razliku između jamčevine i postignute kupoprodajne cije</w:t>
      </w:r>
      <w:r w:rsidR="00E91A2A">
        <w:rPr>
          <w:rFonts w:cs="Times New Roman"/>
        </w:rPr>
        <w:t>ne u ukupnom iznosu od 534.774,60</w:t>
      </w:r>
      <w:r w:rsidR="00A82C54">
        <w:rPr>
          <w:rFonts w:cs="Times New Roman"/>
        </w:rPr>
        <w:t xml:space="preserve"> kuna. Ukoliko spomenuti kupac ne uplati kupoprodajnu cijenu u određenom roku, sud će prodaju oglasiti nevažećom i nakon toga ponovno odrediti javnu dražbu, time da će se iz zadržane jamčevine namiriti troškovi nove dražbe i eventualno razlika u cijeni postignutoj na prijašnjoj dražbi i novoj dražbi (čl. 100. st. 1., st. 2. i st. 3. OZ-a). </w:t>
      </w:r>
    </w:p>
    <w:p w:rsidRDefault="00A82C54" w:rsidP="00A82C54" w:rsidR="00A82C54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Radi svega navedenog, a temeljem odredbi čl. </w:t>
      </w:r>
      <w:smartTag w:element="metricconverter" w:uri="urn:schemas-microsoft-com:office:smarttags">
        <w:smartTagPr>
          <w:attr w:val="98. st" w:name="ProductID"/>
        </w:smartTagPr>
        <w:r>
          <w:rPr>
            <w:rFonts w:cs="Times New Roman"/>
          </w:rPr>
          <w:t>98. st</w:t>
        </w:r>
      </w:smartTag>
      <w:r>
        <w:rPr>
          <w:rFonts w:cs="Times New Roman"/>
        </w:rPr>
        <w:t>. 4. OZ-a i čl. 100. st. 1., st. 2. i st. 3. OZ-a, te temeljem odredbe čl. 101. st. 1., st. 3. i st. 4. OZ-a, te čl. 164. st. 1. Stečajnog zakona (Narodne novine br. 44/96., 29/99.,129/00., 123/03., 197/03., 18</w:t>
      </w:r>
      <w:r w:rsidR="00E91A2A">
        <w:rPr>
          <w:rFonts w:cs="Times New Roman"/>
        </w:rPr>
        <w:t>7/04., 82/06., 116/10., 25/12.,</w:t>
      </w:r>
      <w:r>
        <w:rPr>
          <w:rFonts w:cs="Times New Roman"/>
        </w:rPr>
        <w:t xml:space="preserve"> 133/12.</w:t>
      </w:r>
      <w:r w:rsidR="00E91A2A">
        <w:rPr>
          <w:rFonts w:cs="Times New Roman"/>
        </w:rPr>
        <w:t xml:space="preserve"> i 45/13.</w:t>
      </w:r>
      <w:r>
        <w:rPr>
          <w:rFonts w:cs="Times New Roman"/>
        </w:rPr>
        <w:t>,</w:t>
      </w:r>
      <w:r>
        <w:t xml:space="preserve"> </w:t>
      </w:r>
      <w:r>
        <w:rPr>
          <w:rFonts w:cs="Times New Roman"/>
        </w:rPr>
        <w:t xml:space="preserve">dalje : SZ-a) odlučeno je kao u izreci ovog rješenja. </w:t>
      </w:r>
    </w:p>
    <w:p w:rsidRDefault="008616DA" w:rsidP="00A82C54" w:rsidR="008616DA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Na kraju valja navesti da je 8. studenoga 2016. kupac trgovačko društvo </w:t>
      </w:r>
      <w:proofErr w:type="spellStart"/>
      <w:r>
        <w:rPr>
          <w:rFonts w:cs="Times New Roman"/>
        </w:rPr>
        <w:t>Stiven</w:t>
      </w:r>
      <w:proofErr w:type="spellEnd"/>
      <w:r>
        <w:rPr>
          <w:rFonts w:cs="Times New Roman"/>
        </w:rPr>
        <w:t xml:space="preserve"> d.o.o. iz </w:t>
      </w:r>
      <w:proofErr w:type="spellStart"/>
      <w:r>
        <w:rPr>
          <w:rFonts w:cs="Times New Roman"/>
        </w:rPr>
        <w:t>Varžadina</w:t>
      </w:r>
      <w:proofErr w:type="spellEnd"/>
      <w:r>
        <w:rPr>
          <w:rFonts w:cs="Times New Roman"/>
        </w:rPr>
        <w:t xml:space="preserve">, </w:t>
      </w:r>
      <w:proofErr w:type="spellStart"/>
      <w:r>
        <w:rPr>
          <w:rFonts w:cs="Times New Roman"/>
        </w:rPr>
        <w:t>Špinčićeva</w:t>
      </w:r>
      <w:proofErr w:type="spellEnd"/>
      <w:r>
        <w:rPr>
          <w:rFonts w:cs="Times New Roman"/>
        </w:rPr>
        <w:t xml:space="preserve"> br. 8. u spis dostavio podnesak kojim je, između ostalog, predložio </w:t>
      </w:r>
      <w:r>
        <w:rPr>
          <w:rFonts w:cs="Times New Roman"/>
        </w:rPr>
        <w:lastRenderedPageBreak/>
        <w:t xml:space="preserve">da sud prilikom donošenja rješenja o polaganju </w:t>
      </w:r>
      <w:proofErr w:type="spellStart"/>
      <w:r>
        <w:rPr>
          <w:rFonts w:cs="Times New Roman"/>
        </w:rPr>
        <w:t>kupovnine</w:t>
      </w:r>
      <w:proofErr w:type="spellEnd"/>
      <w:r>
        <w:rPr>
          <w:rFonts w:cs="Times New Roman"/>
        </w:rPr>
        <w:t xml:space="preserve">, donese rješenje kojim bi njega kao kupca obvezao da </w:t>
      </w:r>
      <w:proofErr w:type="spellStart"/>
      <w:r>
        <w:rPr>
          <w:rFonts w:cs="Times New Roman"/>
        </w:rPr>
        <w:t>kupovninu</w:t>
      </w:r>
      <w:proofErr w:type="spellEnd"/>
      <w:r>
        <w:rPr>
          <w:rFonts w:cs="Times New Roman"/>
        </w:rPr>
        <w:t xml:space="preserve"> položi u neto iznosu od 475.355,20 kuna, a to iz razloga što su, kako je naveo, ostvarene pretpostavke</w:t>
      </w:r>
      <w:r w:rsidR="00370B95">
        <w:rPr>
          <w:rFonts w:cs="Times New Roman"/>
        </w:rPr>
        <w:t xml:space="preserve"> za tuzemni prijenos porezne obveze (PDV-a) sa prodavatelja na kupca. Navedeni je kupac citirao odredbe Zakona o porezu na dodanu vrijednost, te Pravilnika o porezu na dodanu vrijednost</w:t>
      </w:r>
      <w:r w:rsidR="00A17FE7">
        <w:rPr>
          <w:rFonts w:cs="Times New Roman"/>
        </w:rPr>
        <w:t xml:space="preserve">, istaknuo je da je, u konkretnom slučaju, predmetna nekretnina koju je kupio bila u uporabi više od dvije godine, pa je predložio da se ga, kako je navedeno, obveže na polaganje </w:t>
      </w:r>
      <w:proofErr w:type="spellStart"/>
      <w:r w:rsidR="00A17FE7">
        <w:rPr>
          <w:rFonts w:cs="Times New Roman"/>
        </w:rPr>
        <w:t>kupovnine</w:t>
      </w:r>
      <w:proofErr w:type="spellEnd"/>
      <w:r w:rsidR="00A17FE7">
        <w:rPr>
          <w:rFonts w:cs="Times New Roman"/>
        </w:rPr>
        <w:t xml:space="preserve"> u neto iznosu, odnosno, da se od nadležne porezne uprave zatraži mišljenje jesu li ostvarene pretpostavke za prijenos porezne obveze u odnosu na predmetnu nekretninu.</w:t>
      </w:r>
    </w:p>
    <w:p w:rsidRDefault="00182F8B" w:rsidP="00A82C54" w:rsidR="00A17FE7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12. siječnja 2017. kupac je dostavio u spis mišljenje Ministarstva financija, Porezne uprave od 29. prosinca 2016. u svezi upita o mogućnosti primjene čl. 75. st. 3. t. c. Zakona</w:t>
      </w:r>
      <w:r w:rsidR="007E701D">
        <w:rPr>
          <w:rFonts w:cs="Times New Roman"/>
        </w:rPr>
        <w:t xml:space="preserve"> o porezu na dodanu vrijednost</w:t>
      </w:r>
      <w:r w:rsidR="008D22DD">
        <w:rPr>
          <w:rFonts w:cs="Times New Roman"/>
        </w:rPr>
        <w:t xml:space="preserve">, a 1. ožujka 2017. stečajna upraviteljica Sanja Mihalić, odvjetnica iz Varaždina dostavila je podnesak kojim se očitovala na prijedlog navedenog kupca u svezi uplate </w:t>
      </w:r>
      <w:proofErr w:type="spellStart"/>
      <w:r w:rsidR="008D22DD">
        <w:rPr>
          <w:rFonts w:cs="Times New Roman"/>
        </w:rPr>
        <w:t>izlicitirane</w:t>
      </w:r>
      <w:proofErr w:type="spellEnd"/>
      <w:r w:rsidR="008D22DD">
        <w:rPr>
          <w:rFonts w:cs="Times New Roman"/>
        </w:rPr>
        <w:t xml:space="preserve"> cijene umanjene za iznos PDV-a, a u prilog tom podnesku dostavila je i mišljenje trgovačkog društva DTTC </w:t>
      </w:r>
      <w:proofErr w:type="spellStart"/>
      <w:r w:rsidR="008D22DD">
        <w:rPr>
          <w:rFonts w:cs="Times New Roman"/>
        </w:rPr>
        <w:t>Consulting</w:t>
      </w:r>
      <w:proofErr w:type="spellEnd"/>
      <w:r w:rsidR="008D22DD">
        <w:rPr>
          <w:rFonts w:cs="Times New Roman"/>
        </w:rPr>
        <w:t xml:space="preserve"> i revizija d.o.o. iz Varaždina, A. Mihanovića br. 4. </w:t>
      </w:r>
    </w:p>
    <w:p w:rsidRDefault="008D22DD" w:rsidP="00A82C54" w:rsidR="008D22DD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Uvidom u navedeno mišljenje sud je utvrdio da je</w:t>
      </w:r>
      <w:r w:rsidR="00B2447F">
        <w:rPr>
          <w:rFonts w:cs="Times New Roman"/>
        </w:rPr>
        <w:t xml:space="preserve"> istim</w:t>
      </w:r>
      <w:r>
        <w:rPr>
          <w:rFonts w:cs="Times New Roman"/>
        </w:rPr>
        <w:t xml:space="preserve"> zaključeno da se u konkretnom slučaju od strane isporučitelja nekretnina, </w:t>
      </w:r>
      <w:proofErr w:type="spellStart"/>
      <w:r>
        <w:rPr>
          <w:rFonts w:cs="Times New Roman"/>
        </w:rPr>
        <w:t>ovršenika</w:t>
      </w:r>
      <w:proofErr w:type="spellEnd"/>
      <w:r>
        <w:rPr>
          <w:rFonts w:cs="Times New Roman"/>
        </w:rPr>
        <w:t xml:space="preserve"> trgovačkog društva </w:t>
      </w:r>
      <w:proofErr w:type="spellStart"/>
      <w:r>
        <w:rPr>
          <w:rFonts w:cs="Times New Roman"/>
        </w:rPr>
        <w:t>Zakmardy</w:t>
      </w:r>
      <w:proofErr w:type="spellEnd"/>
      <w:r>
        <w:rPr>
          <w:rFonts w:cs="Times New Roman"/>
        </w:rPr>
        <w:t xml:space="preserve"> d.o.o. „u stečaju“, iz Varaždina, a koja je nekretnina kupljena od strane poreznog obveznika trgovačkog društva </w:t>
      </w:r>
      <w:proofErr w:type="spellStart"/>
      <w:r>
        <w:rPr>
          <w:rFonts w:cs="Times New Roman"/>
        </w:rPr>
        <w:t>Stiven</w:t>
      </w:r>
      <w:proofErr w:type="spellEnd"/>
      <w:r>
        <w:rPr>
          <w:rFonts w:cs="Times New Roman"/>
        </w:rPr>
        <w:t xml:space="preserve"> d.o.o. iz Varaždina, a koje je društvo upisano u registar obveznika PDV-a, fakturira postignuta cijena u svim slučajevima, a da je postignuta cijena kupoprodajna cijena postignuta usmenom javnom dražbom.</w:t>
      </w:r>
    </w:p>
    <w:p w:rsidRDefault="008D22DD" w:rsidP="002443BB" w:rsidR="00A82C54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Ovdje treba navesti da sud može osloboditi kupca polaganja </w:t>
      </w:r>
      <w:proofErr w:type="spellStart"/>
      <w:r>
        <w:rPr>
          <w:rFonts w:cs="Times New Roman"/>
        </w:rPr>
        <w:t>kupovnine</w:t>
      </w:r>
      <w:proofErr w:type="spellEnd"/>
      <w:r>
        <w:rPr>
          <w:rFonts w:cs="Times New Roman"/>
        </w:rPr>
        <w:t xml:space="preserve"> jedino u slučaju kada se kao kupac pojavljuje </w:t>
      </w:r>
      <w:proofErr w:type="spellStart"/>
      <w:r>
        <w:rPr>
          <w:rFonts w:cs="Times New Roman"/>
        </w:rPr>
        <w:t>razlučni</w:t>
      </w:r>
      <w:proofErr w:type="spellEnd"/>
      <w:r>
        <w:rPr>
          <w:rFonts w:cs="Times New Roman"/>
        </w:rPr>
        <w:t xml:space="preserve"> vjerovnik, a kako je to propisano odredbom čl. 100.a OZ-a, gdje je navedeno da ovrhovoditelj koji je kupac i jedini vjerovnik koji se namiruje iz </w:t>
      </w:r>
      <w:proofErr w:type="spellStart"/>
      <w:r>
        <w:rPr>
          <w:rFonts w:cs="Times New Roman"/>
        </w:rPr>
        <w:t>kupovnine</w:t>
      </w:r>
      <w:proofErr w:type="spellEnd"/>
      <w:r>
        <w:rPr>
          <w:rFonts w:cs="Times New Roman"/>
        </w:rPr>
        <w:t xml:space="preserve">, nije dužan položiti </w:t>
      </w:r>
      <w:proofErr w:type="spellStart"/>
      <w:r>
        <w:rPr>
          <w:rFonts w:cs="Times New Roman"/>
        </w:rPr>
        <w:t>kupovninu</w:t>
      </w:r>
      <w:proofErr w:type="spellEnd"/>
      <w:r>
        <w:rPr>
          <w:rFonts w:cs="Times New Roman"/>
        </w:rPr>
        <w:t xml:space="preserve"> ako ona iznosi koliko i njegova ovršna tražbina ili manje.</w:t>
      </w:r>
      <w:r w:rsidR="00F41F68">
        <w:rPr>
          <w:rFonts w:cs="Times New Roman"/>
        </w:rPr>
        <w:t xml:space="preserve"> Iz razloga što navedeno nije slučaj valjalo je temeljem gore citiranih zakonskih odredbi riješiti kao u izreci ovog rješenja, jer je kupac dužan platiti onaj iznos koji je </w:t>
      </w:r>
      <w:proofErr w:type="spellStart"/>
      <w:r w:rsidR="00F41F68">
        <w:rPr>
          <w:rFonts w:cs="Times New Roman"/>
        </w:rPr>
        <w:t>izlicitirao</w:t>
      </w:r>
      <w:proofErr w:type="spellEnd"/>
      <w:r w:rsidR="00F41F68">
        <w:rPr>
          <w:rFonts w:cs="Times New Roman"/>
        </w:rPr>
        <w:t xml:space="preserve"> na dražbi.</w:t>
      </w:r>
    </w:p>
    <w:p w:rsidRDefault="00A82C54" w:rsidP="00A82C54" w:rsidR="00A82C54">
      <w:pPr>
        <w:spacing w:after="0"/>
        <w:jc w:val="both"/>
        <w:rPr>
          <w:rFonts w:cs="Times New Roman"/>
        </w:rPr>
      </w:pPr>
    </w:p>
    <w:p w:rsidRDefault="00A82C54" w:rsidP="00A82C54" w:rsidR="00A82C54">
      <w:pPr>
        <w:spacing w:after="0"/>
        <w:jc w:val="center"/>
        <w:rPr>
          <w:rFonts w:cs="Times New Roman"/>
        </w:rPr>
      </w:pPr>
      <w:r>
        <w:rPr>
          <w:rFonts w:cs="Times New Roman"/>
        </w:rPr>
        <w:t>U Varaž</w:t>
      </w:r>
      <w:r>
        <w:rPr>
          <w:rFonts w:cs="Times New Roman"/>
        </w:rPr>
        <w:t>dinu, 13. ožujka 2017.</w:t>
      </w:r>
    </w:p>
    <w:p w:rsidRDefault="00A82C54" w:rsidP="00A82C54" w:rsidR="00A82C54">
      <w:pPr>
        <w:spacing w:after="0"/>
        <w:jc w:val="center"/>
        <w:rPr>
          <w:rFonts w:cs="Times New Roman"/>
        </w:rPr>
      </w:pPr>
    </w:p>
    <w:p w:rsidRDefault="00A82C54" w:rsidP="00A82C54" w:rsidR="00A82C54">
      <w:pPr>
        <w:spacing w:after="0"/>
        <w:rPr>
          <w:rFonts w:cs="Times New Roman"/>
        </w:rPr>
      </w:pPr>
    </w:p>
    <w:p w:rsidRDefault="00A82C54" w:rsidP="00A82C54" w:rsidR="00A82C54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</w:t>
      </w:r>
      <w:r>
        <w:rPr>
          <w:rFonts w:cs="Times New Roman"/>
        </w:rPr>
        <w:t xml:space="preserve">                                   </w:t>
      </w:r>
      <w:r>
        <w:rPr>
          <w:rFonts w:cs="Times New Roman"/>
        </w:rPr>
        <w:t xml:space="preserve">SUDAC : </w:t>
      </w:r>
    </w:p>
    <w:p w:rsidRDefault="00A82C54" w:rsidP="00A82C54" w:rsidR="00A82C54">
      <w:pPr>
        <w:spacing w:after="0"/>
        <w:rPr>
          <w:rFonts w:cs="Times New Roman"/>
        </w:rPr>
      </w:pPr>
    </w:p>
    <w:p w:rsidRDefault="00A82C54" w:rsidP="00A82C54" w:rsidR="00A82C54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           </w:t>
      </w:r>
      <w:r>
        <w:rPr>
          <w:rFonts w:cs="Times New Roman"/>
        </w:rPr>
        <w:t xml:space="preserve">  </w:t>
      </w:r>
      <w:r>
        <w:rPr>
          <w:rFonts w:cs="Times New Roman"/>
        </w:rPr>
        <w:t xml:space="preserve">       </w:t>
      </w:r>
      <w:r>
        <w:rPr>
          <w:rFonts w:cs="Times New Roman"/>
        </w:rPr>
        <w:t xml:space="preserve">Hugo </w:t>
      </w:r>
      <w:proofErr w:type="spellStart"/>
      <w:r>
        <w:rPr>
          <w:rFonts w:cs="Times New Roman"/>
        </w:rPr>
        <w:t>Wedemeyer</w:t>
      </w:r>
      <w:proofErr w:type="spellEnd"/>
      <w:r>
        <w:rPr>
          <w:rFonts w:cs="Times New Roman"/>
        </w:rPr>
        <w:t>, v.r.</w:t>
      </w:r>
    </w:p>
    <w:p w:rsidRDefault="00A82C54" w:rsidP="00A82C54" w:rsidR="00A82C54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</w:t>
      </w:r>
    </w:p>
    <w:p w:rsidRDefault="00A82C54" w:rsidP="00A82C54" w:rsidR="00A82C54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</w:t>
      </w:r>
    </w:p>
    <w:p w:rsidRDefault="004179C2" w:rsidP="00A82C54" w:rsidR="004179C2">
      <w:pPr>
        <w:spacing w:after="0"/>
        <w:jc w:val="both"/>
        <w:rPr>
          <w:rFonts w:cs="Times New Roman"/>
        </w:rPr>
      </w:pPr>
    </w:p>
    <w:p w:rsidRDefault="004179C2" w:rsidP="00A82C54" w:rsidR="004179C2">
      <w:pPr>
        <w:spacing w:after="0"/>
        <w:jc w:val="both"/>
        <w:rPr>
          <w:rFonts w:cs="Times New Roman"/>
          <w:u w:val="single"/>
        </w:rPr>
      </w:pPr>
    </w:p>
    <w:p w:rsidRDefault="00A82C54" w:rsidP="00A82C54" w:rsidR="00A82C54">
      <w:pPr>
        <w:spacing w:after="0"/>
        <w:jc w:val="both"/>
        <w:rPr>
          <w:rFonts w:cs="Times New Roman"/>
          <w:u w:val="single"/>
        </w:rPr>
      </w:pPr>
    </w:p>
    <w:p w:rsidRDefault="00A82C54" w:rsidP="00A82C54" w:rsidR="00A82C54">
      <w:pPr>
        <w:spacing w:after="0"/>
        <w:jc w:val="both"/>
        <w:rPr>
          <w:rFonts w:cs="Times New Roman"/>
          <w:u w:val="single"/>
        </w:rPr>
      </w:pPr>
      <w:r>
        <w:rPr>
          <w:rFonts w:cs="Times New Roman"/>
          <w:u w:val="single"/>
        </w:rPr>
        <w:t>UPUTA  O  PRAVNOM  LIJEKU :</w:t>
      </w:r>
    </w:p>
    <w:p w:rsidRDefault="00A82C54" w:rsidP="00A82C54" w:rsidR="00A82C54">
      <w:pPr>
        <w:spacing w:after="0"/>
        <w:jc w:val="both"/>
        <w:rPr>
          <w:rFonts w:cs="Times New Roman"/>
          <w:u w:val="single"/>
        </w:rPr>
      </w:pPr>
    </w:p>
    <w:p w:rsidRDefault="00A82C54" w:rsidP="00A82C54" w:rsidR="00A82C54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Protiv ovog rješenja dopuštena je žalba Visokom trgovačkom sudu Republike Hrvatske u Zagrebu. Žalba se izjavljuje u roku od osam (8) dana od dana primitka prijepisa ovog rješenja pisano</w:t>
      </w:r>
      <w:r w:rsidR="002443BB">
        <w:rPr>
          <w:rFonts w:cs="Times New Roman"/>
        </w:rPr>
        <w:t>,</w:t>
      </w:r>
      <w:r>
        <w:rPr>
          <w:rFonts w:cs="Times New Roman"/>
        </w:rPr>
        <w:t xml:space="preserve"> u četiri</w:t>
      </w:r>
      <w:r w:rsidR="002443BB">
        <w:rPr>
          <w:rFonts w:cs="Times New Roman"/>
        </w:rPr>
        <w:t xml:space="preserve"> (4)</w:t>
      </w:r>
      <w:r>
        <w:rPr>
          <w:rFonts w:cs="Times New Roman"/>
        </w:rPr>
        <w:t xml:space="preserve"> primjerka putem ovog suda.</w:t>
      </w:r>
    </w:p>
    <w:p w:rsidRDefault="00A82C54" w:rsidP="00A82C54" w:rsidR="00A82C54">
      <w:pPr>
        <w:spacing w:after="0"/>
        <w:jc w:val="both"/>
        <w:rPr>
          <w:rFonts w:cs="Times New Roman"/>
        </w:rPr>
      </w:pPr>
    </w:p>
    <w:p w:rsidRDefault="00A82C54" w:rsidP="00A82C54" w:rsidR="00A82C54">
      <w:pPr>
        <w:spacing w:after="0"/>
        <w:jc w:val="both"/>
        <w:rPr>
          <w:rFonts w:cs="Times New Roman"/>
        </w:rPr>
      </w:pPr>
    </w:p>
    <w:p w:rsidRDefault="00A82C54" w:rsidP="00A82C54" w:rsidR="00A82C54">
      <w:pPr>
        <w:spacing w:after="0"/>
        <w:jc w:val="both"/>
        <w:rPr>
          <w:rFonts w:cs="Times New Roman"/>
        </w:rPr>
      </w:pPr>
      <w:bookmarkStart w:name="_GoBack" w:id="0"/>
      <w:bookmarkEnd w:id="0"/>
      <w:r>
        <w:rPr>
          <w:rFonts w:cs="Times New Roman"/>
        </w:rPr>
        <w:lastRenderedPageBreak/>
        <w:t>DNA :</w:t>
      </w:r>
    </w:p>
    <w:p w:rsidRDefault="00A82C54" w:rsidP="00A82C54" w:rsidR="00A82C54">
      <w:pPr>
        <w:spacing w:after="0"/>
        <w:jc w:val="both"/>
        <w:rPr>
          <w:rFonts w:cs="Times New Roman"/>
        </w:rPr>
      </w:pPr>
    </w:p>
    <w:p w:rsidRDefault="00A82C54" w:rsidP="00A82C54" w:rsidR="00A82C54">
      <w:pPr>
        <w:spacing w:after="0"/>
        <w:rPr>
          <w:rFonts w:cs="Arial"/>
        </w:rPr>
      </w:pPr>
      <w:r>
        <w:t>1. Stečajni upravitelj Sanja Mihalić, odvjetnica iz Varaždina, A. Stepinca 1,</w:t>
      </w:r>
    </w:p>
    <w:p w:rsidRDefault="00A82C54" w:rsidP="00A82C54" w:rsidR="00A82C54">
      <w:pPr>
        <w:spacing w:after="0"/>
        <w:rPr>
          <w:rFonts w:cs="Times New Roman"/>
        </w:rPr>
      </w:pPr>
      <w:r>
        <w:t xml:space="preserve">2. Kupac </w:t>
      </w:r>
      <w:proofErr w:type="spellStart"/>
      <w:r w:rsidR="00F936A6">
        <w:rPr>
          <w:rFonts w:cs="Times New Roman"/>
        </w:rPr>
        <w:t>Stiven</w:t>
      </w:r>
      <w:proofErr w:type="spellEnd"/>
      <w:r w:rsidR="00F936A6">
        <w:rPr>
          <w:rFonts w:cs="Times New Roman"/>
        </w:rPr>
        <w:t xml:space="preserve"> d.o.o. iz Varaždina</w:t>
      </w:r>
      <w:r w:rsidR="00F936A6">
        <w:rPr>
          <w:rFonts w:cs="Times New Roman"/>
        </w:rPr>
        <w:t xml:space="preserve">, </w:t>
      </w:r>
      <w:proofErr w:type="spellStart"/>
      <w:r w:rsidR="00F936A6">
        <w:rPr>
          <w:rFonts w:cs="Times New Roman"/>
        </w:rPr>
        <w:t>Špinčićeva</w:t>
      </w:r>
      <w:proofErr w:type="spellEnd"/>
      <w:r w:rsidR="00F936A6">
        <w:rPr>
          <w:rFonts w:cs="Times New Roman"/>
        </w:rPr>
        <w:t xml:space="preserve"> br. 8,</w:t>
      </w:r>
    </w:p>
    <w:p w:rsidRDefault="00F936A6" w:rsidP="00A82C54" w:rsidR="00A82C54">
      <w:pPr>
        <w:spacing w:after="0"/>
        <w:rPr>
          <w:rFonts w:cs="Arial"/>
        </w:rPr>
      </w:pPr>
      <w:r>
        <w:t>3. e-O</w:t>
      </w:r>
      <w:r w:rsidR="00A82C54">
        <w:t>glasna ploča ovog suda,</w:t>
      </w:r>
    </w:p>
    <w:p w:rsidRDefault="00A82C54" w:rsidP="00A82C54" w:rsidR="00A82C54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4. </w:t>
      </w:r>
      <w:proofErr w:type="spellStart"/>
      <w:r>
        <w:rPr>
          <w:rFonts w:cs="Times New Roman"/>
        </w:rPr>
        <w:t>Z.k</w:t>
      </w:r>
      <w:proofErr w:type="spellEnd"/>
      <w:r>
        <w:rPr>
          <w:rFonts w:cs="Times New Roman"/>
        </w:rPr>
        <w:t xml:space="preserve">. odjel Općinskog suda u Varaždinu odmah radi zabilježbe </w:t>
      </w:r>
    </w:p>
    <w:p w:rsidRDefault="00A82C54" w:rsidP="00A82C54" w:rsidR="00A82C54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rješenja o dosudi i nakon pravomoćnosti,</w:t>
      </w:r>
    </w:p>
    <w:p w:rsidRDefault="00A82C54" w:rsidP="00A82C54" w:rsidR="00A82C54">
      <w:pPr>
        <w:spacing w:after="0"/>
        <w:jc w:val="both"/>
        <w:rPr>
          <w:rFonts w:cs="Times New Roman"/>
        </w:rPr>
      </w:pPr>
    </w:p>
    <w:p w:rsidRDefault="00A82C54" w:rsidP="00A82C54" w:rsidR="00A82C54">
      <w:pPr>
        <w:spacing w:after="0"/>
        <w:jc w:val="both"/>
        <w:rPr>
          <w:rFonts w:cs="Times New Roman"/>
        </w:rPr>
      </w:pPr>
    </w:p>
    <w:p w:rsidRDefault="00A82C54" w:rsidP="00A82C54" w:rsidR="00A82C54">
      <w:pPr>
        <w:spacing w:after="0"/>
        <w:jc w:val="both"/>
        <w:rPr>
          <w:rFonts w:cs="Times New Roman"/>
        </w:rPr>
      </w:pPr>
    </w:p>
    <w:p w:rsidRDefault="00A82C54" w:rsidP="00A82C54" w:rsidR="00A82C54">
      <w:pPr>
        <w:spacing w:after="0"/>
        <w:jc w:val="both"/>
        <w:rPr>
          <w:rFonts w:cs="Times New Roman"/>
        </w:rPr>
      </w:pPr>
      <w:r>
        <w:rPr>
          <w:rFonts w:cs="Times New Roman"/>
        </w:rPr>
        <w:t>Pisarnica - kal. pravomoćnosti – 8 dana,</w:t>
      </w:r>
    </w:p>
    <w:p w:rsidRDefault="00A82C54" w:rsidP="00A82C54" w:rsidR="00A82C54">
      <w:pPr>
        <w:spacing w:after="0"/>
        <w:ind w:left="360"/>
        <w:jc w:val="both"/>
        <w:rPr>
          <w:rFonts w:cs="Times New Roman"/>
        </w:rPr>
      </w:pPr>
      <w:r>
        <w:rPr>
          <w:rFonts w:cs="Times New Roman"/>
        </w:rPr>
        <w:t xml:space="preserve">          </w:t>
      </w:r>
    </w:p>
    <w:p w:rsidRDefault="00A82C54" w:rsidP="00A82C54" w:rsidR="00A82C54">
      <w:pPr>
        <w:spacing w:after="0"/>
        <w:jc w:val="both"/>
        <w:rPr>
          <w:rFonts w:cs="Times New Roman"/>
        </w:rPr>
      </w:pPr>
    </w:p>
    <w:p w:rsidRDefault="00A82C54" w:rsidP="00A82C54" w:rsidR="00A82C54">
      <w:pPr>
        <w:spacing w:after="0"/>
        <w:jc w:val="center"/>
        <w:rPr>
          <w:rFonts w:cs="Times New Roman"/>
        </w:rPr>
      </w:pPr>
      <w:r>
        <w:rPr>
          <w:rFonts w:cs="Times New Roman"/>
        </w:rPr>
        <w:t>U Varaždinu, 13. ožujka 2017.</w:t>
      </w:r>
    </w:p>
    <w:p w:rsidRDefault="00A82C54" w:rsidP="00A82C54" w:rsidR="00A82C54">
      <w:pPr>
        <w:spacing w:after="0"/>
        <w:jc w:val="center"/>
        <w:rPr>
          <w:rFonts w:cs="Times New Roman"/>
        </w:rPr>
      </w:pPr>
    </w:p>
    <w:p w:rsidRDefault="00A82C54" w:rsidP="00A82C54" w:rsidR="00A82C54">
      <w:pPr>
        <w:spacing w:after="0"/>
        <w:jc w:val="center"/>
        <w:rPr>
          <w:rFonts w:cs="Times New Roman"/>
        </w:rPr>
      </w:pPr>
    </w:p>
    <w:p w:rsidRDefault="00A82C54" w:rsidP="00A82C54" w:rsidR="00A82C54">
      <w:pPr>
        <w:spacing w:after="0"/>
        <w:jc w:val="center"/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                                               SUDAC :</w:t>
      </w:r>
    </w:p>
    <w:p w:rsidRDefault="00A82C54" w:rsidP="00A82C54" w:rsidR="00A82C54">
      <w:pPr>
        <w:pStyle w:val="NormaleSPIS"/>
        <w:spacing w:after="0"/>
        <w:rPr>
          <w:noProof/>
        </w:rPr>
      </w:pPr>
    </w:p>
    <w:p w:rsidRDefault="00A82C54" w:rsidP="00A82C54" w:rsidR="00A82C54">
      <w:pPr>
        <w:pStyle w:val="NormaleSPIS"/>
        <w:spacing w:after="0"/>
        <w:rPr>
          <w:noProof/>
        </w:rPr>
      </w:pPr>
    </w:p>
    <w:p w:rsidRDefault="00A82C54" w:rsidP="00A82C54" w:rsidR="00A82C54">
      <w:pPr>
        <w:pStyle w:val="ZapisniarPotpis"/>
        <w:spacing w:after="0" w:before="0"/>
      </w:pPr>
    </w:p>
    <w:p w:rsidRDefault="00A82C54" w:rsidP="00A82C54" w:rsidR="00A82C54">
      <w:pPr>
        <w:pStyle w:val="ZapisniarPotpis"/>
        <w:spacing w:after="0" w:before="0"/>
      </w:pPr>
    </w:p>
    <w:p w:rsidRDefault="00CB0EA4" w:rsidP="00A82C54" w:rsidR="00CB0EA4">
      <w:pPr>
        <w:pStyle w:val="Naslovdokumenta"/>
        <w:spacing w:after="0" w:before="0"/>
      </w:pPr>
    </w:p>
    <w:p w:rsidRDefault="0071688E" w:rsidP="00A82C54" w:rsidR="0071688E">
      <w:pPr>
        <w:pStyle w:val="Poetniodjeljak"/>
        <w:spacing w:after="0" w:before="0"/>
      </w:pPr>
    </w:p>
    <w:p w:rsidRDefault="00A21F0D" w:rsidP="00A82C54" w:rsidR="00A21F0D">
      <w:pPr>
        <w:pStyle w:val="NormaleSPIS"/>
        <w:spacing w:after="0"/>
        <w:rPr>
          <w:noProof/>
        </w:rPr>
      </w:pPr>
    </w:p>
    <w:p w:rsidRDefault="00DA0242" w:rsidP="00A82C54" w:rsidR="00DA0242">
      <w:pPr>
        <w:pStyle w:val="ZapisniarPotpis"/>
        <w:spacing w:after="0" w:before="0"/>
      </w:pPr>
    </w:p>
    <w:sectPr w:rsidSect="0032366B" w:rsidR="00DA0242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16A1" w:rsidP="00537B78" w:rsidR="002F16A1">
      <w:r>
        <w:separator/>
      </w:r>
    </w:p>
  </w:endnote>
  <w:endnote w:id="0" w:type="continuationSeparator">
    <w:p w:rsidRDefault="002F16A1" w:rsidP="00537B78" w:rsidR="002F16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08457999"/>
      <w:docPartObj>
        <w:docPartGallery w:val="Page Numbers (Bottom of Page)"/>
        <w:docPartUnique/>
      </w:docPartObj>
    </w:sdtPr>
    <w:sdtContent>
      <w:p w:rsidRDefault="00A82C54" w:rsidR="00A82C54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179C2">
          <w:t>4</w:t>
        </w:r>
        <w:r>
          <w:fldChar w:fldCharType="end"/>
        </w:r>
      </w:p>
    </w:sdtContent>
  </w:sdt>
  <w:p w:rsidRDefault="00A82C54" w:rsidR="00A82C5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16A1" w:rsidP="00537B78" w:rsidR="002F16A1">
      <w:r>
        <w:separator/>
      </w:r>
    </w:p>
  </w:footnote>
  <w:footnote w:id="0" w:type="continuationSeparator">
    <w:p w:rsidRDefault="002F16A1" w:rsidP="00537B78" w:rsidR="002F16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82C54" w:rsidR="008333A9">
    <w:pPr>
      <w:pStyle w:val="Zaglavlje"/>
    </w:pPr>
    <w:r>
      <w:rPr>
        <w:rStyle w:val="PozadinaSvijetloCrvena"/>
        <w:shd w:fill="auto" w:color="auto" w:val="clear"/>
      </w:rPr>
      <w:t>POSL. BROJ : 6 St-78/12-448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37086E11"/>
    <w:multiLevelType w:val="hybridMultilevel"/>
    <w:tmpl w:val="0C16F8FC"/>
    <w:lvl w:tplc="72A83762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3AAF063F"/>
    <w:multiLevelType w:val="hybridMultilevel"/>
    <w:tmpl w:val="89C02130"/>
    <w:lvl w:tplc="B4D03FCA" w:ilvl="0">
      <w:start w:val="1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1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30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3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9"/>
  </w:num>
  <w:num w:numId="35">
    <w:abstractNumId w:val="25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</w:num>
  <w:num w:numId="48">
    <w:abstractNumId w:val="2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0434"/>
    <w:rsid w:val="00182400"/>
    <w:rsid w:val="00182F8B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3BB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10B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6A1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0B95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7743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9C2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784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0BEB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5B3C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3D5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100B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01D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6DA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2DD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25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17FE7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C54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447F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1A53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55C5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D14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33"/>
    <w:rsid w:val="00E84FC1"/>
    <w:rsid w:val="00E85769"/>
    <w:rsid w:val="00E87481"/>
    <w:rsid w:val="00E876C2"/>
    <w:rsid w:val="00E919A4"/>
    <w:rsid w:val="00E91A2A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1F68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36A6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01049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ožujka 2017.</izvorni_sadrzaj>
    <derivirana_varijabla naziv="DomainObject.DatumDonosenjaOdluke_1">13.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St-78/2012-448</izvorni_sadrzaj>
    <derivirana_varijabla naziv="DomainObject.Oznaka_1">St-78/2012-448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</izvorni_sadrzaj>
    <derivirana_varijabla naziv="DomainObject.Predmet.Broj_1">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veljače 2012.</izvorni_sadrzaj>
    <derivirana_varijabla naziv="DomainObject.Predmet.DatumOsnivanja_1">18. veljače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St-78/2012</izvorni_sadrzaj>
    <derivirana_varijabla naziv="DomainObject.Predmet.OznakaBroj_1">St-78/2012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ZAKMARDY društvo s ograničenom odgovornošću za graditeljstvo, trgovinu i usluge</izvorni_sadrzaj>
    <derivirana_varijabla naziv="DomainObject.Predmet.ProtustrankaFormated_1">  ZAKMARDY društvo s ograničenom odgovornošću za graditeljstvo, trgovinu i usluge</derivirana_varijabla>
  </DomainObject.Predmet.ProtustrankaFormated>
  <DomainObject.Predmet.ProtustrankaFormatedOIB>
    <izvorni_sadrzaj>  ZAKMARDY društvo s ograničenom odgovornošću za graditeljstvo, trgovinu i usluge, OIB 91690558135</izvorni_sadrzaj>
    <derivirana_varijabla naziv="DomainObject.Predmet.ProtustrankaFormatedOIB_1">  ZAKMARDY društvo s ograničenom odgovornošću za graditeljstvo, trgovinu i usluge, OIB 91690558135</derivirana_varijabla>
  </DomainObject.Predmet.ProtustrankaFormatedOIB>
  <DomainObject.Predmet.ProtustrankaFormatedWithAdress>
    <izvorni_sadrzaj> ZAKMARDY društvo s ograničenom odgovornošću za graditeljstvo, trgovinu i usluge, Juraja Habdelića 4, Varaždin</izvorni_sadrzaj>
    <derivirana_varijabla naziv="DomainObject.Predmet.ProtustrankaFormatedWithAdress_1"> ZAKMARDY društvo s ograničenom odgovornošću za graditeljstvo, trgovinu i usluge, Juraja Habdelića 4, Varaždin</derivirana_varijabla>
  </DomainObject.Predmet.ProtustrankaFormatedWithAdress>
  <DomainObject.Predmet.ProtustrankaFormatedWithAdressOIB>
    <izvorni_sadrzaj> ZAKMARDY društvo s ograničenom odgovornošću za graditeljstvo, trgovinu i usluge, OIB 91690558135, Juraja Habdelića 4, Varaždin</izvorni_sadrzaj>
    <derivirana_varijabla naziv="DomainObject.Predmet.ProtustrankaFormatedWithAdressOIB_1"> ZAKMARDY društvo s ograničenom odgovornošću za graditeljstvo, trgovinu i usluge, OIB 91690558135, Juraja Habdelića 4, Varaždin</derivirana_varijabla>
  </DomainObject.Predmet.ProtustrankaFormatedWithAdressOIB>
  <DomainObject.Predmet.ProtustrankaWithAdress>
    <izvorni_sadrzaj>ZAKMARDY društvo s ograničenom odgovornošću za graditeljstvo, trgovinu i usluge Juraja Habdelića 4, Varaždin</izvorni_sadrzaj>
    <derivirana_varijabla naziv="DomainObject.Predmet.ProtustrankaWithAdress_1">ZAKMARDY društvo s ograničenom odgovornošću za graditeljstvo, trgovinu i usluge Juraja Habdelića 4, Varaždin</derivirana_varijabla>
  </DomainObject.Predmet.ProtustrankaWithAdress>
  <DomainObject.Predmet.ProtustrankaWithAdressOIB>
    <izvorni_sadrzaj>ZAKMARDY društvo s ograničenom odgovornošću za graditeljstvo, trgovinu i usluge, OIB 91690558135, Juraja Habdelića 4, Varaždin</izvorni_sadrzaj>
    <derivirana_varijabla naziv="DomainObject.Predmet.ProtustrankaWithAdressOIB_1">ZAKMARDY društvo s ograničenom odgovornošću za graditeljstvo, trgovinu i usluge, OIB 91690558135, Juraja Habdelića 4, Varaždin</derivirana_varijabla>
  </DomainObject.Predmet.ProtustrankaWithAdressOIB>
  <DomainObject.Predmet.ProtustrankaNazivFormated>
    <izvorni_sadrzaj>ZAKMARDY društvo s ograničenom odgovornošću za graditeljstvo, trgovinu i usluge</izvorni_sadrzaj>
    <derivirana_varijabla naziv="DomainObject.Predmet.ProtustrankaNazivFormated_1">ZAKMARDY društvo s ograničenom odgovornošću za graditeljstvo, trgovinu i usluge</derivirana_varijabla>
  </DomainObject.Predmet.ProtustrankaNazivFormated>
  <DomainObject.Predmet.ProtustrankaNazivFormatedOIB>
    <izvorni_sadrzaj>ZAKMARDY društvo s ograničenom odgovornošću za graditeljstvo, trgovinu i usluge, OIB 91690558135</izvorni_sadrzaj>
    <derivirana_varijabla naziv="DomainObject.Predmet.ProtustrankaNazivFormatedOIB_1">ZAKMARDY društvo s ograničenom odgovornošću za graditeljstvo, trgovinu i usluge, OIB 91690558135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ZAGORJE-TEHNOBETON dioničko društvo za izvođenje svih vrsta građevinskih radova zastupanog po punomoćniku ZOU MARKO TUŠEK I IVANA PARŠA; B2  KAPITAL d.o.o. za poslovne usluge</izvorni_sadrzaj>
    <derivirana_varijabla naziv="DomainObject.Predmet.StrankaFormated_1">  ZAGORJE-TEHNOBETON dioničko društvo za izvođenje svih vrsta građevinskih radova zastupanog po punomoćniku ZOU MARKO TUŠEK I IVANA PARŠA; B2  KAPITAL d.o.o. za poslovne usluge</derivirana_varijabla>
  </DomainObject.Predmet.StrankaFormated>
  <DomainObject.Predmet.StrankaFormatedOIB>
    <izvorni_sadrzaj>  ZAGORJE-TEHNOBETON dioničko društvo za izvođenje svih vrsta građevinskih radova, OIB 68289504926 zastupanog po punomoćniku ZOU MARKO TUŠEK I IVANA PARŠA; B2  KAPITAL d.o.o. za poslovne usluge, OIB 57509775367</izvorni_sadrzaj>
    <derivirana_varijabla naziv="DomainObject.Predmet.StrankaFormatedOIB_1">  ZAGORJE-TEHNOBETON dioničko društvo za izvođenje svih vrsta građevinskih radova, OIB 68289504926 zastupanog po punomoćniku ZOU MARKO TUŠEK I IVANA PARŠA; B2  KAPITAL d.o.o. za poslovne usluge, OIB 57509775367</derivirana_varijabla>
  </DomainObject.Predmet.StrankaFormatedOIB>
  <DomainObject.Predmet.StrankaFormatedWithAdress>
    <izvorni_sadrzaj> ZAGORJE-TEHNOBETON dioničko društvo za izvođenje svih vrsta građevinskih radova, Pavleka Miškine 49, Varaždin zastupanog po punomoćniku ZOU MARKO TUŠEK I IVANA PARŠA; B2  KAPITAL d.o.o. za poslovne usluge, Radnička cesta 41, 10000 Zagreb</izvorni_sadrzaj>
    <derivirana_varijabla naziv="DomainObject.Predmet.StrankaFormatedWithAdress_1"> ZAGORJE-TEHNOBETON dioničko društvo za izvođenje svih vrsta građevinskih radova, Pavleka Miškine 49, Varaždin zastupanog po punomoćniku ZOU MARKO TUŠEK I IVANA PARŠA; B2  KAPITAL d.o.o. za poslovne usluge, Radnička cesta 41, 10000 Zagreb</derivirana_varijabla>
  </DomainObject.Predmet.StrankaFormatedWithAdress>
  <DomainObject.Predmet.StrankaFormatedWithAdressOIB>
    <izvorni_sadrzaj> ZAGORJE-TEHNOBETON dioničko društvo za izvođenje svih vrsta građevinskih radova, OIB 68289504926, Pavleka Miškine 49, Varaždin zastupanog po punomoćniku ZOU MARKO TUŠEK I IVANA PARŠA; B2  KAPITAL d.o.o. za poslovne usluge, OIB 57509775367, Radnička cesta 41, 10000 Zagreb</izvorni_sadrzaj>
    <derivirana_varijabla naziv="DomainObject.Predmet.StrankaFormatedWithAdressOIB_1"> ZAGORJE-TEHNOBETON dioničko društvo za izvođenje svih vrsta građevinskih radova, OIB 68289504926, Pavleka Miškine 49, Varaždin zastupanog po punomoćniku ZOU MARKO TUŠEK I IVANA PARŠA; B2  KAPITAL d.o.o. za poslovne usluge, OIB 57509775367, Radnička cesta 41, 10000 Zagreb</derivirana_varijabla>
  </DomainObject.Predmet.StrankaFormatedWithAdressOIB>
  <DomainObject.Predmet.StrankaWithAdress>
    <izvorni_sadrzaj>ZAGORJE-TEHNOBETON dioničko društvo za izvođenje svih vrsta građevinskih radova Pavleka Miškine 49,Varaždin,B2  KAPITAL d.o.o. za poslovne usluge Radnička cesta 41,10000 Zagreb</izvorni_sadrzaj>
    <derivirana_varijabla naziv="DomainObject.Predmet.StrankaWithAdress_1">ZAGORJE-TEHNOBETON dioničko društvo za izvođenje svih vrsta građevinskih radova Pavleka Miškine 49,Varaždin,B2  KAPITAL d.o.o. za poslovne usluge Radnička cesta 41,10000 Zagreb</derivirana_varijabla>
  </DomainObject.Predmet.StrankaWithAdress>
  <DomainObject.Predmet.StrankaWithAdressOIB>
    <izvorni_sadrzaj>ZAGORJE-TEHNOBETON dioničko društvo za izvođenje svih vrsta građevinskih radova, OIB 68289504926, Pavleka Miškine 49,Varaždin,B2  KAPITAL d.o.o. za poslovne usluge, OIB 57509775367, Radnička cesta 41,10000 Zagreb</izvorni_sadrzaj>
    <derivirana_varijabla naziv="DomainObject.Predmet.StrankaWithAdressOIB_1">ZAGORJE-TEHNOBETON dioničko društvo za izvođenje svih vrsta građevinskih radova, OIB 68289504926, Pavleka Miškine 49,Varaždin,B2  KAPITAL d.o.o. za poslovne usluge, OIB 57509775367, Radnička cesta 41,10000 Zagreb</derivirana_varijabla>
  </DomainObject.Predmet.StrankaWithAdressOIB>
  <DomainObject.Predmet.StrankaNazivFormated>
    <izvorni_sadrzaj>ZAGORJE-TEHNOBETON dioničko društvo za izvođenje svih vrsta građevinskih radova,B2  KAPITAL d.o.o. za poslovne usluge</izvorni_sadrzaj>
    <derivirana_varijabla naziv="DomainObject.Predmet.StrankaNazivFormated_1">ZAGORJE-TEHNOBETON dioničko društvo za izvođenje svih vrsta građevinskih radova,B2  KAPITAL d.o.o. za poslovne usluge</derivirana_varijabla>
  </DomainObject.Predmet.StrankaNazivFormated>
  <DomainObject.Predmet.StrankaNazivFormatedOIB>
    <izvorni_sadrzaj>ZAGORJE-TEHNOBETON dioničko društvo za izvođenje svih vrsta građevinskih radova, OIB 68289504926,B2  KAPITAL d.o.o. za poslovne usluge, OIB 57509775367</izvorni_sadrzaj>
    <derivirana_varijabla naziv="DomainObject.Predmet.StrankaNazivFormatedOIB_1">ZAGORJE-TEHNOBETON dioničko društvo za izvođenje svih vrsta građevinskih radova, OIB 68289504926,B2  KAPITAL d.o.o. za poslovne usluge, OIB 57509775367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ZAGORJE-TEHNOBETON dioničko društvo za izvođenje svih vrsta građevinskih radova zastupanog po punomoćniku ZOU MARKO TUŠEK I IVANA PARŠA</item>
      <item>B2  KAPITAL d.o.o. za poslovne usluge</item>
    </izvorni_sadrzaj>
    <derivirana_varijabla naziv="DomainObject.Predmet.StrankaListFormated_1">
      <item>ZAGORJE-TEHNOBETON dioničko društvo za izvođenje svih vrsta građevinskih radova zastupanog po punomoćniku ZOU MARKO TUŠEK I IVANA PARŠA</item>
      <item>B2  KAPITAL d.o.o. za poslovne usluge</item>
    </derivirana_varijabla>
  </DomainObject.Predmet.StrankaListFormated>
  <DomainObject.Predmet.StrankaListFormatedOIB>
    <izvorni_sadrzaj>
      <item>ZAGORJE-TEHNOBETON dioničko društvo za izvođenje svih vrsta građevinskih radova, OIB 68289504926 zastupanog po punomoćniku ZOU MARKO TUŠEK I IVANA PARŠA</item>
      <item>B2  KAPITAL d.o.o. za poslovne usluge, OIB 57509775367</item>
    </izvorni_sadrzaj>
    <derivirana_varijabla naziv="DomainObject.Predmet.StrankaListFormatedOIB_1">
      <item>ZAGORJE-TEHNOBETON dioničko društvo za izvođenje svih vrsta građevinskih radova, OIB 68289504926 zastupanog po punomoćniku ZOU MARKO TUŠEK I IVANA PARŠA</item>
      <item>B2  KAPITAL d.o.o. za poslovne usluge, OIB 57509775367</item>
    </derivirana_varijabla>
  </DomainObject.Predmet.StrankaListFormatedOIB>
  <DomainObject.Predmet.StrankaListFormatedWithAdress>
    <izvorni_sadrzaj>
      <item>ZAGORJE-TEHNOBETON dioničko društvo za izvođenje svih vrsta građevinskih radova, Pavleka Miškine 49, Varaždin zastupanog po punomoćniku ZOU MARKO TUŠEK I IVANA PARŠA</item>
      <item>B2  KAPITAL d.o.o. za poslovne usluge, Radnička cesta 41, 10000 Zagreb</item>
    </izvorni_sadrzaj>
    <derivirana_varijabla naziv="DomainObject.Predmet.StrankaListFormatedWithAdress_1">
      <item>ZAGORJE-TEHNOBETON dioničko društvo za izvođenje svih vrsta građevinskih radova, Pavleka Miškine 49, Varaždin zastupanog po punomoćniku ZOU MARKO TUŠEK I IVANA PARŠA</item>
      <item>B2  KAPITAL d.o.o. za poslovne usluge, Radnička cesta 41, 10000 Zagreb</item>
    </derivirana_varijabla>
  </DomainObject.Predmet.StrankaListFormatedWithAdress>
  <DomainObject.Predmet.StrankaListFormatedWithAdressOIB>
    <izvorni_sadrzaj>
      <item>ZAGORJE-TEHNOBETON dioničko društvo za izvođenje svih vrsta građevinskih radova, OIB 68289504926, Pavleka Miškine 49, Varaždin zastupanog po punomoćniku ZOU MARKO TUŠEK I IVANA PARŠA</item>
      <item>B2  KAPITAL d.o.o. za poslovne usluge, OIB 57509775367, Radnička cesta 41, 10000 Zagreb</item>
    </izvorni_sadrzaj>
    <derivirana_varijabla naziv="DomainObject.Predmet.StrankaListFormatedWithAdressOIB_1">
      <item>ZAGORJE-TEHNOBETON dioničko društvo za izvođenje svih vrsta građevinskih radova, OIB 68289504926, Pavleka Miškine 49, Varaždin zastupanog po punomoćniku ZOU MARKO TUŠEK I IVANA PARŠA</item>
      <item>B2  KAPITAL d.o.o. za poslovne usluge, OIB 57509775367, Radnička cesta 41, 10000 Zagreb</item>
    </derivirana_varijabla>
  </DomainObject.Predmet.StrankaListFormatedWithAdressOIB>
  <DomainObject.Predmet.StrankaListNazivFormated>
    <izvorni_sadrzaj>
      <item>ZAGORJE-TEHNOBETON dioničko društvo za izvođenje svih vrsta građevinskih radova</item>
      <item>B2  KAPITAL d.o.o. za poslovne usluge</item>
    </izvorni_sadrzaj>
    <derivirana_varijabla naziv="DomainObject.Predmet.StrankaListNazivFormated_1">
      <item>ZAGORJE-TEHNOBETON dioničko društvo za izvođenje svih vrsta građevinskih radova</item>
      <item>B2  KAPITAL d.o.o. za poslovne usluge</item>
    </derivirana_varijabla>
  </DomainObject.Predmet.StrankaListNazivFormated>
  <DomainObject.Predmet.StrankaListNazivFormatedOIB>
    <izvorni_sadrzaj>
      <item>ZAGORJE-TEHNOBETON dioničko društvo za izvođenje svih vrsta građevinskih radova, OIB 68289504926</item>
      <item>B2  KAPITAL d.o.o. za poslovne usluge, OIB 57509775367</item>
    </izvorni_sadrzaj>
    <derivirana_varijabla naziv="DomainObject.Predmet.StrankaListNazivFormatedOIB_1">
      <item>ZAGORJE-TEHNOBETON dioničko društvo za izvođenje svih vrsta građevinskih radova, OIB 68289504926</item>
      <item>B2  KAPITAL d.o.o. za poslovne usluge, OIB 57509775367</item>
    </derivirana_varijabla>
  </DomainObject.Predmet.StrankaListNazivFormatedOIB>
  <DomainObject.Predmet.ProtuStrankaListFormated>
    <izvorni_sadrzaj>
      <item>ZAKMARDY društvo s ograničenom odgovornošću za graditeljstvo, trgovinu i usluge</item>
    </izvorni_sadrzaj>
    <derivirana_varijabla naziv="DomainObject.Predmet.ProtuStrankaListFormated_1">
      <item>ZAKMARDY društvo s ograničenom odgovornošću za graditeljstvo, trgovinu i usluge</item>
    </derivirana_varijabla>
  </DomainObject.Predmet.ProtuStrankaListFormated>
  <DomainObject.Predmet.ProtuStrankaListFormatedOIB>
    <izvorni_sadrzaj>
      <item>ZAKMARDY društvo s ograničenom odgovornošću za graditeljstvo, trgovinu i usluge, OIB 91690558135</item>
    </izvorni_sadrzaj>
    <derivirana_varijabla naziv="DomainObject.Predmet.ProtuStrankaListFormatedOIB_1">
      <item>ZAKMARDY društvo s ograničenom odgovornošću za graditeljstvo, trgovinu i usluge, OIB 91690558135</item>
    </derivirana_varijabla>
  </DomainObject.Predmet.ProtuStrankaListFormatedOIB>
  <DomainObject.Predmet.ProtuStrankaListFormatedWithAdress>
    <izvorni_sadrzaj>
      <item>ZAKMARDY društvo s ograničenom odgovornošću za graditeljstvo, trgovinu i usluge, Juraja Habdelića 4, Varaždin</item>
    </izvorni_sadrzaj>
    <derivirana_varijabla naziv="DomainObject.Predmet.ProtuStrankaListFormatedWithAdress_1">
      <item>ZAKMARDY društvo s ograničenom odgovornošću za graditeljstvo, trgovinu i usluge, Juraja Habdelića 4, Varaždin</item>
    </derivirana_varijabla>
  </DomainObject.Predmet.ProtuStrankaListFormatedWithAdress>
  <DomainObject.Predmet.ProtuStrankaListFormatedWithAdressOIB>
    <izvorni_sadrzaj>
      <item>ZAKMARDY društvo s ograničenom odgovornošću za graditeljstvo, trgovinu i usluge, OIB 91690558135, Juraja Habdelića 4, Varaždin</item>
    </izvorni_sadrzaj>
    <derivirana_varijabla naziv="DomainObject.Predmet.ProtuStrankaListFormatedWithAdressOIB_1">
      <item>ZAKMARDY društvo s ograničenom odgovornošću za graditeljstvo, trgovinu i usluge, OIB 91690558135, Juraja Habdelića 4, Varaždin</item>
    </derivirana_varijabla>
  </DomainObject.Predmet.ProtuStrankaListFormatedWithAdressOIB>
  <DomainObject.Predmet.ProtuStrankaListNazivFormated>
    <izvorni_sadrzaj>
      <item>ZAKMARDY društvo s ograničenom odgovornošću za graditeljstvo, trgovinu i usluge</item>
    </izvorni_sadrzaj>
    <derivirana_varijabla naziv="DomainObject.Predmet.ProtuStrankaListNazivFormated_1">
      <item>ZAKMARDY društvo s ograničenom odgovornošću za graditeljstvo, trgovinu i usluge</item>
    </derivirana_varijabla>
  </DomainObject.Predmet.ProtuStrankaListNazivFormated>
  <DomainObject.Predmet.ProtuStrankaListNazivFormatedOIB>
    <izvorni_sadrzaj>
      <item>ZAKMARDY društvo s ograničenom odgovornošću za graditeljstvo, trgovinu i usluge, OIB 91690558135</item>
    </izvorni_sadrzaj>
    <derivirana_varijabla naziv="DomainObject.Predmet.ProtuStrankaListNazivFormatedOIB_1">
      <item>ZAKMARDY društvo s ograničenom odgovornošću za graditeljstvo, trgovinu i usluge, OIB 91690558135</item>
    </derivirana_varijabla>
  </DomainObject.Predmet.ProtuStrankaListNazivFormatedOIB>
  <DomainObject.Predmet.OstaliListFormated>
    <izvorni_sadrzaj>
      <item>ZOU MARKO TUŠEK I IVANA PARŠA punomoćnik sudionika u postupku ZAGORJE-TEHNOBETON dioničko društvo za izvođenje svih vrsta građevinskih radova</item>
      <item>HYPO ALPE-ADRIA-BANK dioničko društvo</item>
      <item>DENIS PAVLIC</item>
      <item>PARTNER BANKA d.d. ZAGREB</item>
      <item>ZAGREBAČKA BANKA DIONIČKO DRUŠTVO</item>
      <item>PODRAVSKA BANKA dioničko društvo</item>
      <item>Raiffeisenbank Austria d.d.</item>
      <item>Vaba d.d. banka Varaždin</item>
      <item>IMEX BANKA dioničko društvo</item>
      <item>ERSTE&amp;STEIERMÄRKISCHE BANKA dioničko društvo</item>
      <item>BANKA KOVANICA dioničko društvo</item>
      <item>Denis Pavlic</item>
      <item>Berislav Maksimović, punomoćnik  Banke kovanica d.d.</item>
      <item>Tamaa Tomšić Šantek za FINU, Varaždin</item>
      <item>Željka Brlečić odvjetnica iz OD Brlečić i Brlečić</item>
      <item>Tomo Božić, zamjenik ŽDO, Građansko-upravni odjel</item>
      <item>Sanja Mihalić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</item>
      <item>HRVATSKI AUTO KLUB</item>
      <item>Stečajna oglasna ploča TS u Varaždinu</item>
      <item>MATREX d.o.o.</item>
      <item>ABC Interijeri</item>
      <item>EUROHERC osiguranje - dioničko društvo za osiguranje imovine i osoba i druge poslove osiguranja</item>
      <item>NARODNE NOVINE, dioničko društvo za izdavanje i tiskanje Službenog lista Republike Hrvatske, službenih i drugih obrazaca te 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</item>
      <item>ŽUPANIJSKO DRŽAVNO ODVJETNIŠTVO U VARAŽDINU</item>
      <item>Općinsko državno odvjetništvo u Varaždinu, Građansko-upravni odjel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</item>
      <item>H-ABDUCO društvo s ograničenom odgovornošću za usluge</item>
      <item>Kupac GORDAN MAKSIMOVIĆ</item>
      <item>KOPJAR TIM društvo s ograničenom odgovornošću za građevinske radove</item>
      <item>NEKRETNINE PLUS društvo s ograničenom odgovornošću za upravljanje nekretninama</item>
      <item>Grgić &amp; Partneri odvjetničko društvo d.o.o.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</item>
      <item>Sven Pirker, ponuditelj</item>
      <item>Tomislav Levanić direktor Bolero d.o.o.</item>
      <item>Vladimir Čačko predstavnik stanara iz Dravske ul. u Varaždinu</item>
      <item>Stjepan Petrač direktor Stiven d.o.o.</item>
      <item>Odvjetnica Marina Ljubanović punomoćnica Euroherc osiguranja d.d.</item>
      <item>Josip Kontrec ponuditelj</item>
      <item>Adria Handelskonzepte d.o.o. za usluge</item>
      <item>Adriatic Assets d.o.o. za usluge</item>
    </izvorni_sadrzaj>
    <derivirana_varijabla naziv="DomainObject.Predmet.OstaliListFormated_1">
      <item>ZOU MARKO TUŠEK I IVANA PARŠA punomoćnik sudionika u postupku ZAGORJE-TEHNOBETON dioničko društvo za izvođenje svih vrsta građevinskih radova</item>
      <item>HYPO ALPE-ADRIA-BANK dioničko društvo</item>
      <item>DENIS PAVLIC</item>
      <item>PARTNER BANKA d.d. ZAGREB</item>
      <item>ZAGREBAČKA BANKA DIONIČKO DRUŠTVO</item>
      <item>PODRAVSKA BANKA dioničko društvo</item>
      <item>Raiffeisenbank Austria d.d.</item>
      <item>Vaba d.d. banka Varaždin</item>
      <item>IMEX BANKA dioničko društvo</item>
      <item>ERSTE&amp;STEIERMÄRKISCHE BANKA dioničko društvo</item>
      <item>BANKA KOVANICA dioničko društvo</item>
      <item>Denis Pavlic</item>
      <item>Berislav Maksimović, punomoćnik  Banke kovanica d.d.</item>
      <item>Tamaa Tomšić Šantek za FINU, Varaždin</item>
      <item>Željka Brlečić odvjetnica iz OD Brlečić i Brlečić</item>
      <item>Tomo Božić, zamjenik ŽDO, Građansko-upravni odjel</item>
      <item>Sanja Mihalić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</item>
      <item>HRVATSKI AUTO KLUB</item>
      <item>Stečajna oglasna ploča TS u Varaždinu</item>
      <item>MATREX d.o.o.</item>
      <item>ABC Interijeri</item>
      <item>EUROHERC osiguranje - dioničko društvo za osiguranje imovine i osoba i druge poslove osiguranja</item>
      <item>NARODNE NOVINE, dioničko društvo za izdavanje i tiskanje Službenog lista Republike Hrvatske, službenih i drugih obrazaca te 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</item>
      <item>ŽUPANIJSKO DRŽAVNO ODVJETNIŠTVO U VARAŽDINU</item>
      <item>Općinsko državno odvjetništvo u Varaždinu, Građansko-upravni odjel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</item>
      <item>H-ABDUCO društvo s ograničenom odgovornošću za usluge</item>
      <item>Kupac GORDAN MAKSIMOVIĆ</item>
      <item>KOPJAR TIM društvo s ograničenom odgovornošću za građevinske radove</item>
      <item>NEKRETNINE PLUS društvo s ograničenom odgovornošću za upravljanje nekretninama</item>
      <item>Grgić &amp; Partneri odvjetničko društvo d.o.o.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</item>
      <item>Sven Pirker, ponuditelj</item>
      <item>Tomislav Levanić direktor Bolero d.o.o.</item>
      <item>Vladimir Čačko predstavnik stanara iz Dravske ul. u Varaždinu</item>
      <item>Stjepan Petrač direktor Stiven d.o.o.</item>
      <item>Odvjetnica Marina Ljubanović punomoćnica Euroherc osiguranja d.d.</item>
      <item>Josip Kontrec ponuditelj</item>
      <item>Adria Handelskonzepte d.o.o. za usluge</item>
      <item>Adriatic Assets d.o.o. za usluge</item>
    </derivirana_varijabla>
  </DomainObject.Predmet.OstaliListFormated>
  <DomainObject.Predmet.OstaliListFormatedOIB>
    <izvorni_sadrzaj>
      <item>ZOU MARKO TUŠEK I IVANA PARŠA punomoćnik sudionika u postupku ZAGORJE-TEHNOBETON dioničko društvo za izvođenje svih vrsta građevinskih radova</item>
      <item>HYPO ALPE-ADRIA-BANK dioničko društvo, OIB 14036333877</item>
      <item>DENIS PAVLIC</item>
      <item>PARTNER BANKA d.d. ZAGREB, OIB 71221608291</item>
      <item>ZAGREBAČKA BANKA DIONIČKO DRUŠTVO, OIB 92963223473</item>
      <item>PODRAVSKA BANKA dioničko društvo, OIB 97326283154</item>
      <item>Raiffeisenbank Austria d.d., OIB 53056966535</item>
      <item>Vaba d.d. banka Varaždin, OIB 38182927268</item>
      <item>IMEX BANKA dioničko društvo, OIB 99326633206</item>
      <item>ERSTE&amp;STEIERMÄRKISCHE BANKA dioničko društvo, OIB 23057039320</item>
      <item>BANKA KOVANICA dioničko društvo, OIB 33039197637</item>
      <item>Denis Pavlic</item>
      <item>Berislav Maksimović, punomoćnik  Banke kovanica d.d.</item>
      <item>Tamaa Tomšić Šantek za FINU, Varaždin</item>
      <item>Željka Brlečić odvjetnica iz OD Brlečić i Brlečić</item>
      <item>Tomo Božić, zamjenik ŽDO, Građansko-upravni odjel</item>
      <item>Sanja Mihalić, OIB 61208635054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</item>
      <item>HRVATSKI AUTO KLUB, OIB 53540975485</item>
      <item>Stečajna oglasna ploča TS u Varaždinu</item>
      <item>MATREX d.o.o., OIB 21830590325</item>
      <item>ABC Interijeri, OIB 66358073532</item>
      <item>EUROHERC osiguranje - dioničko društvo za osiguranje imovine i osoba i druge poslove osiguranja, OIB 22694857747</item>
      <item>NARODNE NOVINE, dioničko društvo za izdavanje i tiskanje Službenog lista Republike Hrvatske, službenih i drugih obrazaca te , OIB 64546066176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</item>
      <item>ŽUPANIJSKO DRŽAVNO ODVJETNIŠTVO U VARAŽDINU</item>
      <item>Općinsko državno odvjetništvo u Varaždinu, Građansko-upravni odjel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Markanović, OIB 51272119476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radove, OIB 16337270375</item>
      <item>H-ABDUCO društvo s ograničenom odgovornošću za usluge, OIB 13667298928</item>
      <item>Kupac GORDAN MAKSIMOVIĆ</item>
      <item>KOPJAR TIM društvo s ograničenom odgovornošću za građevinske radove, OIB 16337270375</item>
      <item>NEKRETNINE PLUS društvo s ograničenom odgovornošću za upravljanje nekretninama, OIB 56542840869</item>
      <item>Grgić &amp; Partneri odvjetničko društvo d.o.o., OIB 16457179668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odgovornošću, OIB 99381965992</item>
      <item>Sven Pirker, ponuditelj</item>
      <item>Tomislav Levanić direktor Bolero d.o.o.</item>
      <item>Vladimir Čačko predstavnik stanara iz Dravske ul. u Varaždinu</item>
      <item>Stjepan Petrač direktor Stiven d.o.o.</item>
      <item>Odvjetnica Marina Ljubanović punomoćnica Euroherc osiguranja d.d.</item>
      <item>Josip Kontrec ponuditelj</item>
      <item>Adria Handelskonzepte d.o.o. za usluge, OIB 38257472942</item>
      <item>Adriatic Assets d.o.o. za usluge, OIB 18846383988</item>
    </izvorni_sadrzaj>
    <derivirana_varijabla naziv="DomainObject.Predmet.OstaliListFormatedOIB_1">
      <item>ZOU MARKO TUŠEK I IVANA PARŠA punomoćnik sudionika u postupku ZAGORJE-TEHNOBETON dioničko društvo za izvođenje svih vrsta građevinskih radova</item>
      <item>HYPO ALPE-ADRIA-BANK dioničko društvo, OIB 14036333877</item>
      <item>DENIS PAVLIC</item>
      <item>PARTNER BANKA d.d. ZAGREB, OIB 71221608291</item>
      <item>ZAGREBAČKA BANKA DIONIČKO DRUŠTVO, OIB 92963223473</item>
      <item>PODRAVSKA BANKA dioničko društvo, OIB 97326283154</item>
      <item>Raiffeisenbank Austria d.d., OIB 53056966535</item>
      <item>Vaba d.d. banka Varaždin, OIB 38182927268</item>
      <item>IMEX BANKA dioničko društvo, OIB 99326633206</item>
      <item>ERSTE&amp;STEIERMÄRKISCHE BANKA dioničko društvo, OIB 23057039320</item>
      <item>BANKA KOVANICA dioničko društvo, OIB 33039197637</item>
      <item>Denis Pavlic</item>
      <item>Berislav Maksimović, punomoćnik  Banke kovanica d.d.</item>
      <item>Tamaa Tomšić Šantek za FINU, Varaždin</item>
      <item>Željka Brlečić odvjetnica iz OD Brlečić i Brlečić</item>
      <item>Tomo Božić, zamjenik ŽDO, Građansko-upravni odjel</item>
      <item>Sanja Mihalić, OIB 61208635054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</item>
      <item>HRVATSKI AUTO KLUB, OIB 53540975485</item>
      <item>Stečajna oglasna ploča TS u Varaždinu</item>
      <item>MATREX d.o.o., OIB 21830590325</item>
      <item>ABC Interijeri, OIB 66358073532</item>
      <item>EUROHERC osiguranje - dioničko društvo za osiguranje imovine i osoba i druge poslove osiguranja, OIB 22694857747</item>
      <item>NARODNE NOVINE, dioničko društvo za izdavanje i tiskanje Službenog lista Republike Hrvatske, službenih i drugih obrazaca te , OIB 64546066176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</item>
      <item>ŽUPANIJSKO DRŽAVNO ODVJETNIŠTVO U VARAŽDINU</item>
      <item>Općinsko državno odvjetništvo u Varaždinu, Građansko-upravni odjel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Markanović, OIB 51272119476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radove, OIB 16337270375</item>
      <item>H-ABDUCO društvo s ograničenom odgovornošću za usluge, OIB 13667298928</item>
      <item>Kupac GORDAN MAKSIMOVIĆ</item>
      <item>KOPJAR TIM društvo s ograničenom odgovornošću za građevinske radove, OIB 16337270375</item>
      <item>NEKRETNINE PLUS društvo s ograničenom odgovornošću za upravljanje nekretninama, OIB 56542840869</item>
      <item>Grgić &amp; Partneri odvjetničko društvo d.o.o., OIB 16457179668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odgovornošću, OIB 99381965992</item>
      <item>Sven Pirker, ponuditelj</item>
      <item>Tomislav Levanić direktor Bolero d.o.o.</item>
      <item>Vladimir Čačko predstavnik stanara iz Dravske ul. u Varaždinu</item>
      <item>Stjepan Petrač direktor Stiven d.o.o.</item>
      <item>Odvjetnica Marina Ljubanović punomoćnica Euroherc osiguranja d.d.</item>
      <item>Josip Kontrec ponuditelj</item>
      <item>Adria Handelskonzepte d.o.o. za usluge, OIB 38257472942</item>
      <item>Adriatic Assets d.o.o. za usluge, OIB 18846383988</item>
    </derivirana_varijabla>
  </DomainObject.Predmet.OstaliListFormatedOIB>
  <DomainObject.Predmet.OstaliListFormatedWithAdress>
    <izvorni_sadrzaj>
      <item>ZOU MARKO TUŠEK I IVANA PARŠA, Aleja kralja Zvonimira br. 11., 42000 Varaždin punomoćnik sudionika u postupku ZAGORJE-TEHNOBETON dioničko društvo za izvođenje svih vrsta građevinskih radova</item>
      <item>HYPO ALPE-ADRIA-BANK dioničko društvo, Slavonska avenija 6, 10000 Zagreb</item>
      <item>DENIS PAVLIC, M. Vrhovca br. 9., 42000 Varaždin</item>
      <item>PARTNER BANKA d.d. ZAGREB, Vončinina 2, 10000 Zagreb</item>
      <item>ZAGREBAČKA BANKA DIONIČKO DRUŠTVO, Trg bana Josipa Jelačića 10, 10000 Zagreb</item>
      <item>PODRAVSKA BANKA dioničko društvo, Opatička 3, Koprivnica</item>
      <item>Raiffeisenbank Austria d.d., Petrinjska 59, 10000 Zagreb</item>
      <item>Vaba d.d. banka Varaždin, Aleja Kralja Zvonimira 1, Varaždin</item>
      <item>IMEX BANKA dioničko društvo, Tolstojeva 6, 21000 Split</item>
      <item>ERSTE&amp;STEIERMÄRKISCHE BANKA dioničko društvo, Jadranski Trg 3/a, Rijeka</item>
      <item>BANKA KOVANICA dioničko društvo, Petra Preradovića 29, 42000 Varaždin</item>
      <item>Denis Pavlic</item>
      <item>Berislav Maksimović, punomoćnik  Banke kovanica d.d.</item>
      <item>Tamaa Tomšić Šantek za FINU, Varaždin</item>
      <item>Željka Brlečić odvjetnica iz OD Brlečić i Brlečić, Optujska br. 25/I, 42000 Varaždin</item>
      <item>Tomo Božić, zamjenik ŽDO, Građansko-upravni odjel</item>
      <item>Sanja Mihalić, A. Stepinca br. 1., 42000 Varaždin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Varaždinu, Ul. braće Radić 2, 42000 Varaždin</item>
      <item>HRVATSKI AUTO KLUB, Avenija Dubrovnik 44, 10000 Zagreb</item>
      <item>Stečajna oglasna ploča TS u Varaždinu</item>
      <item>MATREX d.o.o., Ivana Severa 7, 42000 Varaždin</item>
      <item>ABC Interijeri, Zavrtnica 17, 10000 Zagreb</item>
      <item>EUROHERC osiguranje - dioničko društvo za osiguranje imovine i osoba i druge poslove osiguranja, Ulica grada Vukovara 282, 10000 Zagreb</item>
      <item>NARODNE NOVINE, dioničko društvo za izdavanje i tiskanje Službenog lista Republike Hrvatske, službenih i drugih obrazaca te , Savski Gaj XIII. put 6, 10000 Zagreb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Varaždin, Graberje 1, 42000 Varaždin</item>
      <item>ŽUPANIJSKO DRŽAVNO ODVJETNIŠTVO U VARAŽDINU, 42000 Varaždin</item>
      <item>Općinsko državno odvjetništvo u Varaždinu, Građansko-upravni odjel, Kratka 1, Varaždin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ŠVARC, Aleja kralja Zvonimra br. 2., 42000 Varaždin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Klagenfurta, Prolaz sestara Baković br. 3., 10000 Zagreb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Radošević, Jalkovečka br. 98e, 42000 Varaždin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Markanović, Ulica 22. Rujna 1991. 2, 42000 Varaždin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radove, Strmec Remetinečki 44/A, 42220 Strmec Remetinečki</item>
      <item>H-ABDUCO društvo s ograničenom odgovornošću za usluge, Slavonska avenija 6A, 10000 Zagreb</item>
      <item>Kupac GORDAN MAKSIMOVIĆ</item>
      <item>KOPJAR TIM društvo s ograničenom odgovornošću za građevinske radove, Strmec Remetinečki 44/A, 42220 Strmec Remetinečki</item>
      <item>NEKRETNINE PLUS društvo s ograničenom odgovornošću za upravljanje nekretninama, Varaždinska ulica, I odvojak 11, 42000 Jalkovec</item>
      <item>Grgić &amp; Partneri odvjetničko društvo d.o.o., Ulica grada Vukovara 282, Zagreb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odgovornošću, Kratka 4, 42000 Varaždin</item>
      <item>Sven Pirker, ponuditelj</item>
      <item>Tomislav Levanić direktor Bolero d.o.o.</item>
      <item>Vladimir Čačko predstavnik stanara iz Dravske ul. u Varaždinu</item>
      <item>Stjepan Petrač direktor Stiven d.o.o.</item>
      <item>Odvjetnica Marina Ljubanović punomoćnica Euroherc osiguranja d.d.</item>
      <item>Josip Kontrec ponuditelj</item>
      <item>Adria Handelskonzepte d.o.o. za usluge, Radnička cesta 80, 10000 Zagreb</item>
      <item>Adriatic Assets d.o.o. za usluge, Radnička cesta 80, 10000 Zagreb</item>
    </izvorni_sadrzaj>
    <derivirana_varijabla naziv="DomainObject.Predmet.OstaliListFormatedWithAdress_1">
      <item>ZOU MARKO TUŠEK I IVANA PARŠA, Aleja kralja Zvonimira br. 11., 42000 Varaždin punomoćnik sudionika u postupku ZAGORJE-TEHNOBETON dioničko društvo za izvođenje svih vrsta građevinskih radova</item>
      <item>HYPO ALPE-ADRIA-BANK dioničko društvo, Slavonska avenija 6, 10000 Zagreb</item>
      <item>DENIS PAVLIC, M. Vrhovca br. 9., 42000 Varaždin</item>
      <item>PARTNER BANKA d.d. ZAGREB, Vončinina 2, 10000 Zagreb</item>
      <item>ZAGREBAČKA BANKA DIONIČKO DRUŠTVO, Trg bana Josipa Jelačića 10, 10000 Zagreb</item>
      <item>PODRAVSKA BANKA dioničko društvo, Opatička 3, Koprivnica</item>
      <item>Raiffeisenbank Austria d.d., Petrinjska 59, 10000 Zagreb</item>
      <item>Vaba d.d. banka Varaždin, Aleja Kralja Zvonimira 1, Varaždin</item>
      <item>IMEX BANKA dioničko društvo, Tolstojeva 6, 21000 Split</item>
      <item>ERSTE&amp;STEIERMÄRKISCHE BANKA dioničko društvo, Jadranski Trg 3/a, Rijeka</item>
      <item>BANKA KOVANICA dioničko društvo, Petra Preradovića 29, 42000 Varaždin</item>
      <item>Denis Pavlic</item>
      <item>Berislav Maksimović, punomoćnik  Banke kovanica d.d.</item>
      <item>Tamaa Tomšić Šantek za FINU, Varaždin</item>
      <item>Željka Brlečić odvjetnica iz OD Brlečić i Brlečić, Optujska br. 25/I, 42000 Varaždin</item>
      <item>Tomo Božić, zamjenik ŽDO, Građansko-upravni odjel</item>
      <item>Sanja Mihalić, A. Stepinca br. 1., 42000 Varaždin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Varaždinu, Ul. braće Radić 2, 42000 Varaždin</item>
      <item>HRVATSKI AUTO KLUB, Avenija Dubrovnik 44, 10000 Zagreb</item>
      <item>Stečajna oglasna ploča TS u Varaždinu</item>
      <item>MATREX d.o.o., Ivana Severa 7, 42000 Varaždin</item>
      <item>ABC Interijeri, Zavrtnica 17, 10000 Zagreb</item>
      <item>EUROHERC osiguranje - dioničko društvo za osiguranje imovine i osoba i druge poslove osiguranja, Ulica grada Vukovara 282, 10000 Zagreb</item>
      <item>NARODNE NOVINE, dioničko društvo za izdavanje i tiskanje Službenog lista Republike Hrvatske, službenih i drugih obrazaca te , Savski Gaj XIII. put 6, 10000 Zagreb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Varaždin, Graberje 1, 42000 Varaždin</item>
      <item>ŽUPANIJSKO DRŽAVNO ODVJETNIŠTVO U VARAŽDINU, 42000 Varaždin</item>
      <item>Općinsko državno odvjetništvo u Varaždinu, Građansko-upravni odjel, Kratka 1, Varaždin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ŠVARC, Aleja kralja Zvonimra br. 2., 42000 Varaždin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Klagenfurta, Prolaz sestara Baković br. 3., 10000 Zagreb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Radošević, Jalkovečka br. 98e, 42000 Varaždin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Markanović, Ulica 22. Rujna 1991. 2, 42000 Varaždin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radove, Strmec Remetinečki 44/A, 42220 Strmec Remetinečki</item>
      <item>H-ABDUCO društvo s ograničenom odgovornošću za usluge, Slavonska avenija 6A, 10000 Zagreb</item>
      <item>Kupac GORDAN MAKSIMOVIĆ</item>
      <item>KOPJAR TIM društvo s ograničenom odgovornošću za građevinske radove, Strmec Remetinečki 44/A, 42220 Strmec Remetinečki</item>
      <item>NEKRETNINE PLUS društvo s ograničenom odgovornošću za upravljanje nekretninama, Varaždinska ulica, I odvojak 11, 42000 Jalkovec</item>
      <item>Grgić &amp; Partneri odvjetničko društvo d.o.o., Ulica grada Vukovara 282, Zagreb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odgovornošću, Kratka 4, 42000 Varaždin</item>
      <item>Sven Pirker, ponuditelj</item>
      <item>Tomislav Levanić direktor Bolero d.o.o.</item>
      <item>Vladimir Čačko predstavnik stanara iz Dravske ul. u Varaždinu</item>
      <item>Stjepan Petrač direktor Stiven d.o.o.</item>
      <item>Odvjetnica Marina Ljubanović punomoćnica Euroherc osiguranja d.d.</item>
      <item>Josip Kontrec ponuditelj</item>
      <item>Adria Handelskonzepte d.o.o. za usluge, Radnička cesta 80, 10000 Zagreb</item>
      <item>Adriatic Assets d.o.o. za usluge, Radnička cesta 80, 10000 Zagreb</item>
    </derivirana_varijabla>
  </DomainObject.Predmet.OstaliListFormatedWithAdress>
  <DomainObject.Predmet.OstaliListFormatedWithAdressOIB>
    <izvorni_sadrzaj>
      <item>ZOU MARKO TUŠEK I IVANA PARŠA, Aleja kralja Zvonimira br. 11., 42000 Varaždin punomoćnik sudionika u postupku ZAGORJE-TEHNOBETON dioničko društvo za izvođenje svih vrsta građevinskih radova</item>
      <item>HYPO ALPE-ADRIA-BANK dioničko društvo, OIB 14036333877, Slavonska avenija 6, 10000 Zagreb</item>
      <item>DENIS PAVLIC, M. Vrhovca br. 9., 42000 Varaždin</item>
      <item>PARTNER BANKA d.d. ZAGREB, OIB 71221608291, Vončinina 2, 10000 Zagreb</item>
      <item>ZAGREBAČKA BANKA DIONIČKO DRUŠTVO, OIB 92963223473, Trg bana Josipa Jelačića 10, 10000 Zagreb</item>
      <item>PODRAVSKA BANKA dioničko društvo, OIB 97326283154, Opatička 3, Koprivnica</item>
      <item>Raiffeisenbank Austria d.d., OIB 53056966535, Petrinjska 59, 10000 Zagreb</item>
      <item>Vaba d.d. banka Varaždin, OIB 38182927268, Aleja Kralja Zvonimira 1, Varaždin</item>
      <item>IMEX BANKA dioničko društvo, OIB 99326633206, Tolstojeva 6, 21000 Split</item>
      <item>ERSTE&amp;STEIERMÄRKISCHE BANKA dioničko društvo, OIB 23057039320, Jadranski Trg 3/a, Rijeka</item>
      <item>BANKA KOVANICA dioničko društvo, OIB 33039197637, Petra Preradovića 29, 42000 Varaždin</item>
      <item>Denis Pavlic</item>
      <item>Berislav Maksimović, punomoćnik  Banke kovanica d.d.</item>
      <item>Tamaa Tomšić Šantek za FINU, Varaždin</item>
      <item>Željka Brlečić odvjetnica iz OD Brlečić i Brlečić, Optujska br. 25/I, 42000 Varaždin</item>
      <item>Tomo Božić, zamjenik ŽDO, Građansko-upravni odjel</item>
      <item>Sanja Mihalić, OIB 61208635054, A. Stepinca br. 1., 42000 Varaždin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Varaždinu, Ul. braće Radić 2, 42000 Varaždin</item>
      <item>HRVATSKI AUTO KLUB, OIB 53540975485, Avenija Dubrovnik 44, 10000 Zagreb</item>
      <item>Stečajna oglasna ploča TS u Varaždinu</item>
      <item>MATREX d.o.o., OIB 21830590325, Ivana Severa 7, 42000 Varaždin</item>
      <item>ABC Interijeri, OIB 66358073532, Zavrtnica 17, 10000 Zagreb</item>
      <item>EUROHERC osiguranje - dioničko društvo za osiguranje imovine i osoba i druge poslove osiguranja, OIB 22694857747, Ulica grada Vukovara 282, 10000 Zagreb</item>
      <item>NARODNE NOVINE, dioničko društvo za izdavanje i tiskanje Službenog lista Republike Hrvatske, službenih i drugih obrazaca te , OIB 64546066176, Savski Gaj XIII. put 6, 10000 Zagreb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Varaždin, Graberje 1, 42000 Varaždin</item>
      <item>ŽUPANIJSKO DRŽAVNO ODVJETNIŠTVO U VARAŽDINU, 42000 Varaždin</item>
      <item>Općinsko državno odvjetništvo u Varaždinu, Građansko-upravni odjel, Kratka 1, Varaždin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ŠVARC, Aleja kralja Zvonimra br. 2., 42000 Varaždin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Klagenfurta, Prolaz sestara Baković br. 3., 10000 Zagreb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Radošević, Jalkovečka br. 98e, 42000 Varaždin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Markanović, OIB 51272119476, Ulica 22. Rujna 1991. 2, 42000 Varaždin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radove, OIB 16337270375, Strmec Remetinečki 44/A, 42220 Strmec Remetinečki</item>
      <item>H-ABDUCO društvo s ograničenom odgovornošću za usluge, OIB 13667298928, Slavonska avenija 6A, 10000 Zagreb</item>
      <item>Kupac GORDAN MAKSIMOVIĆ</item>
      <item>KOPJAR TIM društvo s ograničenom odgovornošću za građevinske radove, OIB 16337270375, Strmec Remetinečki 44/A, 42220 Strmec Remetinečki</item>
      <item>NEKRETNINE PLUS društvo s ograničenom odgovornošću za upravljanje nekretninama, OIB 56542840869, Varaždinska ulica, I odvojak 11, 42000 Jalkovec</item>
      <item>Grgić &amp; Partneri odvjetničko društvo d.o.o., OIB 16457179668, Ulica grada Vukovara 282, Zagreb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odgovornošću, OIB 99381965992, Kratka 4, 42000 Varaždin</item>
      <item>Sven Pirker, ponuditelj</item>
      <item>Tomislav Levanić direktor Bolero d.o.o.</item>
      <item>Vladimir Čačko predstavnik stanara iz Dravske ul. u Varaždinu</item>
      <item>Stjepan Petrač direktor Stiven d.o.o.</item>
      <item>Odvjetnica Marina Ljubanović punomoćnica Euroherc osiguranja d.d.</item>
      <item>Josip Kontrec ponuditelj</item>
      <item>Adria Handelskonzepte d.o.o. za usluge, OIB 38257472942, Radnička cesta 80, 10000 Zagreb</item>
      <item>Adriatic Assets d.o.o. za usluge, OIB 18846383988, Radnička cesta 80, 10000 Zagreb</item>
    </izvorni_sadrzaj>
    <derivirana_varijabla naziv="DomainObject.Predmet.OstaliListFormatedWithAdressOIB_1">
      <item>ZOU MARKO TUŠEK I IVANA PARŠA, Aleja kralja Zvonimira br. 11., 42000 Varaždin punomoćnik sudionika u postupku ZAGORJE-TEHNOBETON dioničko društvo za izvođenje svih vrsta građevinskih radova</item>
      <item>HYPO ALPE-ADRIA-BANK dioničko društvo, OIB 14036333877, Slavonska avenija 6, 10000 Zagreb</item>
      <item>DENIS PAVLIC, M. Vrhovca br. 9., 42000 Varaždin</item>
      <item>PARTNER BANKA d.d. ZAGREB, OIB 71221608291, Vončinina 2, 10000 Zagreb</item>
      <item>ZAGREBAČKA BANKA DIONIČKO DRUŠTVO, OIB 92963223473, Trg bana Josipa Jelačića 10, 10000 Zagreb</item>
      <item>PODRAVSKA BANKA dioničko društvo, OIB 97326283154, Opatička 3, Koprivnica</item>
      <item>Raiffeisenbank Austria d.d., OIB 53056966535, Petrinjska 59, 10000 Zagreb</item>
      <item>Vaba d.d. banka Varaždin, OIB 38182927268, Aleja Kralja Zvonimira 1, Varaždin</item>
      <item>IMEX BANKA dioničko društvo, OIB 99326633206, Tolstojeva 6, 21000 Split</item>
      <item>ERSTE&amp;STEIERMÄRKISCHE BANKA dioničko društvo, OIB 23057039320, Jadranski Trg 3/a, Rijeka</item>
      <item>BANKA KOVANICA dioničko društvo, OIB 33039197637, Petra Preradovića 29, 42000 Varaždin</item>
      <item>Denis Pavlic</item>
      <item>Berislav Maksimović, punomoćnik  Banke kovanica d.d.</item>
      <item>Tamaa Tomšić Šantek za FINU, Varaždin</item>
      <item>Željka Brlečić odvjetnica iz OD Brlečić i Brlečić, Optujska br. 25/I, 42000 Varaždin</item>
      <item>Tomo Božić, zamjenik ŽDO, Građansko-upravni odjel</item>
      <item>Sanja Mihalić, OIB 61208635054, A. Stepinca br. 1., 42000 Varaždin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Varaždinu, Ul. braće Radić 2, 42000 Varaždin</item>
      <item>HRVATSKI AUTO KLUB, OIB 53540975485, Avenija Dubrovnik 44, 10000 Zagreb</item>
      <item>Stečajna oglasna ploča TS u Varaždinu</item>
      <item>MATREX d.o.o., OIB 21830590325, Ivana Severa 7, 42000 Varaždin</item>
      <item>ABC Interijeri, OIB 66358073532, Zavrtnica 17, 10000 Zagreb</item>
      <item>EUROHERC osiguranje - dioničko društvo za osiguranje imovine i osoba i druge poslove osiguranja, OIB 22694857747, Ulica grada Vukovara 282, 10000 Zagreb</item>
      <item>NARODNE NOVINE, dioničko društvo za izdavanje i tiskanje Službenog lista Republike Hrvatske, službenih i drugih obrazaca te , OIB 64546066176, Savski Gaj XIII. put 6, 10000 Zagreb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Varaždin, Graberje 1, 42000 Varaždin</item>
      <item>ŽUPANIJSKO DRŽAVNO ODVJETNIŠTVO U VARAŽDINU, 42000 Varaždin</item>
      <item>Općinsko državno odvjetništvo u Varaždinu, Građansko-upravni odjel, Kratka 1, Varaždin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ŠVARC, Aleja kralja Zvonimra br. 2., 42000 Varaždin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Klagenfurta, Prolaz sestara Baković br. 3., 10000 Zagreb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Radošević, Jalkovečka br. 98e, 42000 Varaždin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Markanović, OIB 51272119476, Ulica 22. Rujna 1991. 2, 42000 Varaždin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radove, OIB 16337270375, Strmec Remetinečki 44/A, 42220 Strmec Remetinečki</item>
      <item>H-ABDUCO društvo s ograničenom odgovornošću za usluge, OIB 13667298928, Slavonska avenija 6A, 10000 Zagreb</item>
      <item>Kupac GORDAN MAKSIMOVIĆ</item>
      <item>KOPJAR TIM društvo s ograničenom odgovornošću za građevinske radove, OIB 16337270375, Strmec Remetinečki 44/A, 42220 Strmec Remetinečki</item>
      <item>NEKRETNINE PLUS društvo s ograničenom odgovornošću za upravljanje nekretninama, OIB 56542840869, Varaždinska ulica, I odvojak 11, 42000 Jalkovec</item>
      <item>Grgić &amp; Partneri odvjetničko društvo d.o.o., OIB 16457179668, Ulica grada Vukovara 282, Zagreb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odgovornošću, OIB 99381965992, Kratka 4, 42000 Varaždin</item>
      <item>Sven Pirker, ponuditelj</item>
      <item>Tomislav Levanić direktor Bolero d.o.o.</item>
      <item>Vladimir Čačko predstavnik stanara iz Dravske ul. u Varaždinu</item>
      <item>Stjepan Petrač direktor Stiven d.o.o.</item>
      <item>Odvjetnica Marina Ljubanović punomoćnica Euroherc osiguranja d.d.</item>
      <item>Josip Kontrec ponuditelj</item>
      <item>Adria Handelskonzepte d.o.o. za usluge, OIB 38257472942, Radnička cesta 80, 10000 Zagreb</item>
      <item>Adriatic Assets d.o.o. za usluge, OIB 18846383988, Radnička cesta 80, 10000 Zagreb</item>
    </derivirana_varijabla>
  </DomainObject.Predmet.OstaliListFormatedWithAdressOIB>
  <DomainObject.Predmet.OstaliListNazivFormated>
    <izvorni_sadrzaj>
      <item>ZOU MARKO TUŠEK I IVANA PARŠA</item>
      <item>HYPO ALPE-ADRIA-BANK dioničko društvo</item>
      <item>DENIS PAVLIC</item>
      <item>PARTNER BANKA d.d. ZAGREB</item>
      <item>ZAGREBAČKA BANKA DIONIČKO DRUŠTVO</item>
      <item>PODRAVSKA BANKA dioničko društvo</item>
      <item>Raiffeisenbank Austria d.d.</item>
      <item>Vaba d.d. banka Varaždin</item>
      <item>IMEX BANKA dioničko društvo</item>
      <item>ERSTE&amp;STEIERMÄRKISCHE BANKA dioničko društvo</item>
      <item>BANKA KOVANICA dioničko društvo</item>
      <item>Denis Pavlic</item>
      <item>Berislav Maksimović, punomoćnik  Banke kovanica d.d.</item>
      <item>Tamaa Tomšić Šantek za FINU, Varaždin</item>
      <item>Željka Brlečić odvjetnica iz OD Brlečić i Brlečić</item>
      <item>Tomo Božić, zamjenik ŽDO, Građansko-upravni odjel</item>
      <item>Sanja Mihalić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</item>
      <item>HRVATSKI AUTO KLUB</item>
      <item>Stečajna oglasna ploča TS u Varaždinu</item>
      <item>MATREX d.o.o.</item>
      <item>ABC Interijeri</item>
      <item>EUROHERC osiguranje - dioničko društvo za osiguranje imovine i osoba i druge poslove osiguranja</item>
      <item>NARODNE NOVINE, dioničko društvo za izdavanje i tiskanje Službenog lista Republike Hrvatske, službenih i drugih obrazaca te 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</item>
      <item>ŽUPANIJSKO DRŽAVNO ODVJETNIŠTVO U VARAŽDINU</item>
      <item>Općinsko državno odvjetništvo u Varaždinu, Građansko-upravni odjel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</item>
      <item>H-ABDUCO društvo s ograničenom odgovornošću za usluge</item>
      <item>Kupac GORDAN MAKSIMOVIĆ</item>
      <item>KOPJAR TIM društvo s ograničenom odgovornošću za građevinske radove</item>
      <item>NEKRETNINE PLUS društvo s ograničenom odgovornošću za upravljanje nekretninama</item>
      <item>Grgić &amp; Partneri odvjetničko društvo d.o.o.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</item>
      <item>Sven Pirker, ponuditelj</item>
      <item>Tomislav Levanić direktor Bolero d.o.o.</item>
      <item>Vladimir Čačko predstavnik stanara iz Dravske ul. u Varaždinu</item>
      <item>Stjepan Petrač direktor Stiven d.o.o.</item>
      <item>Odvjetnica Marina Ljubanović punomoćnica Euroherc osiguranja d.d.</item>
      <item>Josip Kontrec ponuditelj</item>
      <item>Adria Handelskonzepte d.o.o. za usluge</item>
      <item>Adriatic Assets d.o.o. za usluge</item>
    </izvorni_sadrzaj>
    <derivirana_varijabla naziv="DomainObject.Predmet.OstaliListNazivFormated_1">
      <item>ZOU MARKO TUŠEK I IVANA PARŠA</item>
      <item>HYPO ALPE-ADRIA-BANK dioničko društvo</item>
      <item>DENIS PAVLIC</item>
      <item>PARTNER BANKA d.d. ZAGREB</item>
      <item>ZAGREBAČKA BANKA DIONIČKO DRUŠTVO</item>
      <item>PODRAVSKA BANKA dioničko društvo</item>
      <item>Raiffeisenbank Austria d.d.</item>
      <item>Vaba d.d. banka Varaždin</item>
      <item>IMEX BANKA dioničko društvo</item>
      <item>ERSTE&amp;STEIERMÄRKISCHE BANKA dioničko društvo</item>
      <item>BANKA KOVANICA dioničko društvo</item>
      <item>Denis Pavlic</item>
      <item>Berislav Maksimović, punomoćnik  Banke kovanica d.d.</item>
      <item>Tamaa Tomšić Šantek za FINU, Varaždin</item>
      <item>Željka Brlečić odvjetnica iz OD Brlečić i Brlečić</item>
      <item>Tomo Božić, zamjenik ŽDO, Građansko-upravni odjel</item>
      <item>Sanja Mihalić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</item>
      <item>HRVATSKI AUTO KLUB</item>
      <item>Stečajna oglasna ploča TS u Varaždinu</item>
      <item>MATREX d.o.o.</item>
      <item>ABC Interijeri</item>
      <item>EUROHERC osiguranje - dioničko društvo za osiguranje imovine i osoba i druge poslove osiguranja</item>
      <item>NARODNE NOVINE, dioničko društvo za izdavanje i tiskanje Službenog lista Republike Hrvatske, službenih i drugih obrazaca te 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</item>
      <item>ŽUPANIJSKO DRŽAVNO ODVJETNIŠTVO U VARAŽDINU</item>
      <item>Općinsko državno odvjetništvo u Varaždinu, Građansko-upravni odjel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</item>
      <item>H-ABDUCO društvo s ograničenom odgovornošću za usluge</item>
      <item>Kupac GORDAN MAKSIMOVIĆ</item>
      <item>KOPJAR TIM društvo s ograničenom odgovornošću za građevinske radove</item>
      <item>NEKRETNINE PLUS društvo s ograničenom odgovornošću za upravljanje nekretninama</item>
      <item>Grgić &amp; Partneri odvjetničko društvo d.o.o.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</item>
      <item>Sven Pirker, ponuditelj</item>
      <item>Tomislav Levanić direktor Bolero d.o.o.</item>
      <item>Vladimir Čačko predstavnik stanara iz Dravske ul. u Varaždinu</item>
      <item>Stjepan Petrač direktor Stiven d.o.o.</item>
      <item>Odvjetnica Marina Ljubanović punomoćnica Euroherc osiguranja d.d.</item>
      <item>Josip Kontrec ponuditelj</item>
      <item>Adria Handelskonzepte d.o.o. za usluge</item>
      <item>Adriatic Assets d.o.o. za usluge</item>
    </derivirana_varijabla>
  </DomainObject.Predmet.OstaliListNazivFormated>
  <DomainObject.Predmet.OstaliListNazivFormatedOIB>
    <izvorni_sadrzaj>
      <item>ZOU MARKO TUŠEK I IVANA PARŠA</item>
      <item>HYPO ALPE-ADRIA-BANK dioničko društvo, OIB 14036333877</item>
      <item>DENIS PAVLIC</item>
      <item>PARTNER BANKA d.d. ZAGREB, OIB 71221608291</item>
      <item>ZAGREBAČKA BANKA DIONIČKO DRUŠTVO, OIB 92963223473</item>
      <item>PODRAVSKA BANKA dioničko društvo, OIB 97326283154</item>
      <item>Raiffeisenbank Austria d.d., OIB 53056966535</item>
      <item>Vaba d.d. banka Varaždin, OIB 38182927268</item>
      <item>IMEX BANKA dioničko društvo, OIB 99326633206</item>
      <item>ERSTE&amp;STEIERMÄRKISCHE BANKA dioničko društvo, OIB 23057039320</item>
      <item>BANKA KOVANICA dioničko društvo, OIB 33039197637</item>
      <item>Denis Pavlic</item>
      <item>Berislav Maksimović, punomoćnik  Banke kovanica d.d.</item>
      <item>Tamaa Tomšić Šantek za FINU, Varaždin</item>
      <item>Željka Brlečić odvjetnica iz OD Brlečić i Brlečić</item>
      <item>Tomo Božić, zamjenik ŽDO, Građansko-upravni odjel</item>
      <item>Sanja Mihalić, OIB 61208635054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</item>
      <item>HRVATSKI AUTO KLUB, OIB 53540975485</item>
      <item>Stečajna oglasna ploča TS u Varaždinu</item>
      <item>MATREX d.o.o., OIB 21830590325</item>
      <item>ABC Interijeri, OIB 66358073532</item>
      <item>EUROHERC osiguranje - dioničko društvo za osiguranje imovine i osoba i druge poslove osiguranja, OIB 22694857747</item>
      <item>NARODNE NOVINE, dioničko društvo za izdavanje i tiskanje Službenog lista Republike Hrvatske, službenih i drugih obrazaca te , OIB 64546066176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</item>
      <item>ŽUPANIJSKO DRŽAVNO ODVJETNIŠTVO U VARAŽDINU</item>
      <item>Općinsko državno odvjetništvo u Varaždinu, Građansko-upravni odjel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Markanović, OIB 51272119476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radove, OIB 16337270375</item>
      <item>H-ABDUCO društvo s ograničenom odgovornošću za usluge, OIB 13667298928</item>
      <item>Kupac GORDAN MAKSIMOVIĆ</item>
      <item>KOPJAR TIM društvo s ograničenom odgovornošću za građevinske radove, OIB 16337270375</item>
      <item>NEKRETNINE PLUS društvo s ograničenom odgovornošću za upravljanje nekretninama, OIB 56542840869</item>
      <item>Grgić &amp; Partneri odvjetničko društvo d.o.o., OIB 16457179668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odgovornošću, OIB 99381965992</item>
      <item>Sven Pirker, ponuditelj</item>
      <item>Tomislav Levanić direktor Bolero d.o.o.</item>
      <item>Vladimir Čačko predstavnik stanara iz Dravske ul. u Varaždinu</item>
      <item>Stjepan Petrač direktor Stiven d.o.o.</item>
      <item>Odvjetnica Marina Ljubanović punomoćnica Euroherc osiguranja d.d.</item>
      <item>Josip Kontrec ponuditelj</item>
      <item>Adria Handelskonzepte d.o.o. za usluge, OIB 38257472942</item>
      <item>Adriatic Assets d.o.o. za usluge, OIB 18846383988</item>
    </izvorni_sadrzaj>
    <derivirana_varijabla naziv="DomainObject.Predmet.OstaliListNazivFormatedOIB_1">
      <item>ZOU MARKO TUŠEK I IVANA PARŠA</item>
      <item>HYPO ALPE-ADRIA-BANK dioničko društvo, OIB 14036333877</item>
      <item>DENIS PAVLIC</item>
      <item>PARTNER BANKA d.d. ZAGREB, OIB 71221608291</item>
      <item>ZAGREBAČKA BANKA DIONIČKO DRUŠTVO, OIB 92963223473</item>
      <item>PODRAVSKA BANKA dioničko društvo, OIB 97326283154</item>
      <item>Raiffeisenbank Austria d.d., OIB 53056966535</item>
      <item>Vaba d.d. banka Varaždin, OIB 38182927268</item>
      <item>IMEX BANKA dioničko društvo, OIB 99326633206</item>
      <item>ERSTE&amp;STEIERMÄRKISCHE BANKA dioničko društvo, OIB 23057039320</item>
      <item>BANKA KOVANICA dioničko društvo, OIB 33039197637</item>
      <item>Denis Pavlic</item>
      <item>Berislav Maksimović, punomoćnik  Banke kovanica d.d.</item>
      <item>Tamaa Tomšić Šantek za FINU, Varaždin</item>
      <item>Željka Brlečić odvjetnica iz OD Brlečić i Brlečić</item>
      <item>Tomo Božić, zamjenik ŽDO, Građansko-upravni odjel</item>
      <item>Sanja Mihalić, OIB 61208635054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</item>
      <item>HRVATSKI AUTO KLUB, OIB 53540975485</item>
      <item>Stečajna oglasna ploča TS u Varaždinu</item>
      <item>MATREX d.o.o., OIB 21830590325</item>
      <item>ABC Interijeri, OIB 66358073532</item>
      <item>EUROHERC osiguranje - dioničko društvo za osiguranje imovine i osoba i druge poslove osiguranja, OIB 22694857747</item>
      <item>NARODNE NOVINE, dioničko društvo za izdavanje i tiskanje Službenog lista Republike Hrvatske, službenih i drugih obrazaca te , OIB 64546066176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</item>
      <item>ŽUPANIJSKO DRŽAVNO ODVJETNIŠTVO U VARAŽDINU</item>
      <item>Općinsko državno odvjetništvo u Varaždinu, Građansko-upravni odjel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Markanović, OIB 51272119476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radove, OIB 16337270375</item>
      <item>H-ABDUCO društvo s ograničenom odgovornošću za usluge, OIB 13667298928</item>
      <item>Kupac GORDAN MAKSIMOVIĆ</item>
      <item>KOPJAR TIM društvo s ograničenom odgovornošću za građevinske radove, OIB 16337270375</item>
      <item>NEKRETNINE PLUS društvo s ograničenom odgovornošću za upravljanje nekretninama, OIB 56542840869</item>
      <item>Grgić &amp; Partneri odvjetničko društvo d.o.o., OIB 16457179668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odgovornošću, OIB 99381965992</item>
      <item>Sven Pirker, ponuditelj</item>
      <item>Tomislav Levanić direktor Bolero d.o.o.</item>
      <item>Vladimir Čačko predstavnik stanara iz Dravske ul. u Varaždinu</item>
      <item>Stjepan Petrač direktor Stiven d.o.o.</item>
      <item>Odvjetnica Marina Ljubanović punomoćnica Euroherc osiguranja d.d.</item>
      <item>Josip Kontrec ponuditelj</item>
      <item>Adria Handelskonzepte d.o.o. za usluge, OIB 38257472942</item>
      <item>Adriatic Assets d.o.o. za usluge, OIB 18846383988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ožujka 2017.</izvorni_sadrzaj>
    <derivirana_varijabla naziv="DomainObject.Datum_1">13. ožujka 2017.</derivirana_varijabla>
  </DomainObject.Datum>
  <DomainObject.PoslovniBrojDokumenta>
    <izvorni_sadrzaj>St-78/2012-448</izvorni_sadrzaj>
    <derivirana_varijabla naziv="DomainObject.PoslovniBrojDokumenta_1">St-78/2012-448</derivirana_varijabla>
  </DomainObject.PoslovniBrojDokumenta>
  <DomainObject.Predmet.StrankaIDrugi>
    <izvorni_sadrzaj>ZAGORJE-TEHNOBETON dioničko društvo za izvođenje svih vrsta građevinskih radova i dr.</izvorni_sadrzaj>
    <derivirana_varijabla naziv="DomainObject.Predmet.StrankaIDrugi_1">ZAGORJE-TEHNOBETON dioničko društvo za izvođenje svih vrsta građevinskih radova i dr.</derivirana_varijabla>
  </DomainObject.Predmet.StrankaIDrugi>
  <DomainObject.Predmet.ProtustrankaIDrugi>
    <izvorni_sadrzaj>ZAKMARDY društvo s ograničenom odgovornošću za graditeljstvo, trgovinu i usluge</izvorni_sadrzaj>
    <derivirana_varijabla naziv="DomainObject.Predmet.ProtustrankaIDrugi_1">ZAKMARDY društvo s ograničenom odgovornošću za graditeljstvo, trgovinu i usluge</derivirana_varijabla>
  </DomainObject.Predmet.ProtustrankaIDrugi>
  <DomainObject.Predmet.StrankaIDrugiAdressOIB>
    <izvorni_sadrzaj>ZAGORJE-TEHNOBETON dioničko društvo za izvođenje svih vrsta građevinskih radova, OIB 68289504926, Pavleka Miškine 49, Varaždin i dr.</izvorni_sadrzaj>
    <derivirana_varijabla naziv="DomainObject.Predmet.StrankaIDrugiAdressOIB_1">ZAGORJE-TEHNOBETON dioničko društvo za izvođenje svih vrsta građevinskih radova, OIB 68289504926, Pavleka Miškine 49, Varaždin i dr.</derivirana_varijabla>
  </DomainObject.Predmet.StrankaIDrugiAdressOIB>
  <DomainObject.Predmet.ProtustrankaIDrugiAdressOIB>
    <izvorni_sadrzaj>ZAKMARDY društvo s ograničenom odgovornošću za graditeljstvo, trgovinu i usluge, OIB 91690558135, Juraja Habdelića 4, Varaždin</izvorni_sadrzaj>
    <derivirana_varijabla naziv="DomainObject.Predmet.ProtustrankaIDrugiAdressOIB_1">ZAKMARDY društvo s ograničenom odgovornošću za graditeljstvo, trgovinu i usluge, OIB 91690558135, Juraja Habdelića 4,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ZAGORJE-TEHNOBETON dioničko društvo za izvođenje svih vrsta građevinskih radova</item>
      <item>ZAKMARDY društvo s ograničenom odgovornošću za graditeljstvo, trgovinu i usluge</item>
      <item>ZOU MARKO TUŠEK I IVANA PARŠA</item>
      <item>HYPO ALPE-ADRIA-BANK dioničko društvo</item>
      <item>DENIS PAVLIC</item>
      <item>PARTNER BANKA d.d. ZAGREB</item>
      <item>ZAGREBAČKA BANKA DIONIČKO DRUŠTVO</item>
      <item>PODRAVSKA BANKA dioničko društvo</item>
      <item>Raiffeisenbank Austria d.d.</item>
      <item>Vaba d.d. banka Varaždin</item>
      <item>IMEX BANKA dioničko društvo</item>
      <item>ERSTE&amp;STEIERMÄRKISCHE BANKA dioničko društvo</item>
      <item>BANKA KOVANICA dioničko društvo</item>
      <item>Denis Pavlic</item>
      <item>Berislav Maksimović, punomoćnik  Banke kovanica d.d.</item>
      <item>Tamaa Tomšić Šantek za FINU, Varaždin</item>
      <item>Željka Brlečić odvjetnica iz OD Brlečić i Brlečić</item>
      <item>Tomo Božić, zamjenik ŽDO, Građansko-upravni odjel</item>
      <item>Sanja Mihalić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</item>
      <item>HRVATSKI AUTO KLUB</item>
      <item>Stečajna oglasna ploča TS u Varaždinu</item>
      <item>MATREX d.o.o.</item>
      <item>ABC Interijeri</item>
      <item>EUROHERC osiguranje - dioničko društvo za osiguranje imovine i osoba i druge poslove osiguranja</item>
      <item>NARODNE NOVINE, dioničko društvo za izdavanje i tiskanje Službenog lista Republike Hrvatske, službenih i drugih obrazaca te 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</item>
      <item>ŽUPANIJSKO DRŽAVNO ODVJETNIŠTVO U VARAŽDINU</item>
      <item>Općinsko državno odvjetništvo u Varaždinu, Građansko-upravni odjel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</item>
      <item>H-ABDUCO društvo s ograničenom odgovornošću za usluge</item>
      <item>Kupac GORDAN MAKSIMOVIĆ</item>
      <item>KOPJAR TIM društvo s ograničenom odgovornošću za građevinske radove</item>
      <item>NEKRETNINE PLUS društvo s ograničenom odgovornošću za upravljanje nekretninama</item>
      <item>Grgić &amp; Partneri odvjetničko društvo d.o.o.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</item>
      <item>Sven Pirker, ponuditelj</item>
      <item>Tomislav Levanić direktor Bolero d.o.o.</item>
      <item>Vladimir Čačko predstavnik stanara iz Dravske ul. u Varaždinu</item>
      <item>Stjepan Petrač direktor Stiven d.o.o.</item>
      <item>Odvjetnica Marina Ljubanović punomoćnica Euroherc osiguranja d.d.</item>
      <item>Josip Kontrec ponuditelj</item>
      <item>B2  KAPITAL d.o.o. za poslovne usluge</item>
      <item>Adria Handelskonzepte d.o.o. za usluge</item>
      <item>Adriatic Assets d.o.o. za usluge</item>
    </izvorni_sadrzaj>
    <derivirana_varijabla naziv="DomainObject.Predmet.SudioniciListNaziv_1">
      <item>ZAGORJE-TEHNOBETON dioničko društvo za izvođenje svih vrsta građevinskih radova</item>
      <item>ZAKMARDY društvo s ograničenom odgovornošću za graditeljstvo, trgovinu i usluge</item>
      <item>ZOU MARKO TUŠEK I IVANA PARŠA</item>
      <item>HYPO ALPE-ADRIA-BANK dioničko društvo</item>
      <item>DENIS PAVLIC</item>
      <item>PARTNER BANKA d.d. ZAGREB</item>
      <item>ZAGREBAČKA BANKA DIONIČKO DRUŠTVO</item>
      <item>PODRAVSKA BANKA dioničko društvo</item>
      <item>Raiffeisenbank Austria d.d.</item>
      <item>Vaba d.d. banka Varaždin</item>
      <item>IMEX BANKA dioničko društvo</item>
      <item>ERSTE&amp;STEIERMÄRKISCHE BANKA dioničko društvo</item>
      <item>BANKA KOVANICA dioničko društvo</item>
      <item>Denis Pavlic</item>
      <item>Berislav Maksimović, punomoćnik  Banke kovanica d.d.</item>
      <item>Tamaa Tomšić Šantek za FINU, Varaždin</item>
      <item>Željka Brlečić odvjetnica iz OD Brlečić i Brlečić</item>
      <item>Tomo Božić, zamjenik ŽDO, Građansko-upravni odjel</item>
      <item>Sanja Mihalić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</item>
      <item>HRVATSKI AUTO KLUB</item>
      <item>Stečajna oglasna ploča TS u Varaždinu</item>
      <item>MATREX d.o.o.</item>
      <item>ABC Interijeri</item>
      <item>EUROHERC osiguranje - dioničko društvo za osiguranje imovine i osoba i druge poslove osiguranja</item>
      <item>NARODNE NOVINE, dioničko društvo za izdavanje i tiskanje Službenog lista Republike Hrvatske, službenih i drugih obrazaca te 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</item>
      <item>ŽUPANIJSKO DRŽAVNO ODVJETNIŠTVO U VARAŽDINU</item>
      <item>Općinsko državno odvjetništvo u Varaždinu, Građansko-upravni odjel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</item>
      <item>H-ABDUCO društvo s ograničenom odgovornošću za usluge</item>
      <item>Kupac GORDAN MAKSIMOVIĆ</item>
      <item>KOPJAR TIM društvo s ograničenom odgovornošću za građevinske radove</item>
      <item>NEKRETNINE PLUS društvo s ograničenom odgovornošću za upravljanje nekretninama</item>
      <item>Grgić &amp; Partneri odvjetničko društvo d.o.o.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</item>
      <item>Sven Pirker, ponuditelj</item>
      <item>Tomislav Levanić direktor Bolero d.o.o.</item>
      <item>Vladimir Čačko predstavnik stanara iz Dravske ul. u Varaždinu</item>
      <item>Stjepan Petrač direktor Stiven d.o.o.</item>
      <item>Odvjetnica Marina Ljubanović punomoćnica Euroherc osiguranja d.d.</item>
      <item>Josip Kontrec ponuditelj</item>
      <item>B2  KAPITAL d.o.o. za poslovne usluge</item>
      <item>Adria Handelskonzepte d.o.o. za usluge</item>
      <item>Adriatic Assets d.o.o. za usluge</item>
    </derivirana_varijabla>
  </DomainObject.Predmet.SudioniciListNaziv>
  <DomainObject.Predmet.SudioniciListAdressOIB>
    <izvorni_sadrzaj>
      <item>ZAGORJE-TEHNOBETON dioničko društvo za izvođenje svih vrsta građevinskih radova, OIB 68289504926, Pavleka Miškine 49,Varaždin</item>
      <item>ZAKMARDY društvo s ograničenom odgovornošću za graditeljstvo, trgovinu i usluge, OIB 91690558135, Juraja Habdelića 4,Varaždin</item>
      <item>ZOU MARKO TUŠEK I IVANA PARŠA, Aleja kralja Zvonimira br. 11.,42000 Varaždin</item>
      <item>HYPO ALPE-ADRIA-BANK dioničko društvo, OIB 14036333877, Slavonska avenija 6,10000 Zagreb</item>
      <item>DENIS PAVLIC, M. Vrhovca br. 9.,42000 Varaždin</item>
      <item>PARTNER BANKA d.d. ZAGREB, OIB 71221608291, Vončinina 2,10000 Zagreb</item>
      <item>ZAGREBAČKA BANKA DIONIČKO DRUŠTVO, OIB 92963223473, Trg bana Josipa Jelačića 10,10000 Zagreb</item>
      <item>PODRAVSKA BANKA dioničko društvo, OIB 97326283154, Opatička 3,Koprivnica</item>
      <item>Raiffeisenbank Austria d.d., OIB 53056966535, Petrinjska 59,10000 Zagreb</item>
      <item>Vaba d.d. banka Varaždin, OIB 38182927268, Aleja Kralja Zvonimira 1,Varaždin</item>
      <item>IMEX BANKA dioničko društvo, OIB 99326633206, Tolstojeva 6,21000 Split</item>
      <item>ERSTE&amp;STEIERMÄRKISCHE BANKA dioničko društvo, OIB 23057039320, Jadranski Trg 3/a,Rijeka</item>
      <item>BANKA KOVANICA dioničko društvo, OIB 33039197637, Petra Preradovića 29,42000 Varaždin</item>
      <item>Denis Pavlic</item>
      <item>Berislav Maksimović, punomoćnik  Banke kovanica d.d.</item>
      <item>Tamaa Tomšić Šantek za FINU, Varaždin</item>
      <item>Željka Brlečić odvjetnica iz OD Brlečić i Brlečić, Optujska br. 25/I,42000 Varaždin</item>
      <item>Tomo Božić, zamjenik ŽDO, Građansko-upravni odjel</item>
      <item>Sanja Mihalić, OIB 61208635054, A. Stepinca br. 1.,42000 Varaždin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Varaždinu, Ul. braće Radić 2,42000 Varaždin</item>
      <item>HRVATSKI AUTO KLUB, OIB 53540975485, Avenija Dubrovnik 44,10000 Zagreb</item>
      <item>Stečajna oglasna ploča TS u Varaždinu</item>
      <item>MATREX d.o.o., OIB 21830590325, Ivana Severa 7,42000 Varaždin</item>
      <item>ABC Interijeri, OIB 66358073532, Zavrtnica 17,10000 Zagreb</item>
      <item>EUROHERC osiguranje - dioničko društvo za osiguranje imovine i osoba i druge poslove osiguranja, OIB 22694857747, Ulica grada Vukovara 282,10000 Zagreb</item>
      <item>NARODNE NOVINE, dioničko društvo za izdavanje i tiskanje Službenog lista Republike Hrvatske, službenih i drugih obrazaca te , OIB 64546066176, Savski Gaj XIII. put 6,10000 Zagreb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Varaždin, Graberje 1,42000 Varaždin</item>
      <item>ŽUPANIJSKO DRŽAVNO ODVJETNIŠTVO U VARAŽDINU, 42000 Varaždin</item>
      <item>Općinsko državno odvjetništvo u Varaždinu, Građansko-upravni odjel, Kratka 1,Varaždin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ŠVARC, Aleja kralja Zvonimra br. 2.,42000 Varaždin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Klagenfurta, Prolaz sestara Baković br. 3.,10000 Zagreb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Radošević, Jalkovečka br. 98e,42000 Varaždin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Markanović, OIB 51272119476, Ulica 22. Rujna 1991. 2,42000 Varaždin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radove, OIB 16337270375, Strmec Remetinečki 44/A,42220 Strmec Remetinečki</item>
      <item>H-ABDUCO društvo s ograničenom odgovornošću za usluge, OIB 13667298928, Slavonska avenija 6A,10000 Zagreb</item>
      <item>Kupac GORDAN MAKSIMOVIĆ</item>
      <item>KOPJAR TIM društvo s ograničenom odgovornošću za građevinske radove, OIB 16337270375, Strmec Remetinečki 44/A,42220 Strmec Remetinečki</item>
      <item>NEKRETNINE PLUS društvo s ograničenom odgovornošću za upravljanje nekretninama, OIB 56542840869, Varaždinska ulica, I odvojak 11,42000 Jalkovec</item>
      <item>Grgić &amp; Partneri odvjetničko društvo d.o.o., OIB 16457179668, Ulica grada Vukovara 282,Zagreb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odgovornošću, OIB 99381965992, Kratka 4,42000 Varaždin</item>
      <item>Sven Pirker, ponuditelj</item>
      <item>Tomislav Levanić direktor Bolero d.o.o.</item>
      <item>Vladimir Čačko predstavnik stanara iz Dravske ul. u Varaždinu</item>
      <item>Stjepan Petrač direktor Stiven d.o.o.</item>
      <item>Odvjetnica Marina Ljubanović punomoćnica Euroherc osiguranja d.d.</item>
      <item>Josip Kontrec ponuditelj</item>
      <item>B2  KAPITAL d.o.o. za poslovne usluge, OIB 57509775367, Radnička cesta 41,10000 Zagreb</item>
      <item>Adria Handelskonzepte d.o.o. za usluge, OIB 38257472942, Radnička cesta 80,10000 Zagreb</item>
      <item>Adriatic Assets d.o.o. za usluge, OIB 18846383988, Radnička cesta 80,10000 Zagreb</item>
    </izvorni_sadrzaj>
    <derivirana_varijabla naziv="DomainObject.Predmet.SudioniciListAdressOIB_1">
      <item>ZAGORJE-TEHNOBETON dioničko društvo za izvođenje svih vrsta građevinskih radova, OIB 68289504926, Pavleka Miškine 49,Varaždin</item>
      <item>ZAKMARDY društvo s ograničenom odgovornošću za graditeljstvo, trgovinu i usluge, OIB 91690558135, Juraja Habdelića 4,Varaždin</item>
      <item>ZOU MARKO TUŠEK I IVANA PARŠA, Aleja kralja Zvonimira br. 11.,42000 Varaždin</item>
      <item>HYPO ALPE-ADRIA-BANK dioničko društvo, OIB 14036333877, Slavonska avenija 6,10000 Zagreb</item>
      <item>DENIS PAVLIC, M. Vrhovca br. 9.,42000 Varaždin</item>
      <item>PARTNER BANKA d.d. ZAGREB, OIB 71221608291, Vončinina 2,10000 Zagreb</item>
      <item>ZAGREBAČKA BANKA DIONIČKO DRUŠTVO, OIB 92963223473, Trg bana Josipa Jelačića 10,10000 Zagreb</item>
      <item>PODRAVSKA BANKA dioničko društvo, OIB 97326283154, Opatička 3,Koprivnica</item>
      <item>Raiffeisenbank Austria d.d., OIB 53056966535, Petrinjska 59,10000 Zagreb</item>
      <item>Vaba d.d. banka Varaždin, OIB 38182927268, Aleja Kralja Zvonimira 1,Varaždin</item>
      <item>IMEX BANKA dioničko društvo, OIB 99326633206, Tolstojeva 6,21000 Split</item>
      <item>ERSTE&amp;STEIERMÄRKISCHE BANKA dioničko društvo, OIB 23057039320, Jadranski Trg 3/a,Rijeka</item>
      <item>BANKA KOVANICA dioničko društvo, OIB 33039197637, Petra Preradovića 29,42000 Varaždin</item>
      <item>Denis Pavlic</item>
      <item>Berislav Maksimović, punomoćnik  Banke kovanica d.d.</item>
      <item>Tamaa Tomšić Šantek za FINU, Varaždin</item>
      <item>Željka Brlečić odvjetnica iz OD Brlečić i Brlečić, Optujska br. 25/I,42000 Varaždin</item>
      <item>Tomo Božić, zamjenik ŽDO, Građansko-upravni odjel</item>
      <item>Sanja Mihalić, OIB 61208635054, A. Stepinca br. 1.,42000 Varaždin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Varaždinu, Ul. braće Radić 2,42000 Varaždin</item>
      <item>HRVATSKI AUTO KLUB, OIB 53540975485, Avenija Dubrovnik 44,10000 Zagreb</item>
      <item>Stečajna oglasna ploča TS u Varaždinu</item>
      <item>MATREX d.o.o., OIB 21830590325, Ivana Severa 7,42000 Varaždin</item>
      <item>ABC Interijeri, OIB 66358073532, Zavrtnica 17,10000 Zagreb</item>
      <item>EUROHERC osiguranje - dioničko društvo za osiguranje imovine i osoba i druge poslove osiguranja, OIB 22694857747, Ulica grada Vukovara 282,10000 Zagreb</item>
      <item>NARODNE NOVINE, dioničko društvo za izdavanje i tiskanje Službenog lista Republike Hrvatske, službenih i drugih obrazaca te , OIB 64546066176, Savski Gaj XIII. put 6,10000 Zagreb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Varaždin, Graberje 1,42000 Varaždin</item>
      <item>ŽUPANIJSKO DRŽAVNO ODVJETNIŠTVO U VARAŽDINU, 42000 Varaždin</item>
      <item>Općinsko državno odvjetništvo u Varaždinu, Građansko-upravni odjel, Kratka 1,Varaždin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ŠVARC, Aleja kralja Zvonimra br. 2.,42000 Varaždin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Klagenfurta, Prolaz sestara Baković br. 3.,10000 Zagreb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Radošević, Jalkovečka br. 98e,42000 Varaždin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Markanović, OIB 51272119476, Ulica 22. Rujna 1991. 2,42000 Varaždin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radove, OIB 16337270375, Strmec Remetinečki 44/A,42220 Strmec Remetinečki</item>
      <item>H-ABDUCO društvo s ograničenom odgovornošću za usluge, OIB 13667298928, Slavonska avenija 6A,10000 Zagreb</item>
      <item>Kupac GORDAN MAKSIMOVIĆ</item>
      <item>KOPJAR TIM društvo s ograničenom odgovornošću za građevinske radove, OIB 16337270375, Strmec Remetinečki 44/A,42220 Strmec Remetinečki</item>
      <item>NEKRETNINE PLUS društvo s ograničenom odgovornošću za upravljanje nekretninama, OIB 56542840869, Varaždinska ulica, I odvojak 11,42000 Jalkovec</item>
      <item>Grgić &amp; Partneri odvjetničko društvo d.o.o., OIB 16457179668, Ulica grada Vukovara 282,Zagreb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odgovornošću, OIB 99381965992, Kratka 4,42000 Varaždin</item>
      <item>Sven Pirker, ponuditelj</item>
      <item>Tomislav Levanić direktor Bolero d.o.o.</item>
      <item>Vladimir Čačko predstavnik stanara iz Dravske ul. u Varaždinu</item>
      <item>Stjepan Petrač direktor Stiven d.o.o.</item>
      <item>Odvjetnica Marina Ljubanović punomoćnica Euroherc osiguranja d.d.</item>
      <item>Josip Kontrec ponuditelj</item>
      <item>B2  KAPITAL d.o.o. za poslovne usluge, OIB 57509775367, Radnička cesta 41,10000 Zagreb</item>
      <item>Adria Handelskonzepte d.o.o. za usluge, OIB 38257472942, Radnička cesta 80,10000 Zagreb</item>
      <item>Adriatic Assets d.o.o. za usluge, OIB 18846383988, Radnička cesta 80,10000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769F5D2-9A56-4026-954D-014E8847736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1396</properties:Words>
  <properties:Characters>7384</properties:Characters>
  <properties:Lines>167</properties:Lines>
  <properties:Paragraphs>38</properties:Paragraphs>
  <properties:TotalTime>111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9078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2017-03-13T13:22:00Z</cp:lastPrinted>
  <dcterms:modified xmlns:xsi="http://www.w3.org/2001/XMLSchema-instance" xsi:type="dcterms:W3CDTF">2017-03-13T13:22:00Z</dcterms:modified>
  <cp:revision>32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St-78/2012-448 / Odluka - Rješenje - dosuda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