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34541" w:rsidR="00842BBB" w:rsidRPr="00B92B86">
        <w:tc>
          <w:tcPr>
            <w:tcW w:type="dxa" w:w="3491"/>
            <w:shd w:fill="auto" w:color="auto" w:val="clear"/>
          </w:tcPr>
          <w:p w:rsidRDefault="00842BBB" w:rsidP="00E34541" w:rsidR="00842BBB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42BBB" w:rsidP="00E34541" w:rsidR="00842BBB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842BBB" w:rsidP="00E34541" w:rsidR="00842BBB" w:rsidRPr="003E5E31">
            <w:pPr>
              <w:jc w:val="center"/>
            </w:pPr>
            <w:r>
              <w:t>Trgovački sud u Osijeku</w:t>
            </w:r>
          </w:p>
          <w:p w:rsidRDefault="00842BBB" w:rsidP="00E34541" w:rsidR="00842BBB" w:rsidRPr="00B92B86">
            <w:pPr>
              <w:jc w:val="center"/>
            </w:pPr>
            <w:r>
              <w:t>Osijek, Zagrebačka 2</w:t>
            </w:r>
          </w:p>
        </w:tc>
      </w:tr>
    </w:tbl>
    <w:p w14:textId="a2825bf" w14:paraId="a2825bf" w:rsidRDefault="00F911B2" w:rsidP="00BD0DFD" w:rsidR="00F911B2">
      <w:pPr>
        <w15:collapsed w:val="false"/>
      </w:pPr>
    </w:p>
    <w:p w:rsidRDefault="001C613C" w:rsidP="00BD0DFD" w:rsidR="001C613C" w:rsidRPr="002722A7"/>
    <w:p w:rsidRDefault="007F1538" w:rsidP="007F1538" w:rsidR="007F1538">
      <w:pPr>
        <w:jc w:val="center"/>
      </w:pPr>
      <w:r>
        <w:t>REPUBLIKA HRVATSKA</w:t>
      </w:r>
    </w:p>
    <w:p w:rsidRDefault="007F1538" w:rsidP="007F1538" w:rsidR="007F1538">
      <w:pPr>
        <w:jc w:val="center"/>
      </w:pPr>
      <w:r>
        <w:t>R J E Š E N J E</w:t>
      </w:r>
    </w:p>
    <w:p w:rsidRDefault="007F1538" w:rsidP="007F1538" w:rsidR="007F1538">
      <w:pPr>
        <w:jc w:val="both"/>
      </w:pPr>
    </w:p>
    <w:p w:rsidRDefault="007F1538" w:rsidP="007F1538" w:rsidR="007F153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LETALIS j.d.o.o., </w:t>
      </w:r>
      <w:proofErr w:type="spellStart"/>
      <w:r>
        <w:t>Zmajevac</w:t>
      </w:r>
      <w:proofErr w:type="spellEnd"/>
      <w:r>
        <w:t xml:space="preserve">, </w:t>
      </w:r>
      <w:proofErr w:type="spellStart"/>
      <w:r>
        <w:t>Petefi</w:t>
      </w:r>
      <w:proofErr w:type="spellEnd"/>
      <w:r>
        <w:t xml:space="preserve"> Šandora 75, MBS: 030185004, OIB: 41595081810</w:t>
      </w:r>
      <w:r>
        <w:rPr>
          <w:color w:val="000000"/>
        </w:rPr>
        <w:t>, dana 19. prosinca 2018. godine</w:t>
      </w:r>
    </w:p>
    <w:p w:rsidRDefault="007F1538" w:rsidP="007F1538" w:rsidR="007F1538">
      <w:pPr>
        <w:jc w:val="both"/>
      </w:pPr>
    </w:p>
    <w:p w:rsidRDefault="007F1538" w:rsidP="007F1538" w:rsidR="007F1538">
      <w:pPr>
        <w:jc w:val="center"/>
      </w:pPr>
      <w:r>
        <w:t>r i j e š i o  j e</w:t>
      </w:r>
      <w:r>
        <w:tab/>
      </w:r>
      <w:r>
        <w:tab/>
      </w:r>
    </w:p>
    <w:p w:rsidRDefault="007F1538" w:rsidP="007F1538" w:rsidR="007F1538">
      <w:pPr>
        <w:jc w:val="center"/>
      </w:pPr>
      <w:r>
        <w:tab/>
      </w:r>
    </w:p>
    <w:p w:rsidRDefault="007F1538" w:rsidP="007F1538" w:rsidR="007F1538">
      <w:pPr>
        <w:jc w:val="center"/>
      </w:pPr>
      <w:r>
        <w:tab/>
      </w:r>
      <w:r>
        <w:tab/>
      </w:r>
    </w:p>
    <w:p w:rsidRDefault="007F1538" w:rsidP="007F1538" w:rsidR="000B74BF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LETALIS j.d.o.o., </w:t>
      </w:r>
      <w:proofErr w:type="spellStart"/>
      <w:r>
        <w:t>Zmajevac</w:t>
      </w:r>
      <w:proofErr w:type="spellEnd"/>
      <w:r>
        <w:t xml:space="preserve">, </w:t>
      </w:r>
      <w:proofErr w:type="spellStart"/>
      <w:r>
        <w:t>Petefi</w:t>
      </w:r>
      <w:proofErr w:type="spellEnd"/>
      <w:r>
        <w:t xml:space="preserve"> Šandora 75, MBS: 030185004, OIB: 41595081810, za dan</w:t>
      </w:r>
    </w:p>
    <w:p w:rsidRDefault="00537C72" w:rsidP="00537C72" w:rsidR="00537C72">
      <w:pPr>
        <w:jc w:val="both"/>
      </w:pPr>
    </w:p>
    <w:p w:rsidRDefault="000B74BF" w:rsidP="00537C72" w:rsidR="00537C72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7. veljače</w:t>
      </w:r>
      <w:r w:rsidR="00E15FD7">
        <w:rPr>
          <w:b/>
          <w:u w:val="single"/>
        </w:rPr>
        <w:t xml:space="preserve"> 2019.</w:t>
      </w:r>
      <w:r w:rsidR="00537C72">
        <w:rPr>
          <w:b/>
          <w:u w:val="single"/>
        </w:rPr>
        <w:t xml:space="preserve"> u 9,</w:t>
      </w:r>
      <w:r w:rsidR="007F1538">
        <w:rPr>
          <w:b/>
          <w:u w:val="single"/>
        </w:rPr>
        <w:t>30</w:t>
      </w:r>
      <w:r w:rsidR="00537C72">
        <w:rPr>
          <w:b/>
          <w:u w:val="single"/>
        </w:rPr>
        <w:t xml:space="preserve"> sati</w:t>
      </w:r>
    </w:p>
    <w:p w:rsidRDefault="00537C72" w:rsidP="00537C72" w:rsidR="00537C72">
      <w:pPr>
        <w:jc w:val="center"/>
      </w:pPr>
    </w:p>
    <w:p w:rsidRDefault="00537C72" w:rsidP="00537C72" w:rsidR="00537C72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537C72" w:rsidP="00537C72" w:rsidR="00537C72"/>
    <w:p w:rsidRDefault="007F1538" w:rsidP="007F1538" w:rsidR="007F1538">
      <w:r>
        <w:t>Na ročište se pozivaju:</w:t>
      </w:r>
    </w:p>
    <w:p w:rsidRDefault="007F1538" w:rsidP="007F1538" w:rsidR="007F1538">
      <w:pPr>
        <w:jc w:val="both"/>
      </w:pPr>
      <w:r>
        <w:t>-FINA</w:t>
      </w:r>
    </w:p>
    <w:p w:rsidRDefault="007F1538" w:rsidP="007F1538" w:rsidR="007F1538">
      <w:pPr>
        <w:jc w:val="both"/>
      </w:pPr>
      <w:r>
        <w:t xml:space="preserve">-ŽDO GUO Osijek </w:t>
      </w:r>
    </w:p>
    <w:p w:rsidRDefault="007F1538" w:rsidP="000B74BF" w:rsidR="000B74BF">
      <w:pPr>
        <w:jc w:val="both"/>
      </w:pPr>
      <w:r>
        <w:t xml:space="preserve">-zakonski zastupnik dužnika Ištvan </w:t>
      </w:r>
      <w:proofErr w:type="spellStart"/>
      <w:r>
        <w:t>Ebner</w:t>
      </w:r>
      <w:proofErr w:type="spellEnd"/>
      <w:r>
        <w:t>, OIB: 54220997464, Beli Manastir, Kralja Tomislava 36/A -</w:t>
      </w:r>
      <w:r w:rsidR="000B74BF">
        <w:t xml:space="preserve"> </w:t>
      </w:r>
      <w:r w:rsidR="000B74BF" w:rsidRPr="000B74BF">
        <w:rPr>
          <w:b/>
          <w:u w:val="single"/>
        </w:rPr>
        <w:t>radi saslušanja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</w:p>
    <w:p w:rsidRDefault="00537C72" w:rsidP="00537C72" w:rsidR="00537C72">
      <w:pPr>
        <w:jc w:val="center"/>
      </w:pPr>
      <w:r>
        <w:t xml:space="preserve">U Osijeku, </w:t>
      </w:r>
      <w:r w:rsidR="004C407F">
        <w:t>1</w:t>
      </w:r>
      <w:r w:rsidR="000B74BF">
        <w:t>9</w:t>
      </w:r>
      <w:r w:rsidR="004C407F">
        <w:t>. prosinca</w:t>
      </w:r>
      <w:r>
        <w:t xml:space="preserve"> 2018.</w:t>
      </w:r>
    </w:p>
    <w:p w:rsidRDefault="00537C72" w:rsidP="00537C72" w:rsidR="00537C72">
      <w:pPr>
        <w:jc w:val="both"/>
      </w:pPr>
    </w:p>
    <w:p w:rsidRDefault="00537C72" w:rsidP="00537C72" w:rsidR="00537C7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537C72" w:rsidP="00537C72" w:rsidR="00537C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  <w:r>
        <w:t>Zapisničar: Danijela Špeletić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  <w:r>
        <w:t>DNA:</w:t>
      </w:r>
    </w:p>
    <w:p w:rsidRDefault="00537C72" w:rsidP="00D5736E" w:rsidR="00537C72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537C72" w:rsidP="00537C72" w:rsidR="00537C72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EA76E5">
        <w:rPr>
          <w:color w:val="000000"/>
        </w:rPr>
        <w:t>07.02</w:t>
      </w:r>
      <w:r w:rsidR="00D5736E">
        <w:rPr>
          <w:color w:val="000000"/>
        </w:rPr>
        <w:t>.2019</w:t>
      </w:r>
      <w:r>
        <w:rPr>
          <w:color w:val="000000"/>
        </w:rPr>
        <w:t>. u 9,</w:t>
      </w:r>
      <w:r w:rsidR="00C423D4">
        <w:rPr>
          <w:color w:val="000000"/>
        </w:rPr>
        <w:t>30</w:t>
      </w:r>
      <w:r>
        <w:rPr>
          <w:color w:val="000000"/>
        </w:rPr>
        <w:t xml:space="preserve"> sati</w:t>
      </w:r>
    </w:p>
    <w:p w:rsidRDefault="00687A19" w:rsidP="00842BBB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34A" w:rsidR="00AD434A">
      <w:r>
        <w:separator/>
      </w:r>
    </w:p>
  </w:endnote>
  <w:endnote w:id="0" w:type="continuationSeparator">
    <w:p w:rsidRDefault="00AD434A" w:rsidR="00AD4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34A" w:rsidR="00AD434A">
      <w:r>
        <w:separator/>
      </w:r>
    </w:p>
  </w:footnote>
  <w:footnote w:id="0" w:type="continuationSeparator">
    <w:p w:rsidRDefault="00AD434A" w:rsidR="00AD43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0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842BBB" w:rsidR="00842BBB">
    <w:pPr>
      <w:jc w:val="right"/>
    </w:pPr>
    <w:r>
      <w:tab/>
    </w:r>
    <w:r>
      <w:tab/>
    </w:r>
    <w:r w:rsidR="00842BBB">
      <w:t>Poslovni broj: 7 St-</w:t>
    </w:r>
    <w:r w:rsidR="000B74BF">
      <w:t>92</w:t>
    </w:r>
    <w:r w:rsidR="007F1538">
      <w:t>1</w:t>
    </w:r>
    <w:r w:rsidR="00842BBB">
      <w:t>/18-</w:t>
    </w:r>
    <w:proofErr w:type="spellStart"/>
    <w:r w:rsidR="007F1538">
      <w:t>18</w:t>
    </w:r>
    <w:proofErr w:type="spellEnd"/>
  </w:p>
  <w:p w:rsidRDefault="00C82971" w:rsidP="00C82971" w:rsidR="00C82971">
    <w:pPr>
      <w:jc w:val="right"/>
    </w:pP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3806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B74BF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171A"/>
    <w:rsid w:val="001E554E"/>
    <w:rsid w:val="0020063F"/>
    <w:rsid w:val="0020708E"/>
    <w:rsid w:val="00210459"/>
    <w:rsid w:val="002112BF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1F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407F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E29"/>
    <w:rsid w:val="00507F72"/>
    <w:rsid w:val="00512C7A"/>
    <w:rsid w:val="00520104"/>
    <w:rsid w:val="00522110"/>
    <w:rsid w:val="005257DA"/>
    <w:rsid w:val="005355BA"/>
    <w:rsid w:val="00537C72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8"/>
    <w:rsid w:val="007F153E"/>
    <w:rsid w:val="007F5488"/>
    <w:rsid w:val="007F6F29"/>
    <w:rsid w:val="00800A77"/>
    <w:rsid w:val="008027DC"/>
    <w:rsid w:val="008034B6"/>
    <w:rsid w:val="0080387D"/>
    <w:rsid w:val="00805612"/>
    <w:rsid w:val="0081213F"/>
    <w:rsid w:val="008172AE"/>
    <w:rsid w:val="00822720"/>
    <w:rsid w:val="00823302"/>
    <w:rsid w:val="00824BF6"/>
    <w:rsid w:val="008308BB"/>
    <w:rsid w:val="00832FF2"/>
    <w:rsid w:val="008345A7"/>
    <w:rsid w:val="00842B56"/>
    <w:rsid w:val="00842BBB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0907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48BF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D434A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23D4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5736E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3D44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5FD7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A76E5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7F6F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6F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F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F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F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7F6F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6F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F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F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F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8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893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26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18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St-921/2018</izvorni_sadrzaj>
    <derivirana_varijabla naziv="DomainObject.Predmet.OznakaBroj_1">St-921/2018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LETALIS jednostavno društvo s ograničenom odgovornošću za trgovinu i usluge zastupanog po punomoćniku Ištvan Ebner</izvorni_sadrzaj>
    <derivirana_varijabla naziv="DomainObject.Predmet.ProtustrankaFormated_1">  LETALIS jednostavno društvo s ograničenom odgovornošću za trgovinu i usluge zastupanog po punomoćniku Ištvan Ebner</derivirana_varijabla>
  </DomainObject.Predmet.ProtustrankaFormated>
  <DomainObject.Predmet.ProtustrankaFormatedOIB>
    <izvorni_sadrzaj>  LETALIS jednostavno društvo s ograničenom odgovornošću za trgovinu i usluge, OIB 41595081810 zastupanog po punomoćniku Ištvan Ebner</izvorni_sadrzaj>
    <derivirana_varijabla naziv="DomainObject.Predmet.ProtustrankaFormatedOIB_1">  LETALIS jednostavno društvo s ograničenom odgovornošću za trgovinu i usluge, OIB 41595081810 zastupanog po punomoćniku Ištvan Ebner</derivirana_varijabla>
  </DomainObject.Predmet.ProtustrankaFormatedOIB>
  <DomainObject.Predmet.ProtustrankaFormatedWithAdress>
    <izvorni_sadrzaj> LETALIS jednostavno društvo s ograničenom odgovornošću za trgovinu i usluge, Petefi Šandora 75, 31307 Zmajevac zastupanog po punomoćniku Ištvan Ebner</izvorni_sadrzaj>
    <derivirana_varijabla naziv="DomainObject.Predmet.ProtustrankaFormatedWithAdress_1"> LETALIS jednostavno društvo s ograničenom odgovornošću za trgovinu i usluge, Petefi Šandora 75, 31307 Zmajevac zastupanog po punomoćniku Ištvan Ebner</derivirana_varijabla>
  </DomainObject.Predmet.ProtustrankaFormatedWithAdress>
  <DomainObject.Predmet.ProtustrankaFormatedWithAdressOIB>
    <izvorni_sadrzaj> LETALIS jednostavno društvo s ograničenom odgovornošću za trgovinu i usluge, OIB 41595081810, Petefi Šandora 75, 31307 Zmajevac zastupanog po punomoćniku Ištvan Ebner</izvorni_sadrzaj>
    <derivirana_varijabla naziv="DomainObject.Predmet.ProtustrankaFormatedWithAdressOIB_1"> LETALIS jednostavno društvo s ograničenom odgovornošću za trgovinu i usluge, OIB 41595081810, Petefi Šandora 75, 31307 Zmajevac zastupanog po punomoćniku Ištvan Ebner</derivirana_varijabla>
  </DomainObject.Predmet.ProtustrankaFormatedWithAdressOIB>
  <DomainObject.Predmet.ProtustrankaWithAdress>
    <izvorni_sadrzaj>LETALIS jednostavno društvo s ograničenom odgovornošću za trgovinu i usluge Petefi Šandora 75, 31307 Zmajevac</izvorni_sadrzaj>
    <derivirana_varijabla naziv="DomainObject.Predmet.ProtustrankaWithAdress_1">LETALIS jednostavno društvo s ograničenom odgovornošću za trgovinu i usluge Petefi Šandora 75, 31307 Zmajevac</derivirana_varijabla>
  </DomainObject.Predmet.ProtustrankaWithAdress>
  <DomainObject.Predmet.ProtustrankaWithAdressOIB>
    <izvorni_sadrzaj>LETALIS jednostavno društvo s ograničenom odgovornošću za trgovinu i usluge, OIB 41595081810, Petefi Šandora 75, 31307 Zmajevac</izvorni_sadrzaj>
    <derivirana_varijabla naziv="DomainObject.Predmet.ProtustrankaWithAdressOIB_1">LETALIS jednostavno društvo s ograničenom odgovornošću za trgovinu i usluge, OIB 41595081810, Petefi Šandora 75, 31307 Zmajevac</derivirana_varijabla>
  </DomainObject.Predmet.ProtustrankaWithAdressOIB>
  <DomainObject.Predmet.ProtustrankaNazivFormated>
    <izvorni_sadrzaj>LETALIS jednostavno društvo s ograničenom odgovornošću za trgovinu i usluge</izvorni_sadrzaj>
    <derivirana_varijabla naziv="DomainObject.Predmet.ProtustrankaNazivFormated_1">LETALIS jednostavno društvo s ograničenom odgovornošću za trgovinu i usluge</derivirana_varijabla>
  </DomainObject.Predmet.ProtustrankaNazivFormated>
  <DomainObject.Predmet.ProtustrankaNazivFormatedOIB>
    <izvorni_sadrzaj>LETALIS jednostavno društvo s ograničenom odgovornošću za trgovinu i usluge, OIB 41595081810</izvorni_sadrzaj>
    <derivirana_varijabla naziv="DomainObject.Predmet.ProtustrankaNazivFormatedOIB_1">LETALIS jednostavno društvo s ograničenom odgovornošću za trgovinu i usluge, OIB 41595081810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</izvorni_sadrzaj>
    <derivirana_varijabla naziv="DomainObject.Predmet.StrankaFormatedWithAdress_1"> FINA OSIJEK</derivirana_varijabla>
  </DomainObject.Predmet.StrankaFormatedWithAdress>
  <DomainObject.Predmet.StrankaFormatedWithAdressOIB>
    <izvorni_sadrzaj> FINA OSIJEK, OIB 85821130368</izvorni_sadrzaj>
    <derivirana_varijabla naziv="DomainObject.Predmet.StrankaFormatedWithAdressOIB_1"> FINA OSIJEK, OIB 85821130368</derivirana_varijabla>
  </DomainObject.Predmet.StrankaFormatedWithAdressOIB>
  <DomainObject.Predmet.StrankaWithAdress>
    <izvorni_sadrzaj>FINA OSIJEK </izvorni_sadrzaj>
    <derivirana_varijabla naziv="DomainObject.Predmet.StrankaWithAdress_1">FINA OSIJEK </derivirana_varijabla>
  </DomainObject.Predmet.StrankaWithAdress>
  <DomainObject.Predmet.StrankaWithAdressOIB>
    <izvorni_sadrzaj>FINA OSIJEK, OIB 85821130368</izvorni_sadrzaj>
    <derivirana_varijabla naziv="DomainObject.Predmet.StrankaWithAdressOIB_1">FINA OSIJEK, OIB 85821130368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</item>
    </izvorni_sadrzaj>
    <derivirana_varijabla naziv="DomainObject.Predmet.StrankaListFormatedWithAdress_1">
      <item>FINA OSIJEK</item>
    </derivirana_varijabla>
  </DomainObject.Predmet.StrankaListFormatedWithAdress>
  <DomainObject.Predmet.StrankaListFormatedWithAdressOIB>
    <izvorni_sadrzaj>
      <item>FINA OSIJEK, OIB 85821130368</item>
    </izvorni_sadrzaj>
    <derivirana_varijabla naziv="DomainObject.Predmet.StrankaListFormatedWithAdressOIB_1">
      <item>FINA OSIJEK, OIB 85821130368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LETALIS jednostavno društvo s ograničenom odgovornošću za trgovinu i usluge zastupanog po punomoćniku Ištvan Ebner</item>
    </izvorni_sadrzaj>
    <derivirana_varijabla naziv="DomainObject.Predmet.ProtuStrankaListFormated_1">
      <item>LETALIS jednostavno društvo s ograničenom odgovornošću za trgovinu i usluge zastupanog po punomoćniku Ištvan Ebner</item>
    </derivirana_varijabla>
  </DomainObject.Predmet.ProtuStrankaListFormated>
  <DomainObject.Predmet.ProtuStrankaListFormatedOIB>
    <izvorni_sadrzaj>
      <item>LETALIS jednostavno društvo s ograničenom odgovornošću za trgovinu i usluge, OIB 41595081810 zastupanog po punomoćniku Ištvan Ebner</item>
    </izvorni_sadrzaj>
    <derivirana_varijabla naziv="DomainObject.Predmet.ProtuStrankaListFormatedOIB_1">
      <item>LETALIS jednostavno društvo s ograničenom odgovornošću za trgovinu i usluge, OIB 41595081810 zastupanog po punomoćniku Ištvan Ebner</item>
    </derivirana_varijabla>
  </DomainObject.Predmet.ProtuStrankaListFormatedOIB>
  <DomainObject.Predmet.ProtuStrankaListFormatedWithAdress>
    <izvorni_sadrzaj>
      <item>LETALIS jednostavno društvo s ograničenom odgovornošću za trgovinu i usluge, Petefi Šandora 75, 31307 Zmajevac zastupanog po punomoćniku Ištvan Ebner</item>
    </izvorni_sadrzaj>
    <derivirana_varijabla naziv="DomainObject.Predmet.ProtuStrankaListFormatedWithAdress_1">
      <item>LETALIS jednostavno društvo s ograničenom odgovornošću za trgovinu i usluge, Petefi Šandora 75, 31307 Zmajevac zastupanog po punomoćniku Ištvan Ebner</item>
    </derivirana_varijabla>
  </DomainObject.Predmet.ProtuStrankaListFormatedWithAdress>
  <DomainObject.Predmet.ProtuStrankaListFormatedWithAdressOIB>
    <izvorni_sadrzaj>
      <item>LETALIS jednostavno društvo s ograničenom odgovornošću za trgovinu i usluge, OIB 41595081810, Petefi Šandora 75, 31307 Zmajevac zastupanog po punomoćniku Ištvan Ebner</item>
    </izvorni_sadrzaj>
    <derivirana_varijabla naziv="DomainObject.Predmet.ProtuStrankaListFormatedWithAdressOIB_1">
      <item>LETALIS jednostavno društvo s ograničenom odgovornošću za trgovinu i usluge, OIB 41595081810, Petefi Šandora 75, 31307 Zmajevac zastupanog po punomoćniku Ištvan Ebner</item>
    </derivirana_varijabla>
  </DomainObject.Predmet.ProtuStrankaListFormatedWithAdressOIB>
  <DomainObject.Predmet.ProtuStrankaListNazivFormated>
    <izvorni_sadrzaj>
      <item>LETALIS jednostavno društvo s ograničenom odgovornošću za trgovinu i usluge</item>
    </izvorni_sadrzaj>
    <derivirana_varijabla naziv="DomainObject.Predmet.ProtuStrankaListNazivFormated_1">
      <item>LETALIS jednostavno društvo s ograničenom odgovornošću za trgovinu i usluge</item>
    </derivirana_varijabla>
  </DomainObject.Predmet.ProtuStrankaListNazivFormated>
  <DomainObject.Predmet.ProtuStrankaListNazivFormatedOIB>
    <izvorni_sadrzaj>
      <item>LETALIS jednostavno društvo s ograničenom odgovornošću za trgovinu i usluge, OIB 41595081810</item>
    </izvorni_sadrzaj>
    <derivirana_varijabla naziv="DomainObject.Predmet.ProtuStrankaListNazivFormatedOIB_1">
      <item>LETALIS jednostavno društvo s ograničenom odgovornošću za trgovinu i usluge, OIB 41595081810</item>
    </derivirana_varijabla>
  </DomainObject.Predmet.ProtuStrankaListNazivFormatedOIB>
  <DomainObject.Predmet.OstaliListFormated>
    <izvorni_sadrzaj>
      <item>Ištvan Ebner punomoćnik sudionika u postupku LETALIS jednostavno društvo s ograničenom odgovornošću za trgovinu i usluge</item>
      <item>Županijsko državno odvjetništvo u Osijeku</item>
    </izvorni_sadrzaj>
    <derivirana_varijabla naziv="DomainObject.Predmet.OstaliListFormated_1">
      <item>Ištvan Ebner punomoćnik sudionika u postupku LETALIS jednostavno društvo s ograničenom odgovornošću za trgovinu i usluge</item>
      <item>Županijsko državno odvjetništvo u Osijeku</item>
    </derivirana_varijabla>
  </DomainObject.Predmet.OstaliListFormated>
  <DomainObject.Predmet.OstaliListFormatedOIB>
    <izvorni_sadrzaj>
      <item>Ištvan Ebner, OIB 54220997464 punomoćnik sudionika u postupku LETALIS jednostavno društvo s ograničenom odgovornošću za trgovinu i usluge</item>
      <item>Županijsko državno odvjetništvo u Osijeku, OIB 61379160880</item>
    </izvorni_sadrzaj>
    <derivirana_varijabla naziv="DomainObject.Predmet.OstaliListFormatedOIB_1">
      <item>Ištvan Ebner, OIB 54220997464 punomoćnik sudionika u postupku LETALIS jednostavno društvo s ograničenom odgovornošću za trgovinu i usluge</item>
      <item>Županijsko državno odvjetništvo u Osijeku, OIB 61379160880</item>
    </derivirana_varijabla>
  </DomainObject.Predmet.OstaliListFormatedOIB>
  <DomainObject.Predmet.OstaliListFormatedWithAdress>
    <izvorni_sadrzaj>
      <item>Ištvan Ebner, Kralja Tomislava 36 A, 31300 Beli Manastir punomoćnik sudionika u postupku LETALIS jednostavno društvo s ograničenom odgovornošću za trgovinu i usluge</item>
      <item>Županijsko državno odvjetništvo u Osijeku, Kapucinska 21, 31000 Osijek</item>
    </izvorni_sadrzaj>
    <derivirana_varijabla naziv="DomainObject.Predmet.OstaliListFormatedWithAdress_1">
      <item>Ištvan Ebner, Kralja Tomislava 36 A, 31300 Beli Manastir punomoćnik sudionika u postupku LETALIS jednostavno društvo s ograničenom odgovornošću za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Ištvan Ebner, OIB 54220997464, Kralja Tomislava 36 A, 31300 Beli Manastir punomoćnik sudionika u postupku LETALIS jednostavno društvo s ograničenom odgovornošću za trgovinu i usluge</item>
      <item>Županijsko državno odvjetništvo u Osijeku, OIB 61379160880, Kapucinska 21, 31000 Osijek</item>
    </izvorni_sadrzaj>
    <derivirana_varijabla naziv="DomainObject.Predmet.OstaliListFormatedWithAdressOIB_1">
      <item>Ištvan Ebner, OIB 54220997464, Kralja Tomislava 36 A, 31300 Beli Manastir punomoćnik sudionika u postupku LETALIS jednostavno društvo s ograničenom odgovornošću za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Ištvan Ebner</item>
      <item>Županijsko državno odvjetništvo u Osijeku</item>
    </izvorni_sadrzaj>
    <derivirana_varijabla naziv="DomainObject.Predmet.OstaliListNazivFormated_1">
      <item>Ištvan Ebner</item>
      <item>Županijsko državno odvjetništvo u Osijeku</item>
    </derivirana_varijabla>
  </DomainObject.Predmet.OstaliListNazivFormated>
  <DomainObject.Predmet.OstaliListNazivFormatedOIB>
    <izvorni_sadrzaj>
      <item>Ištvan Ebner, OIB 54220997464</item>
      <item>Županijsko državno odvjetništvo u Osijeku, OIB 61379160880</item>
    </izvorni_sadrzaj>
    <derivirana_varijabla naziv="DomainObject.Predmet.OstaliListNazivFormatedOIB_1">
      <item>Ištvan Ebner, OIB 54220997464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LETALIS jednostavno društvo s ograničenom odgovornošću za trgovinu i usluge</izvorni_sadrzaj>
    <derivirana_varijabla naziv="DomainObject.Predmet.ProtustrankaIDrugi_1">LETALIS jednostavno društvo s ograničenom odgovornošću za trgovinu i usluge</derivirana_varijabla>
  </DomainObject.Predmet.ProtustrankaIDrugi>
  <DomainObject.Predmet.StrankaIDrugiAdressOIB>
    <izvorni_sadrzaj>FINA OSIJEK, OIB 85821130368</izvorni_sadrzaj>
    <derivirana_varijabla naziv="DomainObject.Predmet.StrankaIDrugiAdressOIB_1">FINA OSIJEK, OIB 85821130368</derivirana_varijabla>
  </DomainObject.Predmet.StrankaIDrugiAdressOIB>
  <DomainObject.Predmet.ProtustrankaIDrugiAdressOIB>
    <izvorni_sadrzaj>LETALIS jednostavno društvo s ograničenom odgovornošću za trgovinu i usluge, OIB 41595081810, Petefi Šandora 75, 31307 Zmajevac</izvorni_sadrzaj>
    <derivirana_varijabla naziv="DomainObject.Predmet.ProtustrankaIDrugiAdressOIB_1">LETALIS jednostavno društvo s ograničenom odgovornošću za trgovinu i usluge, OIB 41595081810, Petefi Šandora 75,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LETALIS jednostavno društvo s ograničenom odgovornošću za trgovinu i usluge</item>
      <item>Ištvan Ebner</item>
      <item>Županijsko državno odvjetništvo u Osijeku</item>
    </izvorni_sadrzaj>
    <derivirana_varijabla naziv="DomainObject.Predmet.SudioniciListNaziv_1">
      <item>FINA OSIJEK</item>
      <item>LETALIS jednostavno društvo s ograničenom odgovornošću za trgovinu i usluge</item>
      <item>Ištvan Ebner</item>
      <item>Županijsko državno odvjetništvo u Osijeku</item>
    </derivirana_varijabla>
  </DomainObject.Predmet.SudioniciListNaziv>
  <DomainObject.Predmet.SudioniciListAdressOIB>
    <izvorni_sadrzaj>
      <item>FINA OSIJEK, OIB 85821130368</item>
      <item>LETALIS jednostavno društvo s ograničenom odgovornošću za trgovinu i usluge, OIB 41595081810, Petefi Šandora 75,31307 Zmajevac</item>
      <item>Ištvan Ebner, OIB 54220997464, Kralja Tomislava 36 A,31300 Beli Manastir</item>
      <item>Županijsko državno odvjetništvo u Osijeku, OIB 61379160880, Kapucinska 21,31000 Osijek</item>
    </izvorni_sadrzaj>
    <derivirana_varijabla naziv="DomainObject.Predmet.SudioniciListAdressOIB_1">
      <item>FINA OSIJEK, OIB 85821130368</item>
      <item>LETALIS jednostavno društvo s ograničenom odgovornošću za trgovinu i usluge, OIB 41595081810, Petefi Šandora 75,31307 Zmajevac</item>
      <item>Ištvan Ebner, OIB 54220997464, Kralja Tomislava 36 A,31300 Beli Manastir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41595081810</item>
      <item>, OIB 54220997464</item>
      <item>, OIB 61379160880</item>
    </izvorni_sadrzaj>
    <derivirana_varijabla naziv="DomainObject.Predmet.SudioniciListNazivOIB_1">
      <item>, OIB 85821130368</item>
      <item>, OIB 41595081810</item>
      <item>, OIB 54220997464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St-921/2018-9</izvorni_sadrzaj>
    <derivirana_varijabla naziv="DomainObject.PredzadnjaOdlukaIzPredmeta.Oznaka_1">St-921/2018-9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EE4F66-A47B-4353-8D21-AF0A40745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174</properties:Words>
  <properties:Characters>959</properties:Characters>
  <properties:Lines>43</properties:Lines>
  <properties:Paragraphs>21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2018-12-19T13:07:00Z</dcterms:modified>
  <cp:revision>165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(921-18 (-18) POZIV ZA ROČ..docx)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