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536e" w14:paraId="e42536e" w:rsidRDefault="00AE649C" w:rsidP="00E95C61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E95C61" w:rsidP="00E95C6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95C61" w:rsidP="00E95C61" w:rsidR="00E95C61" w:rsidRPr="00E95C61">
      <w:pPr>
        <w:pStyle w:val="SudSjedite"/>
      </w:pPr>
      <w:r>
        <w:t xml:space="preserve">                                                                                                        Poslovni broj: 4 St-758/15-4</w:t>
      </w:r>
      <w:r>
        <w:rPr>
          <w:bCs/>
          <w:snapToGrid w:val="false"/>
          <w:lang w:eastAsia="en-US"/>
        </w:rPr>
        <w:t xml:space="preserve">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E95C61" w:rsidP="00E95C61" w:rsidR="00E95C6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E95C61" w:rsidP="00E95C61" w:rsidR="00E95C6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E95C61" w:rsidP="00E95C61" w:rsidR="00E95C61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95C61" w:rsidP="00E95C61" w:rsidR="00E95C61">
      <w:pPr>
        <w:spacing w:after="0"/>
        <w:jc w:val="right"/>
        <w:rPr>
          <w:lang w:eastAsia="hr-HR"/>
        </w:rPr>
      </w:pPr>
    </w:p>
    <w:p w:rsidRDefault="00E95C61" w:rsidP="00E95C61" w:rsidR="00E95C61">
      <w:pPr>
        <w:spacing w:after="0"/>
        <w:jc w:val="right"/>
      </w:pPr>
    </w:p>
    <w:p w:rsidRDefault="00E95C61" w:rsidP="00E95C61" w:rsidR="00E95C61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TONA, d.o.o., Mali Poganac 10, Mali Poganac, 48306 Sokolovac, OIB: 13799315379,  4. siječnja 2016. temeljem čl. 430. Stečajnog zakona („NN“ 71/15, u daljnjem tekstu SZ) objavljuje sljedeći</w:t>
      </w:r>
    </w:p>
    <w:p w:rsidRDefault="00E95C61" w:rsidP="00E95C61" w:rsidR="00E95C61">
      <w:pPr>
        <w:spacing w:after="0"/>
        <w:jc w:val="center"/>
      </w:pPr>
    </w:p>
    <w:p w:rsidRDefault="00E95C61" w:rsidP="00E95C61" w:rsidR="00E95C61">
      <w:pPr>
        <w:spacing w:after="0"/>
        <w:jc w:val="center"/>
      </w:pPr>
      <w:r>
        <w:t>OGLAS</w:t>
      </w:r>
    </w:p>
    <w:p w:rsidRDefault="00E95C61" w:rsidP="00E95C61" w:rsidR="00E95C61">
      <w:pPr>
        <w:spacing w:after="0"/>
      </w:pPr>
    </w:p>
    <w:p w:rsidRDefault="00E95C61" w:rsidP="00E95C61" w:rsidR="00E95C61">
      <w:pPr>
        <w:spacing w:after="0"/>
        <w:jc w:val="both"/>
      </w:pPr>
      <w:r>
        <w:t>1/</w:t>
      </w:r>
      <w:r>
        <w:tab/>
        <w:t>Utvrđuje se da ukupni iznos evidentiranog duga dužnika TONA, d.o.o., Mali Poganac 10, Mali Poganac, 48306 Sokolovac, OIB: 13799315379 iznosi 1.908.128,95 kn.</w:t>
      </w:r>
    </w:p>
    <w:p w:rsidRDefault="00E95C61" w:rsidP="00E95C61" w:rsidR="00E95C61">
      <w:pPr>
        <w:spacing w:after="0"/>
        <w:jc w:val="both"/>
      </w:pPr>
    </w:p>
    <w:p w:rsidRDefault="00E95C61" w:rsidP="00E95C61" w:rsidR="00E95C61">
      <w:pPr>
        <w:spacing w:after="0"/>
        <w:jc w:val="both"/>
      </w:pPr>
      <w:r>
        <w:t>2/</w:t>
      </w:r>
      <w:r>
        <w:tab/>
        <w:t xml:space="preserve"> Poziva se direktor dužnika Antonija Gojković iz Sokolovca, Koprivnička 39, OIB: 16664135129 da u roku od 15 dana od dana objave ovog oglasa na e-oglasnoj ploči suda podnese ovome sudu, pozivom na gornji broj spisa, javnobilježnički ovjerovljeni prokazni popis imovine i obveza dužnika na propisanom obrascu.</w:t>
      </w:r>
    </w:p>
    <w:p w:rsidRDefault="00E95C61" w:rsidP="00E95C61" w:rsidR="00E95C61">
      <w:pPr>
        <w:spacing w:after="0"/>
        <w:jc w:val="both"/>
      </w:pPr>
    </w:p>
    <w:p w:rsidRDefault="00E95C61" w:rsidP="00E95C61" w:rsidR="00E95C61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E95C61" w:rsidP="00E95C61" w:rsidR="00E95C61">
      <w:pPr>
        <w:spacing w:after="0"/>
      </w:pPr>
    </w:p>
    <w:p w:rsidRDefault="00E95C61" w:rsidP="00E95C61" w:rsidR="00E95C61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E95C61" w:rsidP="00E95C61" w:rsidR="00E95C61">
      <w:pPr>
        <w:spacing w:after="0"/>
        <w:jc w:val="both"/>
        <w:rPr>
          <w:color w:val="000000"/>
        </w:rPr>
      </w:pPr>
      <w:r>
        <w:tab/>
      </w:r>
    </w:p>
    <w:p w:rsidRDefault="00E95C61" w:rsidP="00E95C61" w:rsidR="00E95C61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22075815 otvoren kod Hrvatske poštanske banke. </w:t>
      </w:r>
    </w:p>
    <w:p w:rsidRDefault="00E95C61" w:rsidP="00E95C61" w:rsidR="00E95C61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E95C61" w:rsidP="00E95C61" w:rsidR="00E95C61">
      <w:pPr>
        <w:spacing w:after="0"/>
        <w:jc w:val="both"/>
      </w:pPr>
    </w:p>
    <w:p w:rsidRDefault="00E95C61" w:rsidP="00E95C61" w:rsidR="00E95C61">
      <w:pPr>
        <w:spacing w:after="0"/>
        <w:jc w:val="center"/>
      </w:pPr>
      <w:r>
        <w:t>U Varaždinu, 4. siječnja 2016.</w:t>
      </w:r>
    </w:p>
    <w:p w:rsidRDefault="00E95C61" w:rsidP="00E95C61" w:rsidR="00E95C61">
      <w:pPr>
        <w:spacing w:after="0"/>
        <w:jc w:val="both"/>
      </w:pPr>
    </w:p>
    <w:p w:rsidRDefault="00E95C61" w:rsidP="00E95C61" w:rsidR="00E95C61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95C61" w:rsidP="00E95C61" w:rsidR="00E95C61">
      <w:pPr>
        <w:spacing w:after="0"/>
      </w:pPr>
    </w:p>
    <w:p w:rsidRDefault="00E95C61" w:rsidP="00E95C61" w:rsidR="00E95C6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E95C61" w:rsidP="00E95C61" w:rsidR="00E95C61">
      <w:pPr>
        <w:spacing w:after="0"/>
      </w:pPr>
    </w:p>
    <w:p w:rsidRDefault="00CB0EA4" w:rsidP="00E95C61" w:rsidR="00CB0EA4">
      <w:pPr>
        <w:pStyle w:val="Naslovdokumenta"/>
        <w:spacing w:after="0"/>
      </w:pPr>
    </w:p>
    <w:p w:rsidRDefault="0071688E" w:rsidP="00E95C61" w:rsidR="0071688E">
      <w:pPr>
        <w:pStyle w:val="Poetniodjeljak"/>
        <w:spacing w:after="0"/>
      </w:pPr>
    </w:p>
    <w:p w:rsidRDefault="00A21F0D" w:rsidP="00E95C61" w:rsidR="00A21F0D">
      <w:pPr>
        <w:pStyle w:val="NormaleSPIS"/>
        <w:spacing w:after="0"/>
        <w:rPr>
          <w:noProof/>
        </w:rPr>
      </w:pPr>
    </w:p>
    <w:p w:rsidRDefault="00DA0242" w:rsidP="00E95C61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5C61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49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St-758/2015-4</izvorni_sadrzaj>
    <derivirana_varijabla naziv="DomainObject.Oznaka_1">St-758/2015-4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St-758/2015</izvorni_sadrzaj>
    <derivirana_varijabla naziv="DomainObject.Predmet.OznakaBroj_1">St-758/2015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TONA, društvo s ograničenom odgovornošću za proizvodnju, transport, trgovinu i usluge zastupanog po punomoćniku Antonija Gojković, direktor</izvorni_sadrzaj>
    <derivirana_varijabla naziv="DomainObject.Predmet.ProtustrankaFormated_1">  TONA, društvo s ograničenom odgovornošću za proizvodnju, transport, trgovinu i usluge zastupanog po punomoćniku Antonija Gojković, direktor</derivirana_varijabla>
  </DomainObject.Predmet.ProtustrankaFormated>
  <DomainObject.Predmet.ProtustrankaFormatedOIB>
    <izvorni_sadrzaj>  TONA, društvo s ograničenom odgovornošću za proizvodnju, transport, trgovinu i usluge, OIB 13799315379 zastupanog po punomoćniku Antonija Gojković, direktor</izvorni_sadrzaj>
    <derivirana_varijabla naziv="DomainObject.Predmet.ProtustrankaFormatedOIB_1">  TONA, društvo s ograničenom odgovornošću za proizvodnju, transport, trgovinu i usluge, OIB 13799315379 zastupanog po punomoćniku Antonija Gojković, direktor</derivirana_varijabla>
  </DomainObject.Predmet.ProtustrankaFormatedOIB>
  <DomainObject.Predmet.ProtustrankaFormatedWithAdress>
    <izvorni_sadrzaj> TONA, društvo s ograničenom odgovornošću za proizvodnju, transport, trgovinu i usluge, Mali Poganac 10, 48306 Mali Poganac zastupanog po punomoćniku Antonija Gojković, direktor</izvorni_sadrzaj>
    <derivirana_varijabla naziv="DomainObject.Predmet.ProtustrankaFormatedWithAdress_1"> TONA, društvo s ograničenom odgovornošću za proizvodnju, transport, trgovinu i usluge, Mali Poganac 10, 48306 Mali Poganac zastupanog po punomoćniku Antonija Gojković, direktor</derivirana_varijabla>
  </DomainObject.Predmet.ProtustrankaFormatedWithAdress>
  <DomainObject.Predmet.ProtustrankaFormatedWithAdressOIB>
    <izvorni_sadrzaj> TONA, društvo s ograničenom odgovornošću za proizvodnju, transport, trgovinu i usluge, OIB 13799315379, Mali Poganac 10, 48306 Mali Poganac zastupanog po punomoćniku Antonija Gojković, direktor</izvorni_sadrzaj>
    <derivirana_varijabla naziv="DomainObject.Predmet.ProtustrankaFormatedWithAdressOIB_1"> TONA, društvo s ograničenom odgovornošću za proizvodnju, transport, trgovinu i usluge, OIB 13799315379, Mali Poganac 10, 48306 Mali Poganac zastupanog po punomoćniku Antonija Gojković, direktor</derivirana_varijabla>
  </DomainObject.Predmet.ProtustrankaFormatedWithAdressOIB>
  <DomainObject.Predmet.ProtustrankaWithAdress>
    <izvorni_sadrzaj>TONA, društvo s ograničenom odgovornošću za proizvodnju, transport, trgovinu i usluge Mali Poganac 10, 48306 Mali Poganac</izvorni_sadrzaj>
    <derivirana_varijabla naziv="DomainObject.Predmet.ProtustrankaWithAdress_1">TONA, društvo s ograničenom odgovornošću za proizvodnju, transport, trgovinu i usluge Mali Poganac 10, 48306 Mali Poganac</derivirana_varijabla>
  </DomainObject.Predmet.ProtustrankaWithAdress>
  <DomainObject.Predmet.ProtustrankaWithAdressOIB>
    <izvorni_sadrzaj>TONA, društvo s ograničenom odgovornošću za proizvodnju, transport, trgovinu i usluge, OIB 13799315379, Mali Poganac 10, 48306 Mali Poganac</izvorni_sadrzaj>
    <derivirana_varijabla naziv="DomainObject.Predmet.ProtustrankaWithAdressOIB_1">TONA, društvo s ograničenom odgovornošću za proizvodnju, transport, trgovinu i usluge, OIB 13799315379, Mali Poganac 10, 48306 Mali Poganac</derivirana_varijabla>
  </DomainObject.Predmet.ProtustrankaWithAdressOIB>
  <DomainObject.Predmet.ProtustrankaNazivFormated>
    <izvorni_sadrzaj>TONA, društvo s ograničenom odgovornošću za proizvodnju, transport, trgovinu i usluge</izvorni_sadrzaj>
    <derivirana_varijabla naziv="DomainObject.Predmet.ProtustrankaNazivFormated_1">TONA, društvo s ograničenom odgovornošću za proizvodnju, transport, trgovinu i usluge</derivirana_varijabla>
  </DomainObject.Predmet.ProtustrankaNazivFormated>
  <DomainObject.Predmet.ProtustrankaNazivFormatedOIB>
    <izvorni_sadrzaj>TONA, društvo s ograničenom odgovornošću za proizvodnju, transport, trgovinu i usluge, OIB 13799315379</izvorni_sadrzaj>
    <derivirana_varijabla naziv="DomainObject.Predmet.ProtustrankaNazivFormatedOIB_1">TONA, društvo s ograničenom odgovornošću za proizvodnju, transport, trgovinu i usluge, OIB 13799315379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1908128.95</izvorni_sadrzaj>
    <derivirana_varijabla naziv="DomainObject.Predmet.TrenutnaVrijednost_1">1908128.95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TONA, društvo s ograničenom odgovornošću za proizvodnju, transport, trgovinu i usluge zastupanog po punomoćniku Antonija Gojković, direktor</item>
    </izvorni_sadrzaj>
    <derivirana_varijabla naziv="DomainObject.Predmet.ProtuStrankaListFormated_1">
      <item>TONA, društvo s ograničenom odgovornošću za proizvodnju, transport, trgovinu i usluge zastupanog po punomoćniku Antonija Gojković, direktor</item>
    </derivirana_varijabla>
  </DomainObject.Predmet.ProtuStrankaListFormated>
  <DomainObject.Predmet.ProtuStrankaListFormatedOIB>
    <izvorni_sadrzaj>
      <item>TONA, društvo s ograničenom odgovornošću za proizvodnju, transport, trgovinu i usluge, OIB 13799315379 zastupanog po punomoćniku Antonija Gojković, direktor</item>
    </izvorni_sadrzaj>
    <derivirana_varijabla naziv="DomainObject.Predmet.ProtuStrankaListFormatedOIB_1">
      <item>TONA, društvo s ograničenom odgovornošću za proizvodnju, transport, trgovinu i usluge, OIB 13799315379 zastupanog po punomoćniku Antonija Gojković, direktor</item>
    </derivirana_varijabla>
  </DomainObject.Predmet.ProtuStrankaListFormatedOIB>
  <DomainObject.Predmet.ProtuStrankaListFormatedWithAdress>
    <izvorni_sadrzaj>
      <item>TONA, društvo s ograničenom odgovornošću za proizvodnju, transport, trgovinu i usluge, Mali Poganac 10, 48306 Mali Poganac zastupanog po punomoćniku Antonija Gojković, direktor</item>
    </izvorni_sadrzaj>
    <derivirana_varijabla naziv="DomainObject.Predmet.ProtuStrankaListFormatedWithAdress_1">
      <item>TONA, društvo s ograničenom odgovornošću za proizvodnju, transport, trgovinu i usluge, Mali Poganac 10, 48306 Mali Poganac zastupanog po punomoćniku Antonija Gojković, direktor</item>
    </derivirana_varijabla>
  </DomainObject.Predmet.ProtuStrankaListFormatedWithAdress>
  <DomainObject.Predmet.ProtuStrankaListFormatedWithAdressOIB>
    <izvorni_sadrzaj>
      <item>TONA, društvo s ograničenom odgovornošću za proizvodnju, transport, trgovinu i usluge, OIB 13799315379, Mali Poganac 10, 48306 Mali Poganac zastupanog po punomoćniku Antonija Gojković, direktor</item>
    </izvorni_sadrzaj>
    <derivirana_varijabla naziv="DomainObject.Predmet.ProtuStrankaListFormatedWithAdressOIB_1">
      <item>TONA, društvo s ograničenom odgovornošću za proizvodnju, transport, trgovinu i usluge, OIB 13799315379, Mali Poganac 10, 48306 Mali Poganac zastupanog po punomoćniku Antonija Gojković, direktor</item>
    </derivirana_varijabla>
  </DomainObject.Predmet.ProtuStrankaListFormatedWithAdressOIB>
  <DomainObject.Predmet.ProtuStrankaListNazivFormated>
    <izvorni_sadrzaj>
      <item>TONA, društvo s ograničenom odgovornošću za proizvodnju, transport, trgovinu i usluge</item>
    </izvorni_sadrzaj>
    <derivirana_varijabla naziv="DomainObject.Predmet.ProtuStrankaListNazivFormated_1">
      <item>TONA, društvo s ograničenom odgovornošću za proizvodnju, transport, trgovinu i usluge</item>
    </derivirana_varijabla>
  </DomainObject.Predmet.ProtuStrankaListNazivFormated>
  <DomainObject.Predmet.ProtuStrankaListNazivFormatedOIB>
    <izvorni_sadrzaj>
      <item>TONA, društvo s ograničenom odgovornošću za proizvodnju, transport, trgovinu i usluge, OIB 13799315379</item>
    </izvorni_sadrzaj>
    <derivirana_varijabla naziv="DomainObject.Predmet.ProtuStrankaListNazivFormatedOIB_1">
      <item>TONA, društvo s ograničenom odgovornošću za proizvodnju, transport, trgovinu i usluge, OIB 13799315379</item>
    </derivirana_varijabla>
  </DomainObject.Predmet.ProtuStrankaListNazivFormatedOIB>
  <DomainObject.Predmet.OstaliListFormated>
    <izvorni_sadrzaj>
      <item>E-oglasna ploča</item>
      <item>Sudski registar</item>
      <item>Antonija Gojković, direktor punomoćnik sudionika u postupku TONA, društvo s ograničenom odgovornošću za proizvodnju, transport, trgovinu i usluge</item>
    </izvorni_sadrzaj>
    <derivirana_varijabla naziv="DomainObject.Predmet.OstaliListFormated_1">
      <item>E-oglasna ploča</item>
      <item>Sudski registar</item>
      <item>Antonija Gojković, direktor punomoćnik sudionika u postupku TONA, društvo s ograničenom odgovornošću za proizvodnju, transport, trgovinu i usluge</item>
    </derivirana_varijabla>
  </DomainObject.Predmet.OstaliListFormated>
  <DomainObject.Predmet.OstaliListFormatedOIB>
    <izvorni_sadrzaj>
      <item>E-oglasna ploča</item>
      <item>Sudski registar</item>
      <item>Antonija Gojković, direktor, OIB 16664135129 punomoćnik sudionika u postupku TONA, društvo s ograničenom odgovornošću za proizvodnju, transport, trgovinu i usluge</item>
    </izvorni_sadrzaj>
    <derivirana_varijabla naziv="DomainObject.Predmet.OstaliListFormatedOIB_1">
      <item>E-oglasna ploča</item>
      <item>Sudski registar</item>
      <item>Antonija Gojković, direktor, OIB 16664135129 punomoćnik sudionika u postupku TONA, društvo s ograničenom odgovornošću za proizvodnju, transport, trgovinu i usluge</item>
    </derivirana_varijabla>
  </DomainObject.Predmet.OstaliListFormatedOIB>
  <DomainObject.Predmet.OstaliListFormatedWithAdress>
    <izvorni_sadrzaj>
      <item>E-oglasna ploča</item>
      <item>Sudski registar</item>
      <item>Antonija Gojković, direktor, Mali Poganac 10, 48306 Mali Poganac punomoćnik sudionika u postupku TONA, društvo s ograničenom odgovornošću za proizvodnju, transport, trgovinu i usluge</item>
    </izvorni_sadrzaj>
    <derivirana_varijabla naziv="DomainObject.Predmet.OstaliListFormatedWithAdress_1">
      <item>E-oglasna ploča</item>
      <item>Sudski registar</item>
      <item>Antonija Gojković, direktor, Mali Poganac 10, 48306 Mali Poganac punomoćnik sudionika u postupku TONA, društvo s ograničenom odgovornošću za proizvodnju, transport, trgovinu i usluge</item>
    </derivirana_varijabla>
  </DomainObject.Predmet.OstaliListFormatedWithAdress>
  <DomainObject.Predmet.OstaliListFormatedWithAdressOIB>
    <izvorni_sadrzaj>
      <item>E-oglasna ploča</item>
      <item>Sudski registar</item>
      <item>Antonija Gojković, direktor, OIB 16664135129, Mali Poganac 10, 48306 Mali Poganac punomoćnik sudionika u postupku TONA, društvo s ograničenom odgovornošću za proizvodnju, transport, trgovinu i usluge</item>
    </izvorni_sadrzaj>
    <derivirana_varijabla naziv="DomainObject.Predmet.OstaliListFormatedWithAdressOIB_1">
      <item>E-oglasna ploča</item>
      <item>Sudski registar</item>
      <item>Antonija Gojković, direktor, OIB 16664135129, Mali Poganac 10, 48306 Mali Poganac punomoćnik sudionika u postupku TONA, društvo s ograničenom odgovornošću za proizvodnju, transport, trgovinu i usluge</item>
    </derivirana_varijabla>
  </DomainObject.Predmet.OstaliListFormatedWithAdressOIB>
  <DomainObject.Predmet.OstaliListNazivFormated>
    <izvorni_sadrzaj>
      <item>E-oglasna ploča</item>
      <item>Sudski registar</item>
      <item>Antonija Gojković, direktor</item>
    </izvorni_sadrzaj>
    <derivirana_varijabla naziv="DomainObject.Predmet.OstaliListNazivFormated_1">
      <item>E-oglasna ploča</item>
      <item>Sudski registar</item>
      <item>Antonija Gojković, direktor</item>
    </derivirana_varijabla>
  </DomainObject.Predmet.OstaliListNazivFormated>
  <DomainObject.Predmet.OstaliListNazivFormatedOIB>
    <izvorni_sadrzaj>
      <item>E-oglasna ploča</item>
      <item>Sudski registar</item>
      <item>Antonija Gojković, direktor, OIB 16664135129</item>
    </izvorni_sadrzaj>
    <derivirana_varijabla naziv="DomainObject.Predmet.OstaliListNazivFormatedOIB_1">
      <item>E-oglasna ploča</item>
      <item>Sudski registar</item>
      <item>Antonija Gojković, direktor, OIB 16664135129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St-758/2015-4</izvorni_sadrzaj>
    <derivirana_varijabla naziv="DomainObject.PoslovniBrojDokumenta_1">St-758/2015-4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TONA, društvo s ograničenom odgovornošću za proizvodnju, transport, trgovinu i usluge</izvorni_sadrzaj>
    <derivirana_varijabla naziv="DomainObject.Predmet.ProtustrankaIDrugi_1">TONA, društvo s ograničenom odgovornošću za proizvodnju, transport,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TONA, društvo s ograničenom odgovornošću za proizvodnju, transport, trgovinu i usluge, OIB 13799315379, Mali Poganac 10, 48306 Mali Poganac</izvorni_sadrzaj>
    <derivirana_varijabla naziv="DomainObject.Predmet.ProtustrankaIDrugiAdressOIB_1">TONA, društvo s ograničenom odgovornošću za proizvodnju, transport, trgovinu i usluge, OIB 13799315379, Mali Poganac 10, 48306 Mali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TONA, društvo s ograničenom odgovornošću za proizvodnju, transport, trgovinu i usluge</item>
      <item>E-oglasna ploča</item>
      <item>Sudski registar</item>
      <item>Antonija Gojković, direktor</item>
    </izvorni_sadrzaj>
    <derivirana_varijabla naziv="DomainObject.Predmet.SudioniciListNaziv_1">
      <item>Financijska agencija</item>
      <item>TONA, društvo s ograničenom odgovornošću za proizvodnju, transport, trgovinu i usluge</item>
      <item>E-oglasna ploča</item>
      <item>Sudski registar</item>
      <item>Antonija Gojković, direktor</item>
    </derivirana_varijabla>
  </DomainObject.Predmet.SudioniciListNaziv>
  <DomainObject.Predmet.SudioniciListAdressOIB>
    <izvorni_sadrzaj>
      <item>Financijska agencija, OIB 85821130368, A. Cesarca 2,42000 Varaždin</item>
      <item>TONA, društvo s ograničenom odgovornošću za proizvodnju, transport, trgovinu i usluge, OIB 13799315379, Mali Poganac 10,48306 Mali Poganac</item>
      <item>E-oglasna ploča</item>
      <item>Sudski registar</item>
      <item>Antonija Gojković, direktor, OIB 16664135129, Mali Poganac 10,48306 Mali Poganac</item>
    </izvorni_sadrzaj>
    <derivirana_varijabla naziv="DomainObject.Predmet.SudioniciListAdressOIB_1">
      <item>Financijska agencija, OIB 85821130368, A. Cesarca 2,42000 Varaždin</item>
      <item>TONA, društvo s ograničenom odgovornošću za proizvodnju, transport, trgovinu i usluge, OIB 13799315379, Mali Poganac 10,48306 Mali Poganac</item>
      <item>E-oglasna ploča</item>
      <item>Sudski registar</item>
      <item>Antonija Gojković, direktor, OIB 16664135129, Mali Poganac 10,48306 Mali Poganac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51D5CB-29CD-44A6-9E13-5C3D38F845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2031</properties:Characters>
  <properties:Lines>55</properties:Lines>
  <properties:Paragraphs>15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2016-01-04T08:23:00Z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