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fc87" w14:paraId="c3efc87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CA3F9F" w:rsidP="00EF513E" w:rsidR="00AF45BD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MIRCIANO d.o.o. VRSAR, Vrsar, Rade Končara 78, OIB: 57713226284,</w:t>
      </w:r>
    </w:p>
    <w:p w:rsidRDefault="00CA3F9F" w:rsidP="00EF513E" w:rsidR="00CA3F9F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B43107">
        <w:rPr>
          <w:szCs w:val="24"/>
          <w:lang w:val="hr-HR"/>
        </w:rPr>
        <w:t>Damir Vršić, Koprivnica, Braće Radić 6, OIB: 26470280922</w:t>
      </w:r>
      <w:r w:rsidR="00FE1A13">
        <w:rPr>
          <w:szCs w:val="24"/>
          <w:lang w:val="hr-HR"/>
        </w:rPr>
        <w:t>,</w:t>
      </w:r>
      <w:r w:rsidR="00663E72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B43107" w:rsidRPr="00B43107">
        <w:t>MIRCIANO d.o.o. VRSAR, Vrsar, Rade Končara 78, OIB: 57713226284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B43107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43107">
        <w:rPr>
          <w:szCs w:val="24"/>
          <w:lang w:val="hr-HR"/>
        </w:rPr>
        <w:t>603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43107">
        <w:rPr>
          <w:szCs w:val="24"/>
          <w:lang w:val="hr-HR"/>
        </w:rPr>
        <w:t>603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43107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43107">
        <w:rPr>
          <w:szCs w:val="24"/>
          <w:lang w:val="hr-HR"/>
        </w:rPr>
        <w:t>21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B43107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5459D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F9F" w:rsidP="00E95B75" w:rsidR="00CA3F9F">
      <w:r>
        <w:separator/>
      </w:r>
    </w:p>
  </w:endnote>
  <w:endnote w:id="0" w:type="continuationSeparator">
    <w:p w:rsidRDefault="00CA3F9F" w:rsidP="00E95B75" w:rsidR="00CA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F9F" w:rsidP="00E95B75" w:rsidR="00CA3F9F">
      <w:r>
        <w:separator/>
      </w:r>
    </w:p>
  </w:footnote>
  <w:footnote w:id="0" w:type="continuationSeparator">
    <w:p w:rsidRDefault="00CA3F9F" w:rsidP="00E95B75" w:rsidR="00CA3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CA3F9F" w:rsidP="00CA3F9F" w:rsidR="00CA3F9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30873" w:rsidRPr="00330873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603/2016-9</w:t>
        </w:r>
      </w:p>
      <w:p w:rsidRDefault="00CA3F9F" w:rsidP="0026737F" w:rsidR="00CA3F9F">
        <w:pPr>
          <w:pStyle w:val="Zaglavlje"/>
          <w:jc w:val="right"/>
        </w:pPr>
      </w:p>
      <w:p w:rsidRDefault="00CA3F9F" w:rsidP="00B15BF3" w:rsidR="00CA3F9F">
        <w:pPr>
          <w:pStyle w:val="Zaglavlje"/>
          <w:jc w:val="right"/>
        </w:pPr>
      </w:p>
      <w:p w:rsidRDefault="00CA3F9F" w:rsidP="00515E98" w:rsidR="00CA3F9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CA3F9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A3F9F" w:rsidR="00CA3F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A3F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A3F9F" w:rsidR="00CA3F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CA3F9F" w:rsidP="00452E08" w:rsidR="00CA3F9F">
        <w:pPr>
          <w:rPr>
            <w:rFonts w:eastAsia="MS Mincho" w:hAnsi="Cambria" w:ascii="Cambria"/>
            <w:lang w:eastAsia="en-US"/>
          </w:rPr>
        </w:pPr>
      </w:p>
      <w:p w:rsidRDefault="00CA3F9F" w:rsidP="00515E98" w:rsidR="00CA3F9F">
        <w:pPr>
          <w:pStyle w:val="Zaglavlje"/>
          <w:jc w:val="right"/>
        </w:pPr>
      </w:p>
      <w:p w:rsidRDefault="00330873" w:rsidP="00E30495" w:rsidR="00CA3F9F">
        <w:pPr>
          <w:pStyle w:val="Zaglavlje"/>
          <w:jc w:val="right"/>
        </w:pPr>
      </w:p>
    </w:sdtContent>
  </w:sdt>
  <w:p w:rsidRDefault="00CA3F9F" w:rsidR="00CA3F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F9F" w:rsidP="0000569A" w:rsidR="00CA3F9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603/2016-9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2A81"/>
    <w:rsid w:val="00330873"/>
    <w:rsid w:val="00336980"/>
    <w:rsid w:val="00366629"/>
    <w:rsid w:val="00367EC0"/>
    <w:rsid w:val="00372FCB"/>
    <w:rsid w:val="003A0A21"/>
    <w:rsid w:val="003B5D91"/>
    <w:rsid w:val="003C2312"/>
    <w:rsid w:val="003E6745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C75FF"/>
    <w:rsid w:val="006C7EAF"/>
    <w:rsid w:val="006D09E4"/>
    <w:rsid w:val="006E39F9"/>
    <w:rsid w:val="006F739B"/>
    <w:rsid w:val="0071252C"/>
    <w:rsid w:val="00714C48"/>
    <w:rsid w:val="00720D23"/>
    <w:rsid w:val="00736D3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43107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82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0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087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0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0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0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087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0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0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MIRCIANO d.o.o., VRSAR zastupanog po punomoćniku Damir Vršić</izvorni_sadrzaj>
    <derivirana_varijabla naziv="DomainObject.Predmet.ProtustrankaFormated_1">  MIRCIANO d.o.o., VRSAR zastupanog po punomoćniku Damir Vršić</derivirana_varijabla>
  </DomainObject.Predmet.ProtustrankaFormated>
  <DomainObject.Predmet.ProtustrankaFormatedOIB>
    <izvorni_sadrzaj>  MIRCIANO d.o.o., VRSAR, OIB 57713226284 zastupanog po punomoćniku Damir Vršić</izvorni_sadrzaj>
    <derivirana_varijabla naziv="DomainObject.Predmet.ProtustrankaFormatedOIB_1">  MIRCIANO d.o.o., VRSAR, OIB 57713226284 zastupanog po punomoćniku Damir Vršić</derivirana_varijabla>
  </DomainObject.Predmet.ProtustrankaFormatedOIB>
  <DomainObject.Predmet.ProtustrankaFormatedWithAdress>
    <izvorni_sadrzaj> MIRCIANO d.o.o., VRSAR, Rade Končara 78, 52450 Vrsar zastupanog po punomoćniku Damir Vršić</izvorni_sadrzaj>
    <derivirana_varijabla naziv="DomainObject.Predmet.ProtustrankaFormatedWithAdress_1"> MIRCIANO d.o.o., VRSAR, Rade Končara 78, 52450 Vrsar zastupanog po punomoćniku Damir Vršić</derivirana_varijabla>
  </DomainObject.Predmet.ProtustrankaFormatedWithAdress>
  <DomainObject.Predmet.ProtustrankaFormatedWithAdressOIB>
    <izvorni_sadrzaj> MIRCIANO d.o.o., VRSAR, OIB 57713226284, Rade Končara 78, 52450 Vrsar zastupanog po punomoćniku Damir Vršić</izvorni_sadrzaj>
    <derivirana_varijabla naziv="DomainObject.Predmet.ProtustrankaFormatedWithAdressOIB_1"> MIRCIANO d.o.o., VRSAR, OIB 57713226284, Rade Končara 78, 52450 Vrsar zastupanog po punomoćniku Damir Vršić</derivirana_varijabla>
  </DomainObject.Predmet.ProtustrankaFormatedWithAdressOIB>
  <DomainObject.Predmet.ProtustrankaWithAdress>
    <izvorni_sadrzaj>MIRCIANO d.o.o., VRSAR Rade Končara 78, 52450 Vrsar</izvorni_sadrzaj>
    <derivirana_varijabla naziv="DomainObject.Predmet.ProtustrankaWithAdress_1">MIRCIANO d.o.o., VRSAR Rade Končara 78, 52450 Vrsar</derivirana_varijabla>
  </DomainObject.Predmet.ProtustrankaWithAdress>
  <DomainObject.Predmet.ProtustrankaWithAdressOIB>
    <izvorni_sadrzaj>MIRCIANO d.o.o., VRSAR, OIB 57713226284, Rade Končara 78, 52450 Vrsar</izvorni_sadrzaj>
    <derivirana_varijabla naziv="DomainObject.Predmet.ProtustrankaWithAdressOIB_1">MIRCIANO d.o.o., VRSAR, OIB 57713226284, Rade Končara 78, 52450 Vrsar</derivirana_varijabla>
  </DomainObject.Predmet.ProtustrankaWithAdressOIB>
  <DomainObject.Predmet.ProtustrankaNazivFormated>
    <izvorni_sadrzaj>MIRCIANO d.o.o., VRSAR</izvorni_sadrzaj>
    <derivirana_varijabla naziv="DomainObject.Predmet.ProtustrankaNazivFormated_1">MIRCIANO d.o.o., VRSAR</derivirana_varijabla>
  </DomainObject.Predmet.ProtustrankaNazivFormated>
  <DomainObject.Predmet.ProtustrankaNazivFormatedOIB>
    <izvorni_sadrzaj>MIRCIANO d.o.o., VRSAR, OIB 57713226284</izvorni_sadrzaj>
    <derivirana_varijabla naziv="DomainObject.Predmet.ProtustrankaNazivFormatedOIB_1">MIRCIANO d.o.o., VRSAR, OIB 57713226284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1012145.66</izvorni_sadrzaj>
    <derivirana_varijabla naziv="DomainObject.Predmet.TrenutnaVrijednost_1">1012145.66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MIRCIANO d.o.o., VRSAR zastupanog po punomoćniku Damir Vršić</item>
    </izvorni_sadrzaj>
    <derivirana_varijabla naziv="DomainObject.Predmet.ProtuStrankaListFormated_1">
      <item>MIRCIANO d.o.o., VRSAR zastupanog po punomoćniku Damir Vršić</item>
    </derivirana_varijabla>
  </DomainObject.Predmet.ProtuStrankaListFormated>
  <DomainObject.Predmet.ProtuStrankaListFormatedOIB>
    <izvorni_sadrzaj>
      <item>MIRCIANO d.o.o., VRSAR, OIB 57713226284 zastupanog po punomoćniku Damir Vršić</item>
    </izvorni_sadrzaj>
    <derivirana_varijabla naziv="DomainObject.Predmet.ProtuStrankaListFormatedOIB_1">
      <item>MIRCIANO d.o.o., VRSAR, OIB 57713226284 zastupanog po punomoćniku Damir Vršić</item>
    </derivirana_varijabla>
  </DomainObject.Predmet.ProtuStrankaListFormatedOIB>
  <DomainObject.Predmet.ProtuStrankaListFormatedWithAdress>
    <izvorni_sadrzaj>
      <item>MIRCIANO d.o.o., VRSAR, Rade Končara 78, 52450 Vrsar zastupanog po punomoćniku Damir Vršić</item>
    </izvorni_sadrzaj>
    <derivirana_varijabla naziv="DomainObject.Predmet.ProtuStrankaListFormatedWithAdress_1">
      <item>MIRCIANO d.o.o., VRSAR, Rade Končara 78, 52450 Vrsar zastupanog po punomoćniku Damir Vršić</item>
    </derivirana_varijabla>
  </DomainObject.Predmet.ProtuStrankaListFormatedWithAdress>
  <DomainObject.Predmet.ProtuStrankaListFormatedWithAdressOIB>
    <izvorni_sadrzaj>
      <item>MIRCIANO d.o.o., VRSAR, OIB 57713226284, Rade Končara 78, 52450 Vrsar zastupanog po punomoćniku Damir Vršić</item>
    </izvorni_sadrzaj>
    <derivirana_varijabla naziv="DomainObject.Predmet.ProtuStrankaListFormatedWithAdressOIB_1">
      <item>MIRCIANO d.o.o., VRSAR, OIB 57713226284, Rade Končara 78, 52450 Vrsar zastupanog po punomoćniku Damir Vršić</item>
    </derivirana_varijabla>
  </DomainObject.Predmet.ProtuStrankaListFormatedWithAdressOIB>
  <DomainObject.Predmet.ProtuStrankaListNazivFormated>
    <izvorni_sadrzaj>
      <item>MIRCIANO d.o.o., VRSAR</item>
    </izvorni_sadrzaj>
    <derivirana_varijabla naziv="DomainObject.Predmet.ProtuStrankaListNazivFormated_1">
      <item>MIRCIANO d.o.o., VRSAR</item>
    </derivirana_varijabla>
  </DomainObject.Predmet.ProtuStrankaListNazivFormated>
  <DomainObject.Predmet.ProtuStrankaListNazivFormatedOIB>
    <izvorni_sadrzaj>
      <item>MIRCIANO d.o.o., VRSAR, OIB 57713226284</item>
    </izvorni_sadrzaj>
    <derivirana_varijabla naziv="DomainObject.Predmet.ProtuStrankaListNazivFormatedOIB_1">
      <item>MIRCIANO d.o.o., VRSAR, OIB 57713226284</item>
    </derivirana_varijabla>
  </DomainObject.Predmet.ProtuStrankaListNazivFormatedOIB>
  <DomainObject.Predmet.OstaliListFormated>
    <izvorni_sadrzaj>
      <item>Damir Vršić punomoćnik sudionika u postupku MIRCIANO d.o.o., VRSAR</item>
    </izvorni_sadrzaj>
    <derivirana_varijabla naziv="DomainObject.Predmet.OstaliListFormated_1">
      <item>Damir Vršić punomoćnik sudionika u postupku MIRCIANO d.o.o., VRSAR</item>
    </derivirana_varijabla>
  </DomainObject.Predmet.OstaliListFormated>
  <DomainObject.Predmet.OstaliListFormatedOIB>
    <izvorni_sadrzaj>
      <item>Damir Vršić, OIB 26470280922 punomoćnik sudionika u postupku MIRCIANO d.o.o., VRSAR</item>
    </izvorni_sadrzaj>
    <derivirana_varijabla naziv="DomainObject.Predmet.OstaliListFormatedOIB_1">
      <item>Damir Vršić, OIB 26470280922 punomoćnik sudionika u postupku MIRCIANO d.o.o., VRSAR</item>
    </derivirana_varijabla>
  </DomainObject.Predmet.OstaliListFormatedOIB>
  <DomainObject.Predmet.OstaliListFormatedWithAdress>
    <izvorni_sadrzaj>
      <item>Damir Vršić, Braće Radić 6, 48000 Koprivnica punomoćnik sudionika u postupku MIRCIANO d.o.o., VRSAR</item>
    </izvorni_sadrzaj>
    <derivirana_varijabla naziv="DomainObject.Predmet.OstaliListFormatedWithAdress_1">
      <item>Damir Vršić, Braće Radić 6, 48000 Koprivnica punomoćnik sudionika u postupku MIRCIANO d.o.o., VRSAR</item>
    </derivirana_varijabla>
  </DomainObject.Predmet.OstaliListFormatedWithAdress>
  <DomainObject.Predmet.OstaliListFormatedWithAdressOIB>
    <izvorni_sadrzaj>
      <item>Damir Vršić, OIB 26470280922, Braće Radić 6, 48000 Koprivnica punomoćnik sudionika u postupku MIRCIANO d.o.o., VRSAR</item>
    </izvorni_sadrzaj>
    <derivirana_varijabla naziv="DomainObject.Predmet.OstaliListFormatedWithAdressOIB_1">
      <item>Damir Vršić, OIB 26470280922, Braće Radić 6, 48000 Koprivnica punomoćnik sudionika u postupku MIRCIANO d.o.o., VRSAR</item>
    </derivirana_varijabla>
  </DomainObject.Predmet.OstaliListFormatedWithAdressOIB>
  <DomainObject.Predmet.OstaliListNazivFormated>
    <izvorni_sadrzaj>
      <item>Damir Vršić</item>
    </izvorni_sadrzaj>
    <derivirana_varijabla naziv="DomainObject.Predmet.OstaliListNazivFormated_1">
      <item>Damir Vršić</item>
    </derivirana_varijabla>
  </DomainObject.Predmet.OstaliListNazivFormated>
  <DomainObject.Predmet.OstaliListNazivFormatedOIB>
    <izvorni_sadrzaj>
      <item>Damir Vršić, OIB 26470280922</item>
    </izvorni_sadrzaj>
    <derivirana_varijabla naziv="DomainObject.Predmet.OstaliListNazivFormatedOIB_1">
      <item>Damir Vršić, OIB 26470280922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MIRCIANO d.o.o., VRSAR</izvorni_sadrzaj>
    <derivirana_varijabla naziv="DomainObject.Predmet.ProtustrankaIDrugi_1">MIRCIANO d.o.o.,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MIRCIANO d.o.o., VRSAR, OIB 57713226284, Rade Končara 78, 52450 Vrsar</izvorni_sadrzaj>
    <derivirana_varijabla naziv="DomainObject.Predmet.ProtustrankaIDrugiAdressOIB_1">MIRCIANO d.o.o., VRSAR, OIB 57713226284, Rade Končara 78,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MIRCIANO d.o.o., VRSAR</item>
      <item>Damir Vršić</item>
    </izvorni_sadrzaj>
    <derivirana_varijabla naziv="DomainObject.Predmet.SudioniciListNaziv_1">
      <item>FINANCIJSKA AGENCIJA, RC RIJEKA, PODRUŽNICA PULA, PULA</item>
      <item>MIRCIANO d.o.o., VRSAR</item>
      <item>Damir Vršić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izvorni_sadrzaj>
    <derivirana_varijabla naziv="DomainObject.Predmet.SudioniciListAdressOIB_1"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57713226284</item>
      <item>, OIB 26470280922</item>
    </izvorni_sadrzaj>
    <derivirana_varijabla naziv="DomainObject.Predmet.SudioniciListNazivOIB_1">
      <item>, OIB 85821130368</item>
      <item>, OIB 57713226284</item>
      <item>, OIB 26470280922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1CFB3-B8D9-437E-853C-00C93602D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5150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2016-06-21T06:21:00Z</dcterms:created>
  <dc:creator>Jasmina Matika</dc:creator>
  <cp:lastModifiedBy>Sanja Prodan</cp:lastModifiedBy>
  <cp:lastPrinted>2016-06-21T06:23:00Z</cp:lastPrinted>
  <dcterms:modified xmlns:xsi="http://www.w3.org/2001/XMLSchema-instance" xsi:type="dcterms:W3CDTF">2016-06-21T06:24:00Z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