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c39f" w14:paraId="e79c39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95619">
        <w:rPr>
          <w:rFonts w:cs="Times New Roman" w:hAnsi="Times New Roman" w:ascii="Times New Roman"/>
          <w:b w:val="false"/>
          <w:sz w:val="24"/>
          <w:szCs w:val="24"/>
        </w:rPr>
        <w:t>3706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95619">
        <w:t xml:space="preserve">NEVIS d.o.o., Zagreb, </w:t>
      </w:r>
      <w:proofErr w:type="spellStart"/>
      <w:r w:rsidR="00595619">
        <w:t>Pustoseline</w:t>
      </w:r>
      <w:proofErr w:type="spellEnd"/>
      <w:r w:rsidR="00595619">
        <w:t xml:space="preserve"> 20, OIB: 86289877242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530D7C">
        <w:t>16. veljače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95619">
        <w:t xml:space="preserve">NEVIS d.o.o., Zagreb, </w:t>
      </w:r>
      <w:proofErr w:type="spellStart"/>
      <w:r w:rsidR="00595619">
        <w:t>Pustoseline</w:t>
      </w:r>
      <w:proofErr w:type="spellEnd"/>
      <w:r w:rsidR="00595619">
        <w:t xml:space="preserve"> 20, OIB: 86289877242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30D7C">
        <w:t>22. ožujka</w:t>
      </w:r>
      <w:r w:rsidR="00595619">
        <w:t xml:space="preserve"> 2018</w:t>
      </w:r>
      <w:r w:rsidR="00957736">
        <w:t>.</w:t>
      </w:r>
      <w:r>
        <w:t xml:space="preserve"> u </w:t>
      </w:r>
      <w:r w:rsidR="00D815A2">
        <w:t>9</w:t>
      </w:r>
      <w:r w:rsidR="00100C2C">
        <w:t>,</w:t>
      </w:r>
      <w:r w:rsidR="00530D7C">
        <w:t>4</w:t>
      </w:r>
      <w:r w:rsidR="004D230A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530D7C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530D7C">
        <w:rPr>
          <w:u w:val="single"/>
        </w:rPr>
        <w:t xml:space="preserve">uz poziv da na zakazano ročište dostavi </w:t>
      </w:r>
      <w:r w:rsidR="00530D7C" w:rsidRPr="00530D7C">
        <w:rPr>
          <w:u w:val="single"/>
        </w:rPr>
        <w:t>potvrdu blokadi računa i novčanih sredstava za navedenog dužnika</w:t>
      </w:r>
      <w:r w:rsidR="00AF0708" w:rsidRPr="00530D7C">
        <w:rPr>
          <w:u w:val="single"/>
        </w:rPr>
        <w:t xml:space="preserve"> </w:t>
      </w:r>
      <w:r w:rsidR="00854879" w:rsidRPr="00530D7C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,</w:t>
      </w:r>
    </w:p>
    <w:p w:rsidRDefault="00595619" w:rsidP="00D815A2" w:rsidR="00595619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30D7C">
        <w:t>16. veljače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E36C39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9A4" w:rsidR="009319A4">
      <w:r>
        <w:separator/>
      </w:r>
    </w:p>
  </w:endnote>
  <w:endnote w:id="0" w:type="continuationSeparator">
    <w:p w:rsidRDefault="009319A4" w:rsidR="00931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9A4" w:rsidR="009319A4">
      <w:r>
        <w:separator/>
      </w:r>
    </w:p>
  </w:footnote>
  <w:footnote w:id="0" w:type="continuationSeparator">
    <w:p w:rsidRDefault="009319A4" w:rsidR="00931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C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30D7C"/>
    <w:rsid w:val="00542324"/>
    <w:rsid w:val="00552D60"/>
    <w:rsid w:val="00554276"/>
    <w:rsid w:val="00563A60"/>
    <w:rsid w:val="00576FF2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319A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36C39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C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C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C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C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C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C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C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C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St-3706/2016-24</izvorni_sadrzaj>
    <derivirana_varijabla naziv="DomainObject.Oznaka_1">St-3706/2016-24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St-3706/2016-24</izvorni_sadrzaj>
    <derivirana_varijabla naziv="DomainObject.PoslovniBrojDokumenta_1">St-3706/2016-24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  <item>, OIB 76292704973</item>
    </izvorni_sadrzaj>
    <derivirana_varijabla naziv="DomainObject.Predmet.SudioniciListNazivOIB_1">
      <item>, OIB 85821130368</item>
      <item>, OIB 86289877242</item>
      <item>, OIB 98434011585</item>
      <item>, OIB 98434011585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225</properties:Words>
  <properties:Characters>1138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2017-11-29T09:57:00Z</dcterms:created>
  <dc:creator>Korisnik</dc:creator>
  <cp:lastModifiedBy>Draženka Prpić</cp:lastModifiedBy>
  <cp:lastPrinted>2018-02-16T08:47:00Z</cp:lastPrinted>
  <dcterms:modified xmlns:xsi="http://www.w3.org/2001/XMLSchema-instance" xsi:type="dcterms:W3CDTF">2018-02-16T08:47:00Z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St-3706/2016-24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