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cc49" w14:paraId="833cc49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6C6869" w:rsidRPr="006C6869">
        <w:t>Stečajna masa iza GANTZ d.o.o. za usluge u stečaju, Split, A.B. Šimića 20, OIB: 42737742220, zastupanog po stečajnom upravitelju Ivanu Sunara</w:t>
      </w:r>
      <w:r w:rsidRPr="009C23CC">
        <w:t xml:space="preserve">, </w:t>
      </w:r>
      <w:r w:rsidR="001F2999" w:rsidRPr="009C23CC">
        <w:t xml:space="preserve">dana </w:t>
      </w:r>
      <w:r w:rsidR="004F6442">
        <w:t>14. ožujka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6C6869" w:rsidP="006C6869" w:rsidR="009C23CC">
      <w:pPr>
        <w:pStyle w:val="Odlomakpopisa"/>
        <w:numPr>
          <w:ilvl w:val="0"/>
          <w:numId w:val="4"/>
        </w:numPr>
        <w:jc w:val="both"/>
      </w:pPr>
      <w:r w:rsidRPr="006C6869">
        <w:t>3/4 suvlasničkog dijela nekretnine čest.br. 17 – vrt, površine 266 m2, upisane kod Općinskog suda u Dubrovniku, zemljišno knjižni odjel Dubrovnik, u  z.ul. 267, za k.o. Obuljeno</w:t>
      </w:r>
      <w:r w:rsidR="001E2F3A">
        <w:t>,</w:t>
      </w:r>
    </w:p>
    <w:p w:rsidRDefault="001E2F3A" w:rsidP="00C41155" w:rsidR="001E2F3A" w:rsidRPr="009C23CC">
      <w:pPr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6C6869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26</w:t>
      </w:r>
      <w:r w:rsidR="00D921C2">
        <w:rPr>
          <w:b/>
          <w:u w:val="single"/>
        </w:rPr>
        <w:t>. travnja 2017.g. u 09</w:t>
      </w:r>
      <w:r w:rsidR="009A39D6" w:rsidRPr="009C23CC">
        <w:rPr>
          <w:b/>
          <w:u w:val="single"/>
        </w:rPr>
        <w:t>,</w:t>
      </w:r>
      <w:r>
        <w:rPr>
          <w:b/>
          <w:u w:val="single"/>
        </w:rPr>
        <w:t>3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D921C2" w:rsidP="00914B6F" w:rsidR="00D921C2" w:rsidRPr="009C23CC">
      <w:pPr>
        <w:jc w:val="both"/>
      </w:pP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14</w:t>
      </w:r>
      <w:r w:rsidR="00C41155">
        <w:rPr>
          <w:b/>
        </w:rPr>
        <w:t xml:space="preserve">. </w:t>
      </w:r>
      <w:r w:rsidR="00D921C2">
        <w:rPr>
          <w:b/>
        </w:rPr>
        <w:t>ožujka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D921C2" w:rsidP="00D921C2" w:rsidR="00D921C2" w:rsidRPr="00D921C2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1C2">
        <w:rPr>
          <w:rFonts w:eastAsiaTheme="minorHAnsi"/>
          <w:lang w:eastAsia="en-US"/>
        </w:rPr>
        <w:t xml:space="preserve">stečajnom upravitelju </w:t>
      </w:r>
    </w:p>
    <w:p w:rsidRDefault="006C6869" w:rsidP="006C6869" w:rsidR="006C6869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6C6869">
        <w:rPr>
          <w:rFonts w:eastAsiaTheme="minorHAnsi"/>
          <w:lang w:eastAsia="en-US"/>
        </w:rPr>
        <w:t xml:space="preserve">razlučnom vjerovniku po ŽDO Dubrovnik </w:t>
      </w:r>
    </w:p>
    <w:p w:rsidRDefault="00D921C2" w:rsidP="006C6869" w:rsidR="00D921C2" w:rsidRPr="00D921C2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1C2">
        <w:rPr>
          <w:rFonts w:eastAsiaTheme="minorHAnsi"/>
          <w:lang w:eastAsia="en-US"/>
        </w:rPr>
        <w:t>Zemljišno – knjižni odjel Dubrovnik, OS Dubrovnik</w:t>
      </w:r>
    </w:p>
    <w:p w:rsidRDefault="00D921C2" w:rsidP="00D921C2" w:rsidR="00D921C2" w:rsidRPr="00D921C2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1C2">
        <w:rPr>
          <w:rFonts w:eastAsiaTheme="minorHAnsi"/>
          <w:lang w:eastAsia="en-US"/>
        </w:rPr>
        <w:t>Mrežna stranica e-oglasna ploča suda</w:t>
      </w:r>
    </w:p>
    <w:p w:rsidRDefault="005458EA" w:rsidP="00D921C2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A3F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St-1856/2016-2</w:t>
    </w:r>
    <w: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C2A3F"/>
    <w:rsid w:val="009E4B74"/>
    <w:rsid w:val="009E5C55"/>
    <w:rsid w:val="009F0746"/>
    <w:rsid w:val="009F07DB"/>
    <w:rsid w:val="009F38D7"/>
    <w:rsid w:val="00A61B19"/>
    <w:rsid w:val="00A76FE9"/>
    <w:rsid w:val="00A8059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GANTZ d.o.o. za usluge u stečaju zastupanog po punomoćniku Arnon Gantz</izvorni_sadrzaj>
    <derivirana_varijabla naziv="DomainObject.Predmet.ProtustrankaFormated_1">  Stečajna masa iza GANTZ d.o.o. za usluge u stečaju zastupanog po punomoćniku Arnon Gantz</derivirana_varijabla>
  </DomainObject.Predmet.ProtustrankaFormated>
  <DomainObject.Predmet.ProtustrankaFormatedOIB>
    <izvorni_sadrzaj>  Stečajna masa iza GANTZ d.o.o. za usluge u stečaju, OIB 42737742220 zastupanog po punomoćniku Arnon Gantz</izvorni_sadrzaj>
    <derivirana_varijabla naziv="DomainObject.Predmet.ProtustrankaFormatedOIB_1">  Stečajna masa iza GANTZ d.o.o. za usluge u stečaju, OIB 42737742220 zastupanog po punomoćniku Arnon Gantz</derivirana_varijabla>
  </DomainObject.Predmet.ProtustrankaFormatedOIB>
  <DomainObject.Predmet.ProtustrankaFormatedWithAdress>
    <izvorni_sadrzaj> Stečajna masa iza GANTZ d.o.o. za usluge u stečaju, A.B. Šimića 20, 21000 Split zastupanog po punomoćniku Arnon Gantz</izvorni_sadrzaj>
    <derivirana_varijabla naziv="DomainObject.Predmet.ProtustrankaFormatedWithAdress_1"> Stečajna masa iza GANTZ d.o.o. za usluge u stečaju, A.B. Šimića 20, 21000 Split zastupanog po punomoćniku Arnon Gantz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</izvorni_sadrzaj>
    <derivirana_varijabla naziv="DomainObject.Predmet.ProtustrankaFormatedWithAdressOIB_1"> Stečajna masa iza GANTZ d.o.o. za usluge u stečaju, OIB 42737742220, A.B. Šimića 20, 21000 Split zastupanog po punomoćniku Arnon Gantz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</item>
    </izvorni_sadrzaj>
    <derivirana_varijabla naziv="DomainObject.Predmet.ProtuStrankaListFormated_1">
      <item>Stečajna masa iza GANTZ d.o.o. za usluge u stečaju zastupanog po punomoćniku Arnon Gantz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</item>
    </izvorni_sadrzaj>
    <derivirana_varijabla naziv="DomainObject.Predmet.ProtuStrankaListFormatedOIB_1">
      <item>Stečajna masa iza GANTZ d.o.o. za usluge u stečaju, OIB 42737742220 zastupanog po punomoćniku Arnon Gantz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</item>
    </izvorni_sadrzaj>
    <derivirana_varijabla naziv="DomainObject.Predmet.ProtuStrankaListFormatedWithAdress_1">
      <item>Stečajna masa iza GANTZ d.o.o. za usluge u stečaju, A.B. Šimića 20, 21000 Split zastupanog po punomoćniku Arnon Gantz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</item>
    </izvorni_sadrzaj>
    <derivirana_varijabla naziv="DomainObject.Predmet.ProtuStrankaListFormatedWithAdressOIB_1">
      <item>Stečajna masa iza GANTZ d.o.o. za usluge u stečaju, OIB 42737742220, A.B. Šimića 20, 21000 Split zastupanog po punomoćniku Arnon Gantz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</izvorni_sadrzaj>
    <derivirana_varijabla naziv="DomainObject.Predmet.OstaliListNazivFormated_1">
      <item>Arnon Gantz</item>
      <item>Hrvatski Telekom d.d.</item>
      <item>Financijska agencija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</izvorni_sadrzaj>
    <derivirana_varijabla naziv="DomainObject.Predmet.OstaliListNazivFormatedOIB_1">
      <item>Arnon Gantz</item>
      <item>Hrvatski Telekom d.d., OIB 81793146560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42737742220</item>
      <item>, OIB null</item>
      <item>, OIB 18683136487</item>
      <item>, OIB 81793146560</item>
    </izvorni_sadrzaj>
    <derivirana_varijabla naziv="DomainObject.Predmet.SudioniciListNazivOIB_1">
      <item>, OIB 85821130368</item>
      <item>, OIB 42737742220</item>
      <item>, OIB null</item>
      <item>, OIB 18683136487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873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1046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2017-03-14T09:46:00Z</dcterms:created>
  <dc:creator>sgrcic</dc:creator>
  <cp:lastModifiedBy>Katarina Franković</cp:lastModifiedBy>
  <cp:lastPrinted>2017-03-14T09:10:00Z</cp:lastPrinted>
  <dcterms:modified xmlns:xsi="http://www.w3.org/2001/XMLSchema-instance" xsi:type="dcterms:W3CDTF">2017-03-14T09:48:00Z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