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514D4C" w:rsidRPr="00C61EDF">
        <w:trPr>
          <w:trHeight w:val="2231"/>
        </w:trPr>
        <w:tc>
          <w:tcPr>
            <w:tcW w:type="dxa" w:w="3369"/>
            <w:vAlign w:val="center"/>
          </w:tcPr>
          <w:p w:rsidRDefault="00514D4C" w:rsidP="00A66C00" w:rsidR="00514D4C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514D4C" w:rsidP="00A66C00" w:rsidR="00514D4C" w:rsidRPr="00F24FD8">
            <w:pPr>
              <w:spacing w:before="100"/>
            </w:pPr>
            <w:r w:rsidRPr="00F24FD8">
              <w:t>REPUBLIKA HRVATSKA</w:t>
            </w:r>
          </w:p>
          <w:p w:rsidRDefault="00514D4C" w:rsidP="00A66C00" w:rsidR="00514D4C" w:rsidRPr="00F24FD8">
            <w:r w:rsidRPr="00F24FD8">
              <w:t>TRGOVAČKI SUD U SPLITU</w:t>
            </w:r>
          </w:p>
          <w:p w:rsidRDefault="00514D4C" w:rsidP="00DA5B9D" w:rsidR="00514D4C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514D4C" w:rsidP="00DA5B9D" w:rsidR="00514D4C">
            <w:pPr>
              <w:jc w:val="both"/>
            </w:pPr>
          </w:p>
          <w:p w:rsidRDefault="00514D4C" w:rsidP="00DA5B9D" w:rsidR="00514D4C">
            <w:pPr>
              <w:jc w:val="both"/>
            </w:pPr>
          </w:p>
          <w:p w:rsidRDefault="00514D4C" w:rsidP="00DA5B9D" w:rsidR="00514D4C">
            <w:pPr>
              <w:jc w:val="both"/>
            </w:pPr>
          </w:p>
          <w:p w:rsidRDefault="00514D4C" w:rsidP="00DA5B9D" w:rsidR="00514D4C">
            <w:pPr>
              <w:jc w:val="right"/>
            </w:pPr>
          </w:p>
          <w:p w:rsidRDefault="00514D4C" w:rsidP="00DA5B9D" w:rsidR="00514D4C">
            <w:pPr>
              <w:jc w:val="right"/>
            </w:pPr>
          </w:p>
          <w:p w:rsidRDefault="00514D4C" w:rsidP="00DA5B9D" w:rsidR="00514D4C">
            <w:pPr>
              <w:jc w:val="right"/>
              <w:rPr>
                <w:noProof/>
              </w:rPr>
            </w:pPr>
          </w:p>
          <w:p w:rsidRDefault="00514D4C" w:rsidP="00DA5B9D" w:rsidR="00514D4C">
            <w:pPr>
              <w:jc w:val="right"/>
              <w:rPr>
                <w:noProof/>
              </w:rPr>
            </w:pPr>
          </w:p>
          <w:p w:rsidRDefault="00514D4C" w:rsidP="007E12A9" w:rsidR="00514D4C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7E12A9">
              <w:rPr>
                <w:noProof/>
              </w:rPr>
              <w:t>778</w:t>
            </w:r>
            <w:r>
              <w:rPr>
                <w:noProof/>
              </w:rPr>
              <w:t>/2018-</w:t>
            </w:r>
            <w:r w:rsidR="007E12A9">
              <w:rPr>
                <w:noProof/>
              </w:rPr>
              <w:t>7</w:t>
            </w:r>
          </w:p>
        </w:tc>
      </w:tr>
    </w:tbl>
    <w:p w14:textId="c0d0251" w14:paraId="c0d0251" w:rsidRDefault="002D11DD" w:rsidP="002D11DD" w:rsidR="002D11DD" w:rsidRPr="00210BB7">
      <w:pPr>
        <w:jc w:val="both"/>
        <w15:collapsed w:val="false"/>
      </w:pP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</w:p>
    <w:p w:rsidRDefault="002C30DA" w:rsidP="008C2B4F" w:rsidR="002D11DD" w:rsidRPr="00210BB7">
      <w:pPr>
        <w:spacing w:after="160" w:before="200"/>
        <w:jc w:val="center"/>
      </w:pPr>
      <w:r w:rsidRPr="00210BB7">
        <w:t xml:space="preserve">U   I M E   </w:t>
      </w:r>
      <w:r w:rsidR="002D11DD" w:rsidRPr="00210BB7">
        <w:t xml:space="preserve">R E P U B L I K </w:t>
      </w:r>
      <w:r w:rsidRPr="00210BB7">
        <w:t>E    H R V A T S K E</w:t>
      </w:r>
    </w:p>
    <w:p w:rsidRDefault="00880351" w:rsidP="008C2B4F" w:rsidR="0012780D" w:rsidRPr="00210BB7">
      <w:pPr>
        <w:spacing w:after="160" w:before="200"/>
        <w:jc w:val="center"/>
      </w:pPr>
      <w:r w:rsidRPr="00210BB7">
        <w:t>R J E Š E N J E</w:t>
      </w:r>
    </w:p>
    <w:p w:rsidRDefault="005A727A" w:rsidP="00314B86" w:rsidR="00314B86" w:rsidRPr="00210BB7">
      <w:pPr>
        <w:jc w:val="both"/>
      </w:pPr>
      <w:r w:rsidRPr="00210BB7">
        <w:tab/>
        <w:t>Trgovački sud u Splitu, po s</w:t>
      </w:r>
      <w:r w:rsidR="00B44741" w:rsidRPr="00210BB7">
        <w:t>utkinji Ani Golub Gruić</w:t>
      </w:r>
      <w:r w:rsidRPr="00210BB7">
        <w:t>, kao stečajno</w:t>
      </w:r>
      <w:r w:rsidR="00B44741" w:rsidRPr="00210BB7">
        <w:t>j sutkinji</w:t>
      </w:r>
      <w:r w:rsidRPr="00210BB7">
        <w:t xml:space="preserve">, </w:t>
      </w:r>
      <w:r w:rsidR="00314B86" w:rsidRPr="00210BB7">
        <w:t xml:space="preserve">povodom </w:t>
      </w:r>
      <w:r w:rsidR="008E3913" w:rsidRPr="00210BB7">
        <w:t>zahtjev</w:t>
      </w:r>
      <w:r w:rsidR="00314B86" w:rsidRPr="00210BB7">
        <w:t>a predlagatelja</w:t>
      </w:r>
      <w:r w:rsidR="007D0953" w:rsidRPr="00210BB7">
        <w:t xml:space="preserve"> F</w:t>
      </w:r>
      <w:r w:rsidR="00210BB7">
        <w:t xml:space="preserve">inancijske agencije </w:t>
      </w:r>
      <w:r w:rsidR="007D0953" w:rsidRPr="00210BB7">
        <w:t xml:space="preserve"> – Regionalni centar Split, za </w:t>
      </w:r>
      <w:r w:rsidR="00522DB2" w:rsidRPr="00210BB7">
        <w:t>provedbu skraćenog</w:t>
      </w:r>
      <w:r w:rsidR="007D0953" w:rsidRPr="00210BB7">
        <w:t xml:space="preserve"> stečajnog postupka nad dužnikom </w:t>
      </w:r>
      <w:r w:rsidR="007E12A9">
        <w:t>MRDALJ j.d.o.o., OIB: 65468825706, Vis, Dubrovačka 11</w:t>
      </w:r>
      <w:r w:rsidR="00BD68C7" w:rsidRPr="00210BB7">
        <w:t xml:space="preserve">, </w:t>
      </w:r>
      <w:r w:rsidR="00514D4C">
        <w:t>29. siječnja 2019.</w:t>
      </w:r>
    </w:p>
    <w:p w:rsidRDefault="00880351" w:rsidP="00804D02" w:rsidR="00807FAA" w:rsidRPr="00210BB7">
      <w:pPr>
        <w:pStyle w:val="Tijeloteksta"/>
        <w:tabs>
          <w:tab w:pos="1276" w:val="left"/>
        </w:tabs>
        <w:spacing w:after="140" w:before="140"/>
        <w:jc w:val="center"/>
      </w:pPr>
      <w:r w:rsidRPr="00210BB7">
        <w:t>r i j e š</w:t>
      </w:r>
      <w:r w:rsidR="00F71868" w:rsidRPr="00210BB7">
        <w:t xml:space="preserve"> i o    j e</w:t>
      </w:r>
    </w:p>
    <w:p w:rsidRDefault="00807FAA" w:rsidP="00807FAA" w:rsidR="00807FAA" w:rsidRPr="00210BB7">
      <w:pPr>
        <w:ind w:firstLine="708"/>
        <w:jc w:val="both"/>
        <w:rPr>
          <w:b/>
          <w:lang w:eastAsia="en-US"/>
        </w:rPr>
      </w:pPr>
      <w:r w:rsidRPr="00210BB7">
        <w:rPr>
          <w:lang w:eastAsia="en-US"/>
        </w:rPr>
        <w:t>Odbacuje se</w:t>
      </w:r>
      <w:r w:rsidR="008E3913" w:rsidRPr="00210BB7">
        <w:rPr>
          <w:lang w:eastAsia="en-US"/>
        </w:rPr>
        <w:t xml:space="preserve"> zahtjev</w:t>
      </w:r>
      <w:r w:rsidRPr="00210BB7">
        <w:rPr>
          <w:lang w:eastAsia="en-US"/>
        </w:rPr>
        <w:t xml:space="preserve"> </w:t>
      </w:r>
      <w:r w:rsidR="00210BB7" w:rsidRPr="00210BB7">
        <w:t>F</w:t>
      </w:r>
      <w:r w:rsidR="00210BB7">
        <w:t xml:space="preserve">inancijske agencije </w:t>
      </w:r>
      <w:r w:rsidR="00210BB7" w:rsidRPr="00210BB7">
        <w:t xml:space="preserve"> – Regionalni centar Split</w:t>
      </w:r>
      <w:r w:rsidR="00210BB7" w:rsidRPr="00210BB7">
        <w:rPr>
          <w:lang w:eastAsia="en-US"/>
        </w:rPr>
        <w:t xml:space="preserve"> </w:t>
      </w:r>
      <w:r w:rsidRPr="00210BB7">
        <w:rPr>
          <w:lang w:eastAsia="en-US"/>
        </w:rPr>
        <w:t>za provedbu skraćenog stečajnog postupka nad dužnikom</w:t>
      </w:r>
      <w:r w:rsidR="00AD6304" w:rsidRPr="00210BB7">
        <w:rPr>
          <w:lang w:eastAsia="en-US"/>
        </w:rPr>
        <w:t xml:space="preserve"> </w:t>
      </w:r>
      <w:r w:rsidR="007E12A9" w:rsidRPr="007E12A9">
        <w:rPr>
          <w:lang w:eastAsia="en-US"/>
        </w:rPr>
        <w:t>MRDALJ j.d.o.o., OIB: 65468825706, Vis, Dubrovačka 11</w:t>
      </w:r>
      <w:r w:rsidRPr="00210BB7">
        <w:rPr>
          <w:lang w:eastAsia="en-US"/>
        </w:rPr>
        <w:t>.</w:t>
      </w:r>
    </w:p>
    <w:p w:rsidRDefault="008E3913" w:rsidP="008C2B4F" w:rsidR="00807FAA" w:rsidRPr="00210BB7">
      <w:pPr>
        <w:tabs>
          <w:tab w:pos="3120" w:val="left"/>
          <w:tab w:pos="4536" w:val="center"/>
        </w:tabs>
        <w:spacing w:after="120"/>
        <w:rPr>
          <w:lang w:eastAsia="en-US"/>
        </w:rPr>
      </w:pPr>
      <w:r w:rsidRPr="00210BB7">
        <w:rPr>
          <w:lang w:eastAsia="en-US"/>
        </w:rPr>
        <w:tab/>
      </w:r>
      <w:r w:rsidRPr="00210BB7">
        <w:rPr>
          <w:lang w:eastAsia="en-US"/>
        </w:rPr>
        <w:tab/>
      </w:r>
      <w:r w:rsidR="00807FAA" w:rsidRPr="00210BB7">
        <w:rPr>
          <w:lang w:eastAsia="en-US"/>
        </w:rPr>
        <w:t>Obrazloženje</w:t>
      </w:r>
    </w:p>
    <w:p w:rsidRDefault="00C5760D" w:rsidP="00C5760D" w:rsidR="00C5760D" w:rsidRPr="008E3913">
      <w:pPr>
        <w:ind w:firstLine="708"/>
        <w:jc w:val="both"/>
        <w:rPr>
          <w:lang w:eastAsia="en-US"/>
        </w:rPr>
      </w:pPr>
      <w:r>
        <w:rPr>
          <w:lang w:eastAsia="en-US"/>
        </w:rPr>
        <w:t>D</w:t>
      </w:r>
      <w:r w:rsidRPr="008E3913">
        <w:rPr>
          <w:lang w:eastAsia="en-US"/>
        </w:rPr>
        <w:t xml:space="preserve">ana </w:t>
      </w:r>
      <w:r w:rsidR="007E12A9">
        <w:rPr>
          <w:lang w:eastAsia="en-US"/>
        </w:rPr>
        <w:t xml:space="preserve">5. listopada </w:t>
      </w:r>
      <w:r w:rsidR="00514D4C">
        <w:rPr>
          <w:lang w:eastAsia="en-US"/>
        </w:rPr>
        <w:t>2018</w:t>
      </w:r>
      <w:r w:rsidRPr="008E3913">
        <w:rPr>
          <w:lang w:eastAsia="en-US"/>
        </w:rPr>
        <w:t xml:space="preserve">. </w:t>
      </w:r>
      <w:r>
        <w:rPr>
          <w:lang w:eastAsia="en-US"/>
        </w:rPr>
        <w:t xml:space="preserve">kod ovog suda </w:t>
      </w:r>
      <w:r w:rsidRPr="008E3913">
        <w:rPr>
          <w:lang w:eastAsia="en-US"/>
        </w:rPr>
        <w:t xml:space="preserve">zaprimljen je zahtjev Financijske agencije, Regionalnog centra Split, za provedbu skraćenog stečajnog postupka </w:t>
      </w:r>
      <w:r w:rsidRPr="00744D2C">
        <w:rPr>
          <w:lang w:eastAsia="en-US"/>
        </w:rPr>
        <w:t xml:space="preserve">nad dužnikom </w:t>
      </w:r>
      <w:r w:rsidR="007E12A9" w:rsidRPr="007E12A9">
        <w:rPr>
          <w:lang w:eastAsia="en-US"/>
        </w:rPr>
        <w:t>MRDALJ j.d.o.o., OIB: 65468825706, Vis, Dubrovačka 11</w:t>
      </w:r>
      <w:r w:rsidRPr="00744D2C">
        <w:rPr>
          <w:lang w:eastAsia="en-US"/>
        </w:rPr>
        <w:t>.</w:t>
      </w:r>
      <w:r w:rsidRPr="008E3913">
        <w:rPr>
          <w:lang w:eastAsia="en-US"/>
        </w:rPr>
        <w:t xml:space="preserve"> U zahtjevu se navodi da dužnik na dan </w:t>
      </w:r>
      <w:r w:rsidR="007E12A9">
        <w:rPr>
          <w:lang w:eastAsia="en-US"/>
        </w:rPr>
        <w:t>3. listopada</w:t>
      </w:r>
      <w:r w:rsidR="00514D4C">
        <w:rPr>
          <w:lang w:eastAsia="en-US"/>
        </w:rPr>
        <w:t xml:space="preserve"> 2018.</w:t>
      </w:r>
      <w:r w:rsidRPr="008E3913">
        <w:rPr>
          <w:lang w:eastAsia="en-US"/>
        </w:rPr>
        <w:t xml:space="preserve"> u Očevidniku redoslijeda osnova za plaćanje ima evidentirane neizvršene osnove za plaćanje</w:t>
      </w:r>
      <w:r>
        <w:rPr>
          <w:lang w:eastAsia="en-US"/>
        </w:rPr>
        <w:t xml:space="preserve"> u neprekinutom razdoblju od 120</w:t>
      </w:r>
      <w:r w:rsidRPr="008E3913">
        <w:rPr>
          <w:lang w:eastAsia="en-US"/>
        </w:rPr>
        <w:t xml:space="preserve"> dana u ukupnom iznosu </w:t>
      </w:r>
      <w:r w:rsidR="007E12A9">
        <w:rPr>
          <w:lang w:eastAsia="en-US"/>
        </w:rPr>
        <w:t>od 5.450,00</w:t>
      </w:r>
      <w:r>
        <w:rPr>
          <w:lang w:eastAsia="en-US"/>
        </w:rPr>
        <w:t xml:space="preserve"> </w:t>
      </w:r>
      <w:r w:rsidR="00514D4C">
        <w:rPr>
          <w:lang w:eastAsia="en-US"/>
        </w:rPr>
        <w:t>kn, kao i da nema zaposlenih.</w:t>
      </w:r>
    </w:p>
    <w:p w:rsidRDefault="00C5760D" w:rsidP="008C2B4F" w:rsidR="00C5760D">
      <w:pPr>
        <w:spacing w:before="100"/>
        <w:jc w:val="both"/>
        <w:rPr>
          <w:lang w:eastAsia="en-US"/>
        </w:rPr>
      </w:pPr>
      <w:r>
        <w:rPr>
          <w:lang w:eastAsia="en-US"/>
        </w:rPr>
        <w:tab/>
        <w:t>Dana</w:t>
      </w:r>
      <w:r w:rsidRPr="008E3913">
        <w:rPr>
          <w:lang w:eastAsia="en-US"/>
        </w:rPr>
        <w:t xml:space="preserve"> </w:t>
      </w:r>
      <w:r>
        <w:rPr>
          <w:lang w:eastAsia="en-US"/>
        </w:rPr>
        <w:t>2</w:t>
      </w:r>
      <w:r w:rsidR="00514D4C">
        <w:rPr>
          <w:lang w:eastAsia="en-US"/>
        </w:rPr>
        <w:t>8</w:t>
      </w:r>
      <w:r>
        <w:rPr>
          <w:lang w:eastAsia="en-US"/>
        </w:rPr>
        <w:t>. siječnja</w:t>
      </w:r>
      <w:r w:rsidRPr="008E3913">
        <w:rPr>
          <w:lang w:eastAsia="en-US"/>
        </w:rPr>
        <w:t xml:space="preserve"> 201</w:t>
      </w:r>
      <w:r w:rsidR="00514D4C">
        <w:rPr>
          <w:lang w:eastAsia="en-US"/>
        </w:rPr>
        <w:t>9</w:t>
      </w:r>
      <w:r w:rsidRPr="008E3913">
        <w:rPr>
          <w:lang w:eastAsia="en-US"/>
        </w:rPr>
        <w:t xml:space="preserve">. </w:t>
      </w:r>
      <w:r>
        <w:rPr>
          <w:lang w:eastAsia="en-US"/>
        </w:rPr>
        <w:t>zaprimljena je potvrda Financijske agencije o blokadi računa i novčanih sredstava ovršenika iz koje proizlazi da je na računima i novčanim sredstvima ovršenika na dan izdavanja potvrde evidentirano 0 dana neprekidne blokade, a nepodmirene obveze na dan izdavanja potvrde da iznose 0,00 kn.</w:t>
      </w:r>
    </w:p>
    <w:p w:rsidRDefault="00C5760D" w:rsidP="008C2B4F" w:rsidR="00C5760D" w:rsidRPr="008E3913">
      <w:pPr>
        <w:spacing w:before="100"/>
        <w:ind w:firstLine="708"/>
        <w:jc w:val="both"/>
        <w:rPr>
          <w:lang w:eastAsia="en-US"/>
        </w:rPr>
      </w:pPr>
      <w:r>
        <w:rPr>
          <w:lang w:eastAsia="en-US"/>
        </w:rPr>
        <w:t>Kako je d</w:t>
      </w:r>
      <w:r w:rsidRPr="008E3913">
        <w:rPr>
          <w:lang w:eastAsia="en-US"/>
        </w:rPr>
        <w:t>užnik do odluke o zahtjevu predlagatelja za provedbom skraćenog stečajnog po</w:t>
      </w:r>
      <w:r>
        <w:rPr>
          <w:lang w:eastAsia="en-US"/>
        </w:rPr>
        <w:t>stupka</w:t>
      </w:r>
      <w:r w:rsidRPr="008E3913">
        <w:rPr>
          <w:lang w:eastAsia="en-US"/>
        </w:rPr>
        <w:t xml:space="preserve"> postao sposoban za plaćanje, </w:t>
      </w:r>
      <w:r>
        <w:rPr>
          <w:lang w:eastAsia="en-US"/>
        </w:rPr>
        <w:t>to</w:t>
      </w:r>
      <w:r w:rsidRPr="008E3913">
        <w:rPr>
          <w:lang w:eastAsia="en-US"/>
        </w:rPr>
        <w:t xml:space="preserve"> u smislu</w:t>
      </w:r>
      <w:r>
        <w:rPr>
          <w:lang w:eastAsia="en-US"/>
        </w:rPr>
        <w:t xml:space="preserve"> odredbi</w:t>
      </w:r>
      <w:r w:rsidRPr="008E3913">
        <w:rPr>
          <w:lang w:eastAsia="en-US"/>
        </w:rPr>
        <w:t xml:space="preserve"> čl</w:t>
      </w:r>
      <w:r w:rsidR="00514D4C">
        <w:rPr>
          <w:lang w:eastAsia="en-US"/>
        </w:rPr>
        <w:t>anka</w:t>
      </w:r>
      <w:r w:rsidRPr="008E3913">
        <w:rPr>
          <w:lang w:eastAsia="en-US"/>
        </w:rPr>
        <w:t xml:space="preserve"> 5. i 428. </w:t>
      </w:r>
      <w:r w:rsidR="00514D4C" w:rsidRPr="00514D4C">
        <w:rPr>
          <w:rFonts w:cstheme="minorBidi" w:eastAsiaTheme="minorHAnsi"/>
          <w:szCs w:val="22"/>
          <w:lang w:eastAsia="en-US"/>
        </w:rPr>
        <w:t>Stečajnog zakona („Narodne novine“ 71/15 i 104/17; dalje SZ)</w:t>
      </w:r>
      <w:r>
        <w:rPr>
          <w:lang w:eastAsia="en-US"/>
        </w:rPr>
        <w:t xml:space="preserve"> </w:t>
      </w:r>
      <w:r w:rsidRPr="008E3913">
        <w:rPr>
          <w:lang w:eastAsia="en-US"/>
        </w:rPr>
        <w:t>nema uvjeta za provođenje</w:t>
      </w:r>
      <w:r>
        <w:rPr>
          <w:lang w:eastAsia="en-US"/>
        </w:rPr>
        <w:t xml:space="preserve"> stečajnog</w:t>
      </w:r>
      <w:r w:rsidRPr="008E3913">
        <w:rPr>
          <w:lang w:eastAsia="en-US"/>
        </w:rPr>
        <w:t xml:space="preserve"> postupka.</w:t>
      </w:r>
    </w:p>
    <w:p w:rsidRDefault="00C5760D" w:rsidP="008C2B4F" w:rsidR="00C5760D" w:rsidRPr="008E3913">
      <w:pPr>
        <w:spacing w:before="100"/>
        <w:ind w:firstLine="708"/>
        <w:jc w:val="both"/>
        <w:rPr>
          <w:lang w:eastAsia="en-US"/>
        </w:rPr>
      </w:pPr>
      <w:r w:rsidRPr="008E3913">
        <w:rPr>
          <w:lang w:eastAsia="en-US"/>
        </w:rPr>
        <w:t>Slijedom navedenog, odlučeno je kao u izreci ovog rješenja.</w:t>
      </w:r>
    </w:p>
    <w:p w:rsidRDefault="00F24049" w:rsidP="008C2B4F" w:rsidR="00972BBF" w:rsidRPr="00210BB7">
      <w:pPr>
        <w:pStyle w:val="Tijeloteksta"/>
        <w:tabs>
          <w:tab w:pos="1276" w:val="left"/>
        </w:tabs>
        <w:spacing w:before="120"/>
        <w:jc w:val="center"/>
      </w:pPr>
      <w:r w:rsidRPr="00210BB7">
        <w:t>U Splitu</w:t>
      </w:r>
      <w:r w:rsidR="00514D4C">
        <w:t xml:space="preserve"> 29. siječnja 2019.</w:t>
      </w:r>
    </w:p>
    <w:p w:rsidRDefault="00514D4C" w:rsidP="008C2B4F" w:rsidR="00F71868" w:rsidRPr="00210BB7">
      <w:pPr>
        <w:pStyle w:val="Tijeloteksta"/>
        <w:tabs>
          <w:tab w:pos="1276" w:val="left"/>
        </w:tabs>
        <w:spacing w:before="120"/>
        <w:ind w:left="6372"/>
        <w:jc w:val="center"/>
      </w:pPr>
      <w:r w:rsidRPr="00210BB7">
        <w:t>Sutkinja</w:t>
      </w:r>
    </w:p>
    <w:p w:rsidRDefault="00514D4C" w:rsidP="0094096C" w:rsidR="00D40FE5">
      <w:pPr>
        <w:ind w:left="6372"/>
        <w:jc w:val="center"/>
      </w:pPr>
      <w:r w:rsidRPr="00210BB7">
        <w:t>Ana Golub Gruić</w:t>
      </w:r>
      <w:r w:rsidR="00D40FE5">
        <w:t>, v.r.</w:t>
      </w:r>
    </w:p>
    <w:p w:rsidRDefault="00D40FE5" w:rsidP="008832A6" w:rsidR="00D40FE5">
      <w:pPr>
        <w:jc w:val="right"/>
      </w:pPr>
      <w:r>
        <w:t>za točnost otpravka – ovlašteni službenik</w:t>
      </w:r>
    </w:p>
    <w:p w:rsidRDefault="00D40FE5" w:rsidP="008832A6" w:rsidR="00D40FE5">
      <w:pPr>
        <w:ind w:firstLine="708" w:left="4956"/>
        <w:jc w:val="center"/>
      </w:pPr>
      <w:r>
        <w:t>Ana Bosančić</w:t>
      </w:r>
    </w:p>
    <w:p w:rsidRDefault="00807FAA" w:rsidP="00344B15" w:rsidR="00807FAA">
      <w:pPr>
        <w:pStyle w:val="Tijeloteksta"/>
        <w:tabs>
          <w:tab w:pos="1276" w:val="left"/>
        </w:tabs>
        <w:ind w:left="6372"/>
        <w:jc w:val="center"/>
      </w:pPr>
    </w:p>
    <w:p w:rsidRDefault="008C2B4F" w:rsidP="00344B15" w:rsidR="008C2B4F">
      <w:pPr>
        <w:pStyle w:val="Tijeloteksta"/>
        <w:tabs>
          <w:tab w:pos="1276" w:val="left"/>
        </w:tabs>
        <w:ind w:left="6372"/>
        <w:jc w:val="center"/>
      </w:pPr>
    </w:p>
    <w:p w:rsidRDefault="00514D4C" w:rsidP="00514D4C" w:rsidR="00BF07DF" w:rsidRPr="008E3913">
      <w:pPr>
        <w:pStyle w:val="Tijeloteksta"/>
        <w:spacing w:before="100"/>
        <w:rPr>
          <w:lang w:eastAsia="en-US"/>
        </w:rPr>
      </w:pPr>
      <w:r>
        <w:t>Uputa</w:t>
      </w:r>
      <w:r w:rsidRPr="00210BB7">
        <w:t xml:space="preserve"> o pravnom lijeku</w:t>
      </w:r>
      <w:r w:rsidR="00D1029A" w:rsidRPr="00210BB7">
        <w:t xml:space="preserve">: </w:t>
      </w:r>
      <w:r w:rsidR="00BF07DF" w:rsidRPr="008E3913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</w:t>
      </w:r>
      <w:r w:rsidR="00BF07DF" w:rsidRPr="008E3913">
        <w:rPr>
          <w:lang w:eastAsia="en-US"/>
        </w:rPr>
        <w:lastRenderedPageBreak/>
        <w:t xml:space="preserve">podnosi Trgovačkom sudu u Splitu, pismeno u tri primjerka, a o istoj odlučuje Visoki trgovački sud Republike Hrvatske. </w:t>
      </w: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</w:p>
    <w:sectPr w:rsidSect="00D92D1F" w:rsidR="00D1029A" w:rsidRPr="008E391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8E5" w:rsidR="005908E5">
      <w:r>
        <w:separator/>
      </w:r>
    </w:p>
  </w:endnote>
  <w:endnote w:id="0" w:type="continuationSeparator">
    <w:p w:rsidRDefault="005908E5" w:rsidR="00590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8E5" w:rsidR="005908E5">
      <w:r>
        <w:separator/>
      </w:r>
    </w:p>
  </w:footnote>
  <w:footnote w:id="0" w:type="continuationSeparator">
    <w:p w:rsidRDefault="005908E5" w:rsidR="005908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614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D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614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0F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</w:r>
    <w:r w:rsidR="001E53E6" w:rsidRPr="001E53E6">
      <w:t>Poslovni broj: 11.St-</w:t>
    </w:r>
    <w:r w:rsidR="007E12A9">
      <w:t>778/2018-7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10EA"/>
    <w:rsid w:val="0000642A"/>
    <w:rsid w:val="0001132B"/>
    <w:rsid w:val="00012274"/>
    <w:rsid w:val="000136AE"/>
    <w:rsid w:val="00025F60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1E53E6"/>
    <w:rsid w:val="00200723"/>
    <w:rsid w:val="00207748"/>
    <w:rsid w:val="00210BB7"/>
    <w:rsid w:val="00227663"/>
    <w:rsid w:val="00242700"/>
    <w:rsid w:val="002431E2"/>
    <w:rsid w:val="002500A1"/>
    <w:rsid w:val="002502D9"/>
    <w:rsid w:val="002549F7"/>
    <w:rsid w:val="00295C47"/>
    <w:rsid w:val="002A0C6F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15EB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B60A7"/>
    <w:rsid w:val="003C2719"/>
    <w:rsid w:val="003C4338"/>
    <w:rsid w:val="00401CAD"/>
    <w:rsid w:val="00413ED8"/>
    <w:rsid w:val="004220F0"/>
    <w:rsid w:val="0042424F"/>
    <w:rsid w:val="00425A2C"/>
    <w:rsid w:val="00436248"/>
    <w:rsid w:val="00444BCD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0757E"/>
    <w:rsid w:val="00510B61"/>
    <w:rsid w:val="00514035"/>
    <w:rsid w:val="00514D4C"/>
    <w:rsid w:val="00522DB2"/>
    <w:rsid w:val="00531806"/>
    <w:rsid w:val="0053295B"/>
    <w:rsid w:val="005415CB"/>
    <w:rsid w:val="00543255"/>
    <w:rsid w:val="005543CD"/>
    <w:rsid w:val="00571686"/>
    <w:rsid w:val="00575D67"/>
    <w:rsid w:val="005908E5"/>
    <w:rsid w:val="005A431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00D92"/>
    <w:rsid w:val="007132F6"/>
    <w:rsid w:val="00722DB4"/>
    <w:rsid w:val="00740DA7"/>
    <w:rsid w:val="00744D2C"/>
    <w:rsid w:val="00757522"/>
    <w:rsid w:val="00774EA5"/>
    <w:rsid w:val="007772F4"/>
    <w:rsid w:val="00780043"/>
    <w:rsid w:val="007A025F"/>
    <w:rsid w:val="007A25EF"/>
    <w:rsid w:val="007C6DE3"/>
    <w:rsid w:val="007D0953"/>
    <w:rsid w:val="007D6A67"/>
    <w:rsid w:val="007E12A9"/>
    <w:rsid w:val="00803CC3"/>
    <w:rsid w:val="00803E39"/>
    <w:rsid w:val="00804D01"/>
    <w:rsid w:val="00804D02"/>
    <w:rsid w:val="008061CB"/>
    <w:rsid w:val="00807FAA"/>
    <w:rsid w:val="00820BEA"/>
    <w:rsid w:val="00863D64"/>
    <w:rsid w:val="0086570D"/>
    <w:rsid w:val="00877094"/>
    <w:rsid w:val="00880351"/>
    <w:rsid w:val="00880B6C"/>
    <w:rsid w:val="00881DE5"/>
    <w:rsid w:val="0088201D"/>
    <w:rsid w:val="008C2B4F"/>
    <w:rsid w:val="008C4604"/>
    <w:rsid w:val="008D2438"/>
    <w:rsid w:val="008D4611"/>
    <w:rsid w:val="008D52A0"/>
    <w:rsid w:val="008E3913"/>
    <w:rsid w:val="008E72F9"/>
    <w:rsid w:val="008F77A7"/>
    <w:rsid w:val="0091576C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9F64B8"/>
    <w:rsid w:val="00A118CC"/>
    <w:rsid w:val="00A22666"/>
    <w:rsid w:val="00A41E19"/>
    <w:rsid w:val="00A42456"/>
    <w:rsid w:val="00A43BE7"/>
    <w:rsid w:val="00A52F0E"/>
    <w:rsid w:val="00A57013"/>
    <w:rsid w:val="00A75753"/>
    <w:rsid w:val="00A92770"/>
    <w:rsid w:val="00AB0E69"/>
    <w:rsid w:val="00AD6304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73D9B"/>
    <w:rsid w:val="00B859B2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D68C7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46F93"/>
    <w:rsid w:val="00C5760D"/>
    <w:rsid w:val="00C62C4B"/>
    <w:rsid w:val="00C67967"/>
    <w:rsid w:val="00C74F5A"/>
    <w:rsid w:val="00C81934"/>
    <w:rsid w:val="00C81E8E"/>
    <w:rsid w:val="00C86DD8"/>
    <w:rsid w:val="00C9621F"/>
    <w:rsid w:val="00CC4614"/>
    <w:rsid w:val="00CE16ED"/>
    <w:rsid w:val="00CF695A"/>
    <w:rsid w:val="00CF7DCF"/>
    <w:rsid w:val="00D01948"/>
    <w:rsid w:val="00D03CB0"/>
    <w:rsid w:val="00D05EE7"/>
    <w:rsid w:val="00D1029A"/>
    <w:rsid w:val="00D13DD8"/>
    <w:rsid w:val="00D223B0"/>
    <w:rsid w:val="00D37DCE"/>
    <w:rsid w:val="00D40FE5"/>
    <w:rsid w:val="00D45A15"/>
    <w:rsid w:val="00D46487"/>
    <w:rsid w:val="00D5058C"/>
    <w:rsid w:val="00D52C1A"/>
    <w:rsid w:val="00D623AC"/>
    <w:rsid w:val="00D85177"/>
    <w:rsid w:val="00D92D1F"/>
    <w:rsid w:val="00D94224"/>
    <w:rsid w:val="00D9568B"/>
    <w:rsid w:val="00D974D9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B5D20"/>
    <w:rsid w:val="00EC0B9B"/>
    <w:rsid w:val="00EC5207"/>
    <w:rsid w:val="00EE06CE"/>
    <w:rsid w:val="00EE24B8"/>
    <w:rsid w:val="00EE6158"/>
    <w:rsid w:val="00EE68B4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4D11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514D4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40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F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F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F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F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514D4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40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F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F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F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F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St-778/2018</izvorni_sadrzaj>
    <derivirana_varijabla naziv="DomainObject.Predmet.OznakaBroj_1">St-778/2018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MRDALJ j.d.o.o. za iznajmljivanje kopnenih prijevoznih sredstava</izvorni_sadrzaj>
    <derivirana_varijabla naziv="DomainObject.Predmet.ProtustrankaFormated_1">  MRDALJ j.d.o.o. za iznajmljivanje kopnenih prijevoznih sredstava</derivirana_varijabla>
  </DomainObject.Predmet.ProtustrankaFormated>
  <DomainObject.Predmet.ProtustrankaFormatedOIB>
    <izvorni_sadrzaj>  MRDALJ j.d.o.o. za iznajmljivanje kopnenih prijevoznih sredstava, OIB 65468825706</izvorni_sadrzaj>
    <derivirana_varijabla naziv="DomainObject.Predmet.ProtustrankaFormatedOIB_1">  MRDALJ j.d.o.o. za iznajmljivanje kopnenih prijevoznih sredstava, OIB 65468825706</derivirana_varijabla>
  </DomainObject.Predmet.ProtustrankaFormatedOIB>
  <DomainObject.Predmet.ProtustrankaFormatedWithAdress>
    <izvorni_sadrzaj> MRDALJ j.d.o.o. za iznajmljivanje kopnenih prijevoznih sredstava, Dubrovačka 11, 21480 Vis</izvorni_sadrzaj>
    <derivirana_varijabla naziv="DomainObject.Predmet.ProtustrankaFormatedWithAdress_1"> MRDALJ j.d.o.o. za iznajmljivanje kopnenih prijevoznih sredstava, Dubrovačka 11, 21480 Vis</derivirana_varijabla>
  </DomainObject.Predmet.ProtustrankaFormatedWithAdress>
  <DomainObject.Predmet.ProtustrankaFormatedWithAdressOIB>
    <izvorni_sadrzaj> MRDALJ j.d.o.o. za iznajmljivanje kopnenih prijevoznih sredstava, OIB 65468825706, Dubrovačka 11, 21480 Vis</izvorni_sadrzaj>
    <derivirana_varijabla naziv="DomainObject.Predmet.ProtustrankaFormatedWithAdressOIB_1"> MRDALJ j.d.o.o. za iznajmljivanje kopnenih prijevoznih sredstava, OIB 65468825706, Dubrovačka 11, 21480 Vis</derivirana_varijabla>
  </DomainObject.Predmet.ProtustrankaFormatedWithAdressOIB>
  <DomainObject.Predmet.ProtustrankaWithAdress>
    <izvorni_sadrzaj>MRDALJ j.d.o.o. za iznajmljivanje kopnenih prijevoznih sredstava Dubrovačka 11, 21480 Vis</izvorni_sadrzaj>
    <derivirana_varijabla naziv="DomainObject.Predmet.ProtustrankaWithAdress_1">MRDALJ j.d.o.o. za iznajmljivanje kopnenih prijevoznih sredstava Dubrovačka 11, 21480 Vis</derivirana_varijabla>
  </DomainObject.Predmet.ProtustrankaWithAdress>
  <DomainObject.Predmet.ProtustrankaWithAdressOIB>
    <izvorni_sadrzaj>MRDALJ j.d.o.o. za iznajmljivanje kopnenih prijevoznih sredstava, OIB 65468825706, Dubrovačka 11, 21480 Vis</izvorni_sadrzaj>
    <derivirana_varijabla naziv="DomainObject.Predmet.ProtustrankaWithAdressOIB_1">MRDALJ j.d.o.o. za iznajmljivanje kopnenih prijevoznih sredstava, OIB 65468825706, Dubrovačka 11, 21480 Vis</derivirana_varijabla>
  </DomainObject.Predmet.ProtustrankaWithAdressOIB>
  <DomainObject.Predmet.ProtustrankaNazivFormated>
    <izvorni_sadrzaj>MRDALJ j.d.o.o. za iznajmljivanje kopnenih prijevoznih sredstava</izvorni_sadrzaj>
    <derivirana_varijabla naziv="DomainObject.Predmet.ProtustrankaNazivFormated_1">MRDALJ j.d.o.o. za iznajmljivanje kopnenih prijevoznih sredstava</derivirana_varijabla>
  </DomainObject.Predmet.ProtustrankaNazivFormated>
  <DomainObject.Predmet.ProtustrankaNazivFormatedOIB>
    <izvorni_sadrzaj>MRDALJ j.d.o.o. za iznajmljivanje kopnenih prijevoznih sredstava, OIB 65468825706</izvorni_sadrzaj>
    <derivirana_varijabla naziv="DomainObject.Predmet.ProtustrankaNazivFormatedOIB_1">MRDALJ j.d.o.o. za iznajmljivanje kopnenih prijevoznih sredstava, OIB 65468825706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5450.00</izvorni_sadrzaj>
    <derivirana_varijabla naziv="DomainObject.Predmet.TrenutnaVrijednost_1">5450.00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MRDALJ j.d.o.o. za iznajmljivanje kopnenih prijevoznih sredstava</item>
    </izvorni_sadrzaj>
    <derivirana_varijabla naziv="DomainObject.Predmet.ProtuStrankaListFormated_1">
      <item>MRDALJ j.d.o.o. za iznajmljivanje kopnenih prijevoznih sredstava</item>
    </derivirana_varijabla>
  </DomainObject.Predmet.ProtuStrankaListFormated>
  <DomainObject.Predmet.ProtuStrankaListFormatedOIB>
    <izvorni_sadrzaj>
      <item>MRDALJ j.d.o.o. za iznajmljivanje kopnenih prijevoznih sredstava, OIB 65468825706</item>
    </izvorni_sadrzaj>
    <derivirana_varijabla naziv="DomainObject.Predmet.ProtuStrankaListFormatedOIB_1">
      <item>MRDALJ j.d.o.o. za iznajmljivanje kopnenih prijevoznih sredstava, OIB 65468825706</item>
    </derivirana_varijabla>
  </DomainObject.Predmet.ProtuStrankaListFormatedOIB>
  <DomainObject.Predmet.ProtuStrankaListFormatedWithAdress>
    <izvorni_sadrzaj>
      <item>MRDALJ j.d.o.o. za iznajmljivanje kopnenih prijevoznih sredstava, Dubrovačka 11, 21480 Vis</item>
    </izvorni_sadrzaj>
    <derivirana_varijabla naziv="DomainObject.Predmet.ProtuStrankaListFormatedWithAdress_1">
      <item>MRDALJ j.d.o.o. za iznajmljivanje kopnenih prijevoznih sredstava, Dubrovačka 11, 21480 Vis</item>
    </derivirana_varijabla>
  </DomainObject.Predmet.ProtuStrankaListFormatedWithAdress>
  <DomainObject.Predmet.ProtuStrankaListFormatedWithAdressOIB>
    <izvorni_sadrzaj>
      <item>MRDALJ j.d.o.o. za iznajmljivanje kopnenih prijevoznih sredstava, OIB 65468825706, Dubrovačka 11, 21480 Vis</item>
    </izvorni_sadrzaj>
    <derivirana_varijabla naziv="DomainObject.Predmet.ProtuStrankaListFormatedWithAdressOIB_1">
      <item>MRDALJ j.d.o.o. za iznajmljivanje kopnenih prijevoznih sredstava, OIB 65468825706, Dubrovačka 11, 21480 Vis</item>
    </derivirana_varijabla>
  </DomainObject.Predmet.ProtuStrankaListFormatedWithAdressOIB>
  <DomainObject.Predmet.ProtuStrankaListNazivFormated>
    <izvorni_sadrzaj>
      <item>MRDALJ j.d.o.o. za iznajmljivanje kopnenih prijevoznih sredstava</item>
    </izvorni_sadrzaj>
    <derivirana_varijabla naziv="DomainObject.Predmet.ProtuStrankaListNazivFormated_1">
      <item>MRDALJ j.d.o.o. za iznajmljivanje kopnenih prijevoznih sredstava</item>
    </derivirana_varijabla>
  </DomainObject.Predmet.ProtuStrankaListNazivFormated>
  <DomainObject.Predmet.ProtuStrankaListNazivFormatedOIB>
    <izvorni_sadrzaj>
      <item>MRDALJ j.d.o.o. za iznajmljivanje kopnenih prijevoznih sredstava, OIB 65468825706</item>
    </izvorni_sadrzaj>
    <derivirana_varijabla naziv="DomainObject.Predmet.ProtuStrankaListNazivFormatedOIB_1">
      <item>MRDALJ j.d.o.o. za iznajmljivanje kopnenih prijevoznih sredstava, OIB 65468825706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MRDALJ j.d.o.o. za iznajmljivanje kopnenih prijevoznih sredstava</izvorni_sadrzaj>
    <derivirana_varijabla naziv="DomainObject.Predmet.ProtustrankaIDrugi_1">MRDALJ j.d.o.o. za iznajmljivanje kopnenih prijevoznih sredstava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MRDALJ j.d.o.o. za iznajmljivanje kopnenih prijevoznih sredstava, OIB 65468825706, Dubrovačka 11, 21480 Vis</izvorni_sadrzaj>
    <derivirana_varijabla naziv="DomainObject.Predmet.ProtustrankaIDrugiAdressOIB_1">MRDALJ j.d.o.o. za iznajmljivanje kopnenih prijevoznih sredstava, OIB 65468825706, Dubrovačka 11,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MRDALJ j.d.o.o. za iznajmljivanje kopnenih prijevoznih sredstava</item>
      <item>FINANCIJSKA AGENCIJA, RC SPLIT</item>
    </izvorni_sadrzaj>
    <derivirana_varijabla naziv="DomainObject.Predmet.SudioniciListNaziv_1">
      <item>MRDALJ j.d.o.o. za iznajmljivanje kopnenih prijevoznih sredstava</item>
      <item>FINANCIJSKA AGENCIJA, RC SPLIT</item>
    </derivirana_varijabla>
  </DomainObject.Predmet.SudioniciListNaziv>
  <DomainObject.Predmet.SudioniciListAdressOIB>
    <izvorni_sadrzaj>
      <item>MRDALJ j.d.o.o. za iznajmljivanje kopnenih prijevoznih sredstava, OIB 65468825706, Dubrovačka 11,21480 Vis</item>
      <item>FINANCIJSKA AGENCIJA, RC SPLIT, OIB 85821130368, Mažuranićevo šetalište 24 b,21000 Split</item>
    </izvorni_sadrzaj>
    <derivirana_varijabla naziv="DomainObject.Predmet.SudioniciListAdressOIB_1">
      <item>MRDALJ j.d.o.o. za iznajmljivanje kopnenih prijevoznih sredstava, OIB 65468825706, Dubrovačka 11,21480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65468825706</item>
      <item>, OIB 85821130368</item>
    </izvorni_sadrzaj>
    <derivirana_varijabla naziv="DomainObject.Predmet.SudioniciListNazivOIB_1">
      <item>, OIB 65468825706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St-778/2018-3</izvorni_sadrzaj>
    <derivirana_varijabla naziv="DomainObject.PredzadnjaOdlukaIzPredmeta.Oznaka_1">St-778/2018-3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83981-C0FA-4F91-86FA-085EE393D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354</properties:Words>
  <properties:Characters>1889</properties:Characters>
  <properties:Lines>51</properties:Lines>
  <properties:Paragraphs>20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2016-12-27T06:59:00Z</dcterms:created>
  <dc:creator>Trgovački sud Split</dc:creator>
  <cp:lastModifiedBy>Ana Golub Gruić</cp:lastModifiedBy>
  <cp:lastPrinted>2019-01-29T13:35:00Z</cp:lastPrinted>
  <dcterms:modified xmlns:xsi="http://www.w3.org/2001/XMLSchema-instance" xsi:type="dcterms:W3CDTF">2019-01-29T13:35:00Z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(St-778-2018 - odbačaj - skraćeni - blokada 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