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f6c5" w14:paraId="624f6c5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490E06">
        <w:t>39</w:t>
      </w:r>
      <w:r w:rsidR="00853F3A">
        <w:t>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853F3A">
        <w:t>TERMIKA GRADNJA</w:t>
      </w:r>
      <w:r w:rsidR="00F738F0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853F3A">
        <w:t>00166217692</w:t>
      </w:r>
      <w:r w:rsidR="00490E06">
        <w:t>,</w:t>
      </w:r>
      <w:r>
        <w:t xml:space="preserve"> MBS: </w:t>
      </w:r>
      <w:r w:rsidR="00853F3A">
        <w:t>050039140,</w:t>
      </w:r>
      <w:r w:rsidR="00490E06">
        <w:t xml:space="preserve"> </w:t>
      </w:r>
      <w:r w:rsidR="00853F3A">
        <w:t>Novaki, Dr. Franje Tuđmana 8</w:t>
      </w:r>
      <w:r w:rsidR="00214EDB">
        <w:t>,</w:t>
      </w:r>
      <w:r>
        <w:t xml:space="preserve"> 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853F3A">
        <w:t>TERMIKA GRADNJA d.o.o., OIB: 00166217692, MBS: 050039140, Novaki, Dr. Franje Tuđmana 8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853F3A">
        <w:t>146.577,60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53F3A">
        <w:t>TERMIKA GRADNJA d.o.o., OIB: 00166217692, MBS: 050039140, Novaki, Dr. Franje Tuđmana 8</w:t>
      </w:r>
      <w:r w:rsidR="0062512C">
        <w:t xml:space="preserve">, </w:t>
      </w:r>
      <w:r w:rsidR="00214EDB">
        <w:t xml:space="preserve">direktor, </w:t>
      </w:r>
      <w:r w:rsidR="00853F3A">
        <w:t>GORDAN JANKOVIĆ</w:t>
      </w:r>
      <w:r w:rsidR="00490E06">
        <w:t>,</w:t>
      </w:r>
      <w:r w:rsidR="003B01BD">
        <w:t xml:space="preserve"> O</w:t>
      </w:r>
      <w:r w:rsidR="00A36F2A">
        <w:t xml:space="preserve">IB: </w:t>
      </w:r>
      <w:r w:rsidR="00853F3A">
        <w:t>40940659220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490E06">
        <w:t>39</w:t>
      </w:r>
      <w:r w:rsidR="00853F3A">
        <w:t>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D6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D6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36D6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36D65"/>
    <w:rsid w:val="00140F0B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53F3A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2391</izvorni_sadrzaj>
    <derivirana_varijabla naziv="DomainObject.Predmet.Broj_1">2391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St-2391/2016</izvorni_sadrzaj>
    <derivirana_varijabla naziv="DomainObject.Predmet.OznakaBroj_1">St-2391/2016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MOTORS d.o.o. za trgovinu teretnim vozilima i rezervnim dijelovima</izvorni_sadrzaj>
    <derivirana_varijabla naziv="DomainObject.Predmet.ProtustrankaFormated_1">  GREEN MOTORS d.o.o. za trgovinu teretnim vozilima i rezervnim dijelovima</derivirana_varijabla>
  </DomainObject.Predmet.ProtustrankaFormated>
  <DomainObject.Predmet.ProtustrankaFormatedOIB>
    <izvorni_sadrzaj>  GREEN MOTORS d.o.o. za trgovinu teretnim vozilima i rezervnim dijelovima, OIB 75420852502</izvorni_sadrzaj>
    <derivirana_varijabla naziv="DomainObject.Predmet.ProtustrankaFormatedOIB_1">  GREEN MOTORS d.o.o. za trgovinu teretnim vozilima i rezervnim dijelovima, OIB 75420852502</derivirana_varijabla>
  </DomainObject.Predmet.ProtustrankaFormatedOIB>
  <DomainObject.Predmet.ProtustrankaFormatedWithAdress>
    <izvorni_sadrzaj> GREEN MOTORS d.o.o. za trgovinu teretnim vozilima i rezervnim dijelovima, Kiš Ferenca 7, 31327 Kopačevo</izvorni_sadrzaj>
    <derivirana_varijabla naziv="DomainObject.Predmet.ProtustrankaFormatedWithAdress_1"> GREEN MOTORS d.o.o. za trgovinu teretnim vozilima i rezervnim dijelovima, Kiš Ferenca 7, 31327 Kopačevo</derivirana_varijabla>
  </DomainObject.Predmet.ProtustrankaFormatedWithAdress>
  <DomainObject.Predmet.ProtustrankaFormatedWithAdressOIB>
    <izvorni_sadrzaj> GREEN MOTORS d.o.o. za trgovinu teretnim vozilima i rezervnim dijelovima, OIB 75420852502, Kiš Ferenca 7, 31327 Kopačevo</izvorni_sadrzaj>
    <derivirana_varijabla naziv="DomainObject.Predmet.ProtustrankaFormatedWithAdressOIB_1"> GREEN MOTORS d.o.o. za trgovinu teretnim vozilima i rezervnim dijelovima, OIB 75420852502, Kiš Ferenca 7, 31327 Kopačevo</derivirana_varijabla>
  </DomainObject.Predmet.ProtustrankaFormatedWithAdressOIB>
  <DomainObject.Predmet.ProtustrankaWithAdress>
    <izvorni_sadrzaj>GREEN MOTORS d.o.o. za trgovinu teretnim vozilima i rezervnim dijelovima Kiš Ferenca 7, 31327 Kopačevo</izvorni_sadrzaj>
    <derivirana_varijabla naziv="DomainObject.Predmet.ProtustrankaWithAdress_1">GREEN MOTORS d.o.o. za trgovinu teretnim vozilima i rezervnim dijelovima Kiš Ferenca 7, 31327 Kopačevo</derivirana_varijabla>
  </DomainObject.Predmet.ProtustrankaWithAdress>
  <DomainObject.Predmet.ProtustrankaWithAdressOIB>
    <izvorni_sadrzaj>GREEN MOTORS d.o.o. za trgovinu teretnim vozilima i rezervnim dijelovima, OIB 75420852502, Kiš Ferenca 7, 31327 Kopačevo</izvorni_sadrzaj>
    <derivirana_varijabla naziv="DomainObject.Predmet.ProtustrankaWithAdressOIB_1">GREEN MOTORS d.o.o. za trgovinu teretnim vozilima i rezervnim dijelovima, OIB 75420852502, Kiš Ferenca 7, 31327 Kopačevo</derivirana_varijabla>
  </DomainObject.Predmet.ProtustrankaWithAdressOIB>
  <DomainObject.Predmet.ProtustrankaNazivFormated>
    <izvorni_sadrzaj>GREEN MOTORS d.o.o. za trgovinu teretnim vozilima i rezervnim dijelovima</izvorni_sadrzaj>
    <derivirana_varijabla naziv="DomainObject.Predmet.ProtustrankaNazivFormated_1">GREEN MOTORS d.o.o. za trgovinu teretnim vozilima i rezervnim dijelovima</derivirana_varijabla>
  </DomainObject.Predmet.ProtustrankaNazivFormated>
  <DomainObject.Predmet.ProtustrankaNazivFormatedOIB>
    <izvorni_sadrzaj>GREEN MOTORS d.o.o. za trgovinu teretnim vozilima i rezervnim dijelovima, OIB 75420852502</izvorni_sadrzaj>
    <derivirana_varijabla naziv="DomainObject.Predmet.ProtustrankaNazivFormatedOIB_1">GREEN MOTORS d.o.o. za trgovinu teretnim vozilima i rezervnim dijelovima, OIB 75420852502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GREEN MOTORS d.o.o. za trgovinu teretnim vozilima i rezervnim dijelovima</item>
    </izvorni_sadrzaj>
    <derivirana_varijabla naziv="DomainObject.Predmet.ProtuStrankaListFormated_1">
      <item>GREEN MOTORS d.o.o. za trgovinu teretnim vozilima i rezervnim dijelovima</item>
    </derivirana_varijabla>
  </DomainObject.Predmet.ProtuStrankaListFormated>
  <DomainObject.Predmet.ProtuStrankaListFormatedOIB>
    <izvorni_sadrzaj>
      <item>GREEN MOTORS d.o.o. za trgovinu teretnim vozilima i rezervnim dijelovima, OIB 75420852502</item>
    </izvorni_sadrzaj>
    <derivirana_varijabla naziv="DomainObject.Predmet.ProtuStrankaListFormatedOIB_1">
      <item>GREEN MOTORS d.o.o. za trgovinu teretnim vozilima i rezervnim dijelovima, OIB 75420852502</item>
    </derivirana_varijabla>
  </DomainObject.Predmet.ProtuStrankaListFormatedOIB>
  <DomainObject.Predmet.ProtuStrankaListFormatedWithAdress>
    <izvorni_sadrzaj>
      <item>GREEN MOTORS d.o.o. za trgovinu teretnim vozilima i rezervnim dijelovima, Kiš Ferenca 7, 31327 Kopačevo</item>
    </izvorni_sadrzaj>
    <derivirana_varijabla naziv="DomainObject.Predmet.ProtuStrankaListFormatedWithAdress_1">
      <item>GREEN MOTORS d.o.o. za trgovinu teretnim vozilima i rezervnim dijelovima, Kiš Ferenca 7, 31327 Kopačevo</item>
    </derivirana_varijabla>
  </DomainObject.Predmet.ProtuStrankaListFormatedWithAdress>
  <DomainObject.Predmet.ProtuStrankaListFormatedWithAdressOIB>
    <izvorni_sadrzaj>
      <item>GREEN MOTORS d.o.o. za trgovinu teretnim vozilima i rezervnim dijelovima, OIB 75420852502, Kiš Ferenca 7, 31327 Kopačevo</item>
    </izvorni_sadrzaj>
    <derivirana_varijabla naziv="DomainObject.Predmet.ProtuStrankaListFormatedWithAdressOIB_1">
      <item>GREEN MOTORS d.o.o. za trgovinu teretnim vozilima i rezervnim dijelovima, OIB 75420852502, Kiš Ferenca 7, 31327 Kopačevo</item>
    </derivirana_varijabla>
  </DomainObject.Predmet.ProtuStrankaListFormatedWithAdressOIB>
  <DomainObject.Predmet.ProtuStrankaListNazivFormated>
    <izvorni_sadrzaj>
      <item>GREEN MOTORS d.o.o. za trgovinu teretnim vozilima i rezervnim dijelovima</item>
    </izvorni_sadrzaj>
    <derivirana_varijabla naziv="DomainObject.Predmet.ProtuStrankaListNazivFormated_1">
      <item>GREEN MOTORS d.o.o. za trgovinu teretnim vozilima i rezervnim dijelovima</item>
    </derivirana_varijabla>
  </DomainObject.Predmet.ProtuStrankaListNazivFormated>
  <DomainObject.Predmet.ProtuStrankaListNazivFormatedOIB>
    <izvorni_sadrzaj>
      <item>GREEN MOTORS d.o.o. za trgovinu teretnim vozilima i rezervnim dijelovima, OIB 75420852502</item>
    </izvorni_sadrzaj>
    <derivirana_varijabla naziv="DomainObject.Predmet.ProtuStrankaListNazivFormatedOIB_1">
      <item>GREEN MOTORS d.o.o. za trgovinu teretnim vozilima i rezervnim dijelovima, OIB 75420852502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GREEN MOTORS d.o.o. za trgovinu teretnim vozilima i rezervnim dijelovima</izvorni_sadrzaj>
    <derivirana_varijabla naziv="DomainObject.Predmet.ProtustrankaIDrugi_1">GREEN MOTORS d.o.o. za trgovinu teretnim vozilima i rezervnim dijelovima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GREEN MOTORS d.o.o. za trgovinu teretnim vozilima i rezervnim dijelovima, OIB 75420852502, Kiš Ferenca 7, 31327 Kopačevo</izvorni_sadrzaj>
    <derivirana_varijabla naziv="DomainObject.Predmet.ProtustrankaIDrugiAdressOIB_1">GREEN MOTORS d.o.o. za trgovinu teretnim vozilima i rezervnim dijelovima, OIB 75420852502,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GREEN MOTORS d.o.o. za trgovinu teretnim vozilima i rezervnim dijelovima</item>
    </izvorni_sadrzaj>
    <derivirana_varijabla naziv="DomainObject.Predmet.SudioniciListNaziv_1">
      <item>FINA RC OSIJEK</item>
      <item>GREEN MOTORS d.o.o. za trgovinu teretnim vozilima i rezervnim dijelovima</item>
    </derivirana_varijabla>
  </DomainObject.Predmet.SudioniciListNaziv>
  <DomainObject.Predmet.SudioniciListAdressOIB>
    <izvorni_sadrzaj>
      <item>FINA RC OSIJEK, OIB 85821130368</item>
      <item>GREEN MOTORS d.o.o. za trgovinu teretnim vozilima i rezervnim dijelovima, OIB 75420852502, Kiš Ferenca 7,31327 Kopačevo</item>
    </izvorni_sadrzaj>
    <derivirana_varijabla naziv="DomainObject.Predmet.SudioniciListAdressOIB_1">
      <item>FINA RC OSIJEK, OIB 85821130368</item>
      <item>GREEN MOTORS d.o.o. za trgovinu teretnim vozilima i rezervnim dijelovima, OIB 75420852502,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75420852502</item>
    </izvorni_sadrzaj>
    <derivirana_varijabla naziv="DomainObject.Predmet.SudioniciListNazivOIB_1">
      <item>, OIB 85821130368</item>
      <item>, OIB 75420852502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2010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2016-11-14T08:32:00Z</dcterms:created>
  <dc:creator>Snježana Andrijanić</dc:creator>
  <cp:lastModifiedBy>Snježana Andrijanić</cp:lastModifiedBy>
  <cp:lastPrinted>2016-11-14T08:31:00Z</cp:lastPrinted>
  <dcterms:modified xmlns:xsi="http://www.w3.org/2001/XMLSchema-instance" xsi:type="dcterms:W3CDTF">2016-11-14T08:58:00Z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