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3640" w14:paraId="e91364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C55E1">
        <w:rPr>
          <w:rFonts w:cs="Times New Roman" w:hAnsi="Times New Roman" w:ascii="Times New Roman"/>
          <w:b/>
          <w:sz w:val="24"/>
          <w:szCs w:val="24"/>
        </w:rPr>
        <w:t>539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C55E1">
        <w:rPr>
          <w:rFonts w:cs="Times New Roman" w:hAnsi="Times New Roman" w:ascii="Times New Roman"/>
          <w:sz w:val="24"/>
          <w:szCs w:val="24"/>
        </w:rPr>
        <w:t>BALVAN d.o.o. "u likvidaciji" iz Dazline, Matešić 14, MBS:100014730, OIB:00516525812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BC55E1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C55E1">
        <w:rPr>
          <w:rFonts w:cs="Times New Roman" w:hAnsi="Times New Roman" w:ascii="Times New Roman"/>
          <w:sz w:val="24"/>
          <w:szCs w:val="24"/>
        </w:rPr>
        <w:t>BALVAN d.o.o. "u likvidaciji" iz Dazline, Matešić 14, MBS:100014730, OIB:00516525812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C55E1">
        <w:rPr>
          <w:rFonts w:cs="Times New Roman" w:hAnsi="Times New Roman" w:ascii="Times New Roman"/>
          <w:sz w:val="24"/>
          <w:szCs w:val="24"/>
        </w:rPr>
        <w:t>350,00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BC55E1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</w:t>
      </w:r>
      <w:r w:rsidR="00BC55E1">
        <w:rPr>
          <w:rFonts w:cs="Times New Roman" w:hAnsi="Times New Roman" w:ascii="Times New Roman"/>
          <w:sz w:val="24"/>
          <w:szCs w:val="24"/>
        </w:rPr>
        <w:t>Josip Bernarda iz Dazline, Matešić 14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69229A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C55E1">
        <w:rPr>
          <w:rFonts w:cs="Times New Roman" w:hAnsi="Times New Roman" w:ascii="Times New Roman"/>
          <w:sz w:val="24"/>
          <w:szCs w:val="24"/>
        </w:rPr>
        <w:t>model 05, poziv na broj 221-539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BC55E1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BC55E1">
        <w:rPr>
          <w:rFonts w:cs="Times New Roman" w:hAnsi="Times New Roman" w:ascii="Times New Roman"/>
          <w:sz w:val="24"/>
          <w:szCs w:val="24"/>
        </w:rPr>
        <w:t>likvidator Josip Bernarda iz Dazline, Matešić 14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0B6" w:rsidP="00357C73" w:rsidR="005B10B6">
      <w:pPr>
        <w:spacing w:lineRule="auto" w:line="240" w:after="0"/>
      </w:pPr>
      <w:r>
        <w:separator/>
      </w:r>
    </w:p>
  </w:endnote>
  <w:endnote w:id="0" w:type="continuationSeparator">
    <w:p w:rsidRDefault="005B10B6" w:rsidP="00357C73" w:rsidR="005B10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0B6" w:rsidP="00357C73" w:rsidR="005B10B6">
      <w:pPr>
        <w:spacing w:lineRule="auto" w:line="240" w:after="0"/>
      </w:pPr>
      <w:r>
        <w:separator/>
      </w:r>
    </w:p>
  </w:footnote>
  <w:footnote w:id="0" w:type="continuationSeparator">
    <w:p w:rsidRDefault="005B10B6" w:rsidP="00357C73" w:rsidR="005B10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430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503792">
          <w:rPr>
            <w:rFonts w:cs="Times New Roman" w:hAnsi="Times New Roman" w:ascii="Times New Roman"/>
            <w:sz w:val="24"/>
            <w:szCs w:val="24"/>
          </w:rPr>
          <w:t xml:space="preserve"> St-539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03792"/>
    <w:rsid w:val="0051153D"/>
    <w:rsid w:val="00534EDE"/>
    <w:rsid w:val="00545D43"/>
    <w:rsid w:val="00552C25"/>
    <w:rsid w:val="005B10B6"/>
    <w:rsid w:val="005E1253"/>
    <w:rsid w:val="00603F55"/>
    <w:rsid w:val="00610971"/>
    <w:rsid w:val="0065335B"/>
    <w:rsid w:val="006559FD"/>
    <w:rsid w:val="006641A7"/>
    <w:rsid w:val="0069229A"/>
    <w:rsid w:val="00692C75"/>
    <w:rsid w:val="006B5018"/>
    <w:rsid w:val="006D5582"/>
    <w:rsid w:val="00713F97"/>
    <w:rsid w:val="007145D8"/>
    <w:rsid w:val="00727B8E"/>
    <w:rsid w:val="00732451"/>
    <w:rsid w:val="007422B7"/>
    <w:rsid w:val="00743066"/>
    <w:rsid w:val="00804426"/>
    <w:rsid w:val="00810154"/>
    <w:rsid w:val="00815F51"/>
    <w:rsid w:val="008243A2"/>
    <w:rsid w:val="0085311A"/>
    <w:rsid w:val="008840C1"/>
    <w:rsid w:val="008C2AC7"/>
    <w:rsid w:val="00943105"/>
    <w:rsid w:val="00981546"/>
    <w:rsid w:val="009F5C94"/>
    <w:rsid w:val="00A1166B"/>
    <w:rsid w:val="00A94060"/>
    <w:rsid w:val="00B85FEC"/>
    <w:rsid w:val="00BC55E1"/>
    <w:rsid w:val="00BD71F3"/>
    <w:rsid w:val="00BE6EAF"/>
    <w:rsid w:val="00C13E5B"/>
    <w:rsid w:val="00C479EC"/>
    <w:rsid w:val="00C80395"/>
    <w:rsid w:val="00CC7C92"/>
    <w:rsid w:val="00CD73DE"/>
    <w:rsid w:val="00D544F9"/>
    <w:rsid w:val="00D55E11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55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E1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E1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E1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E1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55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E1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E1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E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E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BALVAN društvo s ograničenom odgovornošću za trgovinu i prijevoz, "u likvidaciji"</izvorni_sadrzaj>
    <derivirana_varijabla naziv="DomainObject.Predmet.ProtustrankaFormated_1">  BALVAN društvo s ograničenom odgovornošću za trgovinu i prijevoz, "u likvidaciji"</derivirana_varijabla>
  </DomainObject.Predmet.ProtustrankaFormated>
  <DomainObject.Predmet.ProtustrankaFormatedOIB>
    <izvorni_sadrzaj>  BALVAN društvo s ograničenom odgovornošću za trgovinu i prijevoz, "u likvidaciji", OIB 00516525812</izvorni_sadrzaj>
    <derivirana_varijabla naziv="DomainObject.Predmet.ProtustrankaFormatedOIB_1">  BALVAN društvo s ograničenom odgovornošću za trgovinu i prijevoz, "u likvidaciji", OIB 00516525812</derivirana_varijabla>
  </DomainObject.Predmet.ProtustrankaFormatedOIB>
  <DomainObject.Predmet.ProtustrankaFormatedWithAdress>
    <izvorni_sadrzaj> BALVAN društvo s ograničenom odgovornošću za trgovinu i prijevoz, "u likvidaciji", Matešić 14 , 22240 Dazlina</izvorni_sadrzaj>
    <derivirana_varijabla naziv="DomainObject.Predmet.ProtustrankaFormatedWithAdress_1"> BALVAN društvo s ograničenom odgovornošću za trgovinu i prijevoz, "u likvidaciji", Matešić 14 , 22240 Dazlina</derivirana_varijabla>
  </DomainObject.Predmet.ProtustrankaFormatedWithAdress>
  <DomainObject.Predmet.ProtustrankaFormatedWithAdressOIB>
    <izvorni_sadrzaj> BALVAN društvo s ograničenom odgovornošću za trgovinu i prijevoz, "u likvidaciji", OIB 00516525812, Matešić 14 , 22240 Dazlina</izvorni_sadrzaj>
    <derivirana_varijabla naziv="DomainObject.Predmet.ProtustrankaFormatedWithAdressOIB_1"> BALVAN društvo s ograničenom odgovornošću za trgovinu i prijevoz, "u likvidaciji", OIB 00516525812, Matešić 14 , 22240 Dazlina</derivirana_varijabla>
  </DomainObject.Predmet.ProtustrankaFormatedWithAdressOIB>
  <DomainObject.Predmet.ProtustrankaWithAdress>
    <izvorni_sadrzaj>BALVAN društvo s ograničenom odgovornošću za trgovinu i prijevoz, "u likvidaciji" Matešić 14 , 22240 Dazlina</izvorni_sadrzaj>
    <derivirana_varijabla naziv="DomainObject.Predmet.ProtustrankaWithAdress_1">BALVAN društvo s ograničenom odgovornošću za trgovinu i prijevoz, "u likvidaciji" Matešić 14 , 22240 Dazlina</derivirana_varijabla>
  </DomainObject.Predmet.ProtustrankaWithAdress>
  <DomainObject.Predmet.ProtustrankaWithAdressOIB>
    <izvorni_sadrzaj>BALVAN društvo s ograničenom odgovornošću za trgovinu i prijevoz, "u likvidaciji", OIB 00516525812, Matešić 14 , 22240 Dazlina</izvorni_sadrzaj>
    <derivirana_varijabla naziv="DomainObject.Predmet.ProtustrankaWithAdressOIB_1">BALVAN društvo s ograničenom odgovornošću za trgovinu i prijevoz, "u likvidaciji", OIB 00516525812, Matešić 14 , 22240 Dazlina</derivirana_varijabla>
  </DomainObject.Predmet.ProtustrankaWithAdressOIB>
  <DomainObject.Predmet.ProtustrankaNazivFormated>
    <izvorni_sadrzaj>BALVAN društvo s ograničenom odgovornošću za trgovinu i prijevoz, "u likvidaciji"</izvorni_sadrzaj>
    <derivirana_varijabla naziv="DomainObject.Predmet.ProtustrankaNazivFormated_1">BALVAN društvo s ograničenom odgovornošću za trgovinu i prijevoz, "u likvidaciji"</derivirana_varijabla>
  </DomainObject.Predmet.ProtustrankaNazivFormated>
  <DomainObject.Predmet.ProtustrankaNazivFormatedOIB>
    <izvorni_sadrzaj>BALVAN društvo s ograničenom odgovornošću za trgovinu i prijevoz, "u likvidaciji", OIB 00516525812</izvorni_sadrzaj>
    <derivirana_varijabla naziv="DomainObject.Predmet.ProtustrankaNazivFormatedOIB_1">BALVAN društvo s ograničenom odgovornošću za trgovinu i prijevoz, "u likvidaciji", OIB 00516525812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BALVAN društvo s ograničenom odgovornošću za trgovinu i prijevoz, "u likvidaciji"</item>
    </izvorni_sadrzaj>
    <derivirana_varijabla naziv="DomainObject.Predmet.ProtuStrankaListFormated_1">
      <item>BALVAN društvo s ograničenom odgovornošću za trgovinu i prijevoz, "u likvidaciji"</item>
    </derivirana_varijabla>
  </DomainObject.Predmet.ProtuStrankaListFormated>
  <DomainObject.Predmet.ProtuStrankaListFormatedOIB>
    <izvorni_sadrzaj>
      <item>BALVAN društvo s ograničenom odgovornošću za trgovinu i prijevoz, "u likvidaciji", OIB 00516525812</item>
    </izvorni_sadrzaj>
    <derivirana_varijabla naziv="DomainObject.Predmet.ProtuStrankaListFormatedOIB_1">
      <item>BALVAN društvo s ograničenom odgovornošću za trgovinu i prijevoz, "u likvidaciji", OIB 00516525812</item>
    </derivirana_varijabla>
  </DomainObject.Predmet.ProtuStrankaListFormatedOIB>
  <DomainObject.Predmet.ProtuStrankaListFormatedWithAdress>
    <izvorni_sadrzaj>
      <item>BALVAN društvo s ograničenom odgovornošću za trgovinu i prijevoz, "u likvidaciji", Matešić 14 , 22240 Dazlina</item>
    </izvorni_sadrzaj>
    <derivirana_varijabla naziv="DomainObject.Predmet.ProtuStrankaListFormatedWithAdress_1">
      <item>BALVAN društvo s ograničenom odgovornošću za trgovinu i prijevoz, "u likvidaciji", Matešić 14 , 22240 Dazlina</item>
    </derivirana_varijabla>
  </DomainObject.Predmet.ProtuStrankaListFormatedWithAdress>
  <DomainObject.Predmet.ProtuStrankaListFormatedWithAdressOIB>
    <izvorni_sadrzaj>
      <item>BALVAN društvo s ograničenom odgovornošću za trgovinu i prijevoz, "u likvidaciji", OIB 00516525812, Matešić 14 , 22240 Dazlina</item>
    </izvorni_sadrzaj>
    <derivirana_varijabla naziv="DomainObject.Predmet.ProtuStrankaListFormatedWithAdressOIB_1">
      <item>BALVAN društvo s ograničenom odgovornošću za trgovinu i prijevoz, "u likvidaciji", OIB 00516525812, Matešić 14 , 22240 Dazlina</item>
    </derivirana_varijabla>
  </DomainObject.Predmet.ProtuStrankaListFormatedWithAdressOIB>
  <DomainObject.Predmet.ProtuStrankaListNazivFormated>
    <izvorni_sadrzaj>
      <item>BALVAN društvo s ograničenom odgovornošću za trgovinu i prijevoz, "u likvidaciji"</item>
    </izvorni_sadrzaj>
    <derivirana_varijabla naziv="DomainObject.Predmet.ProtuStrankaListNazivFormated_1">
      <item>BALVAN društvo s ograničenom odgovornošću za trgovinu i prijevoz, "u likvidaciji"</item>
    </derivirana_varijabla>
  </DomainObject.Predmet.ProtuStrankaListNazivFormated>
  <DomainObject.Predmet.ProtuStrankaListNazivFormatedOIB>
    <izvorni_sadrzaj>
      <item>BALVAN društvo s ograničenom odgovornošću za trgovinu i prijevoz, "u likvidaciji", OIB 00516525812</item>
    </izvorni_sadrzaj>
    <derivirana_varijabla naziv="DomainObject.Predmet.ProtuStrankaListNazivFormatedOIB_1">
      <item>BALVAN društvo s ograničenom odgovornošću za trgovinu i prijevoz, "u likvidaciji", OIB 00516525812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BALVAN društvo s ograničenom odgovornošću za trgovinu i prijevoz, "u likvidaciji"</izvorni_sadrzaj>
    <derivirana_varijabla naziv="DomainObject.Predmet.ProtustrankaIDrugi_1">BALVAN društvo s ograničenom odgovornošću za trgovinu i prijevoz, "u likvidaciji"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BALVAN društvo s ograničenom odgovornošću za trgovinu i prijevoz, "u likvidaciji", OIB 00516525812, Matešić 14 , 22240 Dazlina</izvorni_sadrzaj>
    <derivirana_varijabla naziv="DomainObject.Predmet.ProtustrankaIDrugiAdressOIB_1">BALVAN društvo s ograničenom odgovornošću za trgovinu i prijevoz, "u likvidaciji", OIB 00516525812, Matešić 14 , 22240 Dazlina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BALVAN društvo s ograničenom odgovornošću za trgovinu i prijevoz, "u likvidaciji"</item>
    </izvorni_sadrzaj>
    <derivirana_varijabla naziv="DomainObject.Predmet.SudioniciListNaziv_1">
      <item>FINA - Podružnica Šibenik</item>
      <item>BALVAN društvo s ograničenom odgovornošću za trgovinu i prijevoz, "u likvidaciji"</item>
    </derivirana_varijabla>
  </DomainObject.Predmet.SudioniciListNaziv>
  <DomainObject.Predmet.SudioniciListAdressOIB>
    <izvorni_sadrzaj>
      <item>FINA - Podružnica Šibenik, OIB 85821130368, Perivoj L. Marune 1,22000 Dubrava Kod Šibenika</item>
      <item>BALVAN društvo s ograničenom odgovornošću za trgovinu i prijevoz, "u likvidaciji", OIB 00516525812, Matešić 14 ,22240 Dazlina</item>
    </izvorni_sadrzaj>
    <derivirana_varijabla naziv="DomainObject.Predmet.SudioniciListAdressOIB_1">
      <item>FINA - Podružnica Šibenik, OIB 85821130368, Perivoj L. Marune 1,22000 Dubrava Kod Šibenika</item>
      <item>BALVAN društvo s ograničenom odgovornošću za trgovinu i prijevoz, "u likvidaciji", OIB 00516525812, Matešić 14 ,22240 Dazlina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00516525812</item>
    </izvorni_sadrzaj>
    <derivirana_varijabla naziv="DomainObject.Predmet.SudioniciListNazivOIB_1">
      <item>, OIB 85821130368</item>
      <item>, OIB 00516525812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2225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2015-11-05T12:47:00Z</dcterms:created>
  <dc:creator>Joško Livaković</dc:creator>
  <cp:lastModifiedBy>Katarina Benić</cp:lastModifiedBy>
  <cp:lastPrinted>2015-11-06T08:32:00Z</cp:lastPrinted>
  <dcterms:modified xmlns:xsi="http://www.w3.org/2001/XMLSchema-instance" xsi:type="dcterms:W3CDTF">2015-11-06T08:32:00Z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