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f825f17" w14:textId="f825f17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4577D2">
        <w:rPr>
          <w:rFonts w:eastAsia="Times New Roman" w:cs="Times New Roman"/>
          <w:b w:val="false"/>
          <w:lang w:eastAsia="hr-HR"/>
        </w:rPr>
        <w:t>-75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21.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BE7F1E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256ECF">
        <w:t>Slađanu Ašaninu, Samobor, Ulica Milana Zjalića 27b, OIB: 93193923477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Pr="00BE7F1E" w:rsidR="00BE7F1E">
        <w:t>Poduložak 23, 23. etaža 42/10000, garaž</w:t>
      </w:r>
      <w:r w:rsidR="00BE7F1E">
        <w:t>a</w:t>
      </w:r>
      <w:r w:rsidRPr="00BE7F1E" w:rsidR="00BE7F1E">
        <w:t xml:space="preserve"> oznake 23, u podrumu -1 objekta, neto površine 14,90 čm, u etažnom ela</w:t>
      </w:r>
      <w:r w:rsidR="00BE7F1E">
        <w:t>boratu sve označeno žutom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BE7F1E">
        <w:rPr>
          <w:lang w:val="en-US"/>
        </w:rPr>
        <w:t>78.500,00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256ECF">
        <w:t>Slađan Ašanin, Samobor, Ulica Milana Zjalića 27b, OIB: 93193923477, je dužan u roku od 6</w:t>
      </w:r>
      <w:r>
        <w:t xml:space="preserve">0 dana od dana pravomoćnosti rješenja o dosudi uplatiti razliku kupovnine preko uplaćene jamčevine i to u iznosu od </w:t>
      </w:r>
      <w:r w:rsidR="00BE7F1E">
        <w:t>68.300,00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BE7F1E">
        <w:t>161934</w:t>
      </w:r>
      <w:r>
        <w:t xml:space="preserve">, a   kao podatak drugi (P2) treba upisati broj </w:t>
      </w:r>
      <w:r w:rsidR="00BE7F1E">
        <w:t>107891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6ECF">
        <w:t>Slađanu Ašaninu, Samobor, Ulica Milana Zjalića 27b, OIB: 93193923477,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BE7F1E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BE7F1E" w:rsidR="00BE7F1E">
        <w:t>Poduložak 23, 23. etaža 42/10000, garaža oznake 23, u podrumu -1 objekta, neto površine 14,90 čm, u etažnom elaboratu sve označeno žutom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445A6E">
        <w:t xml:space="preserve">sud će rješenjem prodaju oglasiti nevažećom i odrediti novu prodaju, uz uvjete određene za prodaju koja je oglašena nevažećom. </w:t>
      </w:r>
    </w:p>
    <w:p w:rsidR="00445A6E" w:rsidP="00445A6E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83463D" w:rsidRDefault="00187593">
      <w:pPr>
        <w:ind w:firstLine="708"/>
        <w:jc w:val="center"/>
      </w:pPr>
    </w:p>
    <w:p w:rsidR="00DD63BD" w:rsidP="0083463D" w:rsidRDefault="00DD63BD">
      <w:pPr>
        <w:ind w:firstLine="708"/>
        <w:jc w:val="center"/>
      </w:pPr>
    </w:p>
    <w:p w:rsidR="00DD63BD" w:rsidP="0083463D" w:rsidRDefault="00DD63BD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lastRenderedPageBreak/>
        <w:t>Obrazloženje</w:t>
      </w: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DD63BD">
        <w:t>o je jedan</w:t>
      </w:r>
      <w:r>
        <w:t xml:space="preserve"> ponuditelj</w:t>
      </w:r>
      <w:r w:rsidR="00DD63BD">
        <w:t xml:space="preserve"> i </w:t>
      </w:r>
      <w:r w:rsidR="005D4635">
        <w:t xml:space="preserve">to </w:t>
      </w:r>
      <w:r w:rsidR="00DD63BD">
        <w:t>Slađan Ašanin, Samobor, Ulica Milana Zjalića 27b, OIB: 93193923477</w:t>
      </w:r>
      <w:r w:rsidR="005D4635">
        <w:t>.</w:t>
      </w:r>
      <w:r>
        <w:t xml:space="preserve">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 xml:space="preserve">14. kolovoza </w:t>
      </w:r>
      <w:r w:rsidR="00187593">
        <w:t>2019</w:t>
      </w:r>
      <w:r>
        <w:t xml:space="preserve">., zaprimljenog na sudu </w:t>
      </w:r>
      <w:r w:rsidR="00DD63BD">
        <w:t>19. kolovoza</w:t>
      </w:r>
      <w:r w:rsidR="00187593">
        <w:t xml:space="preserve"> 2019</w:t>
      </w:r>
      <w:r>
        <w:t xml:space="preserve">., proizlazi da je ponuditelj </w:t>
      </w:r>
      <w:r w:rsidR="00DD63BD">
        <w:t>Slađan Ašanin, Samobor, Ulica Milana Zjalića 27b, OIB: 93193923477</w:t>
      </w:r>
      <w:r w:rsidR="00187593">
        <w:t xml:space="preserve">, dao </w:t>
      </w:r>
      <w:r w:rsidR="00DD63BD">
        <w:t>jedinu,</w:t>
      </w:r>
      <w:r w:rsidR="00187593">
        <w:t xml:space="preserve"> valjanu ponudu u iznosu od </w:t>
      </w:r>
      <w:r w:rsidR="00BE7F1E">
        <w:t>78.500,00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D63BD">
        <w:t xml:space="preserve">Slađan Ašanin, Samobor, Ulica Milana Zjalića 27b, OIB: 93193923477, </w:t>
      </w:r>
      <w:r>
        <w:t>ponudio najveću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83463D" w:rsidP="0083463D" w:rsidRDefault="0083463D">
      <w:pPr>
        <w:ind w:firstLine="708"/>
        <w:jc w:val="both"/>
      </w:pP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D63BD">
        <w:t>1.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4577D2">
        <w:t>, v.r.</w:t>
      </w:r>
    </w:p>
    <w:p w:rsidR="001A3DF4" w:rsidP="00952D10" w:rsidRDefault="004577D2">
      <w:pPr>
        <w:jc w:val="center"/>
      </w:pPr>
      <w:r>
        <w:t xml:space="preserve">                                                                                      Za točnost otpravka-ovlašteni službenik:</w:t>
      </w:r>
    </w:p>
    <w:p w:rsidR="005B5D7E" w:rsidP="005B5D7E" w:rsidRDefault="004577D2">
      <w:pPr>
        <w:jc w:val="center"/>
      </w:pPr>
      <w:r>
        <w:t xml:space="preserve">                                                                             Draženka Prpić</w:t>
      </w: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D63BD">
        <w:t>Slađan Ašanin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7D2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4577D2">
      <w:t>-75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577D2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BE7F1E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577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77D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577D2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577D2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577D2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D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77D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77D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77D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St-6988/2016-73</izvorni_sadrzaj>
    <derivirana_varijabla naziv="DomainObject.PredzadnjaOdlukaIzPredmeta.Oznaka_1">St-6988/2016-73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952CD-4C87-43C0-A10D-4E09DCB6B7C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885</properties:Words>
  <properties:Characters>4845</properties:Characters>
  <properties:Lines>149</properties:Lines>
  <properties:Paragraphs>52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2019-08-21T12:29:00Z</dcterms:created>
  <dc:creator>Korisnik</dc:creator>
  <cp:lastModifiedBy>Draženka Prpić</cp:lastModifiedBy>
  <cp:lastPrinted>2019-08-21T12:31:00Z</cp:lastPrinted>
  <dcterms:modified xmlns:xsi="http://www.w3.org/2001/XMLSchema-instance" xsi:type="dcterms:W3CDTF">2019-08-21T12:31:00Z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Slađan Ašanin-2.docx)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