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7a48" w14:paraId="2987a4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AA686F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A686F">
        <w:t>6879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A686F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11ACA">
        <w:t>INFRASOLUM 2012</w:t>
      </w:r>
      <w:r w:rsidR="00AA686F">
        <w:t xml:space="preserve"> d.o.o., Zagreb, Zelinska 7, MBS: 080788710, OIB: 38230368324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AA686F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AA686F">
        <w:t>19.536,62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310F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1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1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1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1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1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1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1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1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6879</izvorni_sadrzaj>
    <derivirana_varijabla naziv="DomainObject.Predmet.Broj_1">6879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St-6879/2015</izvorni_sadrzaj>
    <derivirana_varijabla naziv="DomainObject.Predmet.OznakaBroj_1">St-6879/2015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INFRASOLUM 2012 d.o.o. zastupanog po punomoćniku Antonio Jandrić; Josip Bošnjak</izvorni_sadrzaj>
    <derivirana_varijabla naziv="DomainObject.Predmet.ProtustrankaFormated_1">  INFRASOLUM 2012 d.o.o. zastupanog po punomoćniku Antonio Jandrić; Josip Bošnjak</derivirana_varijabla>
  </DomainObject.Predmet.ProtustrankaFormated>
  <DomainObject.Predmet.ProtustrankaFormatedOIB>
    <izvorni_sadrzaj>  INFRASOLUM 2012 d.o.o., OIB 38230368324 zastupanog po punomoćniku Antonio Jandrić; Josip Bošnjak</izvorni_sadrzaj>
    <derivirana_varijabla naziv="DomainObject.Predmet.ProtustrankaFormatedOIB_1">  INFRASOLUM 2012 d.o.o., OIB 38230368324 zastupanog po punomoćniku Antonio Jandrić; Josip Bošnjak</derivirana_varijabla>
  </DomainObject.Predmet.ProtustrankaFormatedOIB>
  <DomainObject.Predmet.ProtustrankaFormatedWithAdress>
    <izvorni_sadrzaj> INFRASOLUM 2012 d.o.o., Zelinska 7, 10000 Zagreb zastupanog po punomoćniku Antonio Jandrić; Josip Bošnjak</izvorni_sadrzaj>
    <derivirana_varijabla naziv="DomainObject.Predmet.ProtustrankaFormatedWithAdress_1"> INFRASOLUM 2012 d.o.o., Zelinska 7, 10000 Zagreb zastupanog po punomoćniku Antonio Jandrić; Josip Bošnjak</derivirana_varijabla>
  </DomainObject.Predmet.ProtustrankaFormatedWithAdress>
  <DomainObject.Predmet.ProtustrankaFormatedWithAdressOIB>
    <izvorni_sadrzaj> INFRASOLUM 2012 d.o.o., OIB 38230368324, Zelinska 7, 10000 Zagreb zastupanog po punomoćniku Antonio Jandrić; Josip Bošnjak</izvorni_sadrzaj>
    <derivirana_varijabla naziv="DomainObject.Predmet.ProtustrankaFormatedWithAdressOIB_1"> INFRASOLUM 2012 d.o.o., OIB 38230368324, Zelinska 7, 10000 Zagreb zastupanog po punomoćniku Antonio Jandrić; Josip Bošnjak</derivirana_varijabla>
  </DomainObject.Predmet.ProtustrankaFormatedWithAdressOIB>
  <DomainObject.Predmet.ProtustrankaWithAdress>
    <izvorni_sadrzaj>INFRASOLUM 2012 d.o.o. Zelinska 7, 10000 Zagreb</izvorni_sadrzaj>
    <derivirana_varijabla naziv="DomainObject.Predmet.ProtustrankaWithAdress_1">INFRASOLUM 2012 d.o.o. Zelinska 7, 10000 Zagreb</derivirana_varijabla>
  </DomainObject.Predmet.ProtustrankaWithAdress>
  <DomainObject.Predmet.ProtustrankaWithAdressOIB>
    <izvorni_sadrzaj>INFRASOLUM 2012 d.o.o., OIB 38230368324, Zelinska 7, 10000 Zagreb</izvorni_sadrzaj>
    <derivirana_varijabla naziv="DomainObject.Predmet.ProtustrankaWithAdressOIB_1">INFRASOLUM 2012 d.o.o., OIB 38230368324, Zelinska 7, 10000 Zagreb</derivirana_varijabla>
  </DomainObject.Predmet.ProtustrankaWithAdressOIB>
  <DomainObject.Predmet.ProtustrankaNazivFormated>
    <izvorni_sadrzaj>INFRASOLUM 2012 d.o.o.</izvorni_sadrzaj>
    <derivirana_varijabla naziv="DomainObject.Predmet.ProtustrankaNazivFormated_1">INFRASOLUM 2012 d.o.o.</derivirana_varijabla>
  </DomainObject.Predmet.ProtustrankaNazivFormated>
  <DomainObject.Predmet.ProtustrankaNazivFormatedOIB>
    <izvorni_sadrzaj>INFRASOLUM 2012 d.o.o., OIB 38230368324</izvorni_sadrzaj>
    <derivirana_varijabla naziv="DomainObject.Predmet.ProtustrankaNazivFormatedOIB_1">INFRASOLUM 2012 d.o.o., OIB 38230368324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INFRASOLUM 2012 d.o.o. zastupanog po punomoćniku Antonio Jandrić; Josip Bošnjak</item>
    </izvorni_sadrzaj>
    <derivirana_varijabla naziv="DomainObject.Predmet.ProtuStrankaListFormated_1">
      <item>INFRASOLUM 2012 d.o.o. zastupanog po punomoćniku Antonio Jandrić; Josip Bošnjak</item>
    </derivirana_varijabla>
  </DomainObject.Predmet.ProtuStrankaListFormated>
  <DomainObject.Predmet.ProtuStrankaListFormatedOIB>
    <izvorni_sadrzaj>
      <item>INFRASOLUM 2012 d.o.o., OIB 38230368324 zastupanog po punomoćniku Antonio Jandrić; Josip Bošnjak</item>
    </izvorni_sadrzaj>
    <derivirana_varijabla naziv="DomainObject.Predmet.ProtuStrankaListFormatedOIB_1">
      <item>INFRASOLUM 2012 d.o.o., OIB 38230368324 zastupanog po punomoćniku Antonio Jandrić; Josip Bošnjak</item>
    </derivirana_varijabla>
  </DomainObject.Predmet.ProtuStrankaListFormatedOIB>
  <DomainObject.Predmet.ProtuStrankaListFormatedWithAdress>
    <izvorni_sadrzaj>
      <item>INFRASOLUM 2012 d.o.o., Zelinska 7, 10000 Zagreb zastupanog po punomoćniku Antonio Jandrić; Josip Bošnjak</item>
    </izvorni_sadrzaj>
    <derivirana_varijabla naziv="DomainObject.Predmet.ProtuStrankaListFormatedWithAdress_1">
      <item>INFRASOLUM 2012 d.o.o., Zelinska 7, 10000 Zagreb zastupanog po punomoćniku Antonio Jandrić; Josip Bošnjak</item>
    </derivirana_varijabla>
  </DomainObject.Predmet.ProtuStrankaListFormatedWithAdress>
  <DomainObject.Predmet.ProtuStrankaListFormatedWithAdressOIB>
    <izvorni_sadrzaj>
      <item>INFRASOLUM 2012 d.o.o., OIB 38230368324, Zelinska 7, 10000 Zagreb zastupanog po punomoćniku Antonio Jandrić; Josip Bošnjak</item>
    </izvorni_sadrzaj>
    <derivirana_varijabla naziv="DomainObject.Predmet.ProtuStrankaListFormatedWithAdressOIB_1">
      <item>INFRASOLUM 2012 d.o.o., OIB 38230368324, Zelinska 7, 10000 Zagreb zastupanog po punomoćniku Antonio Jandrić; Josip Bošnjak</item>
    </derivirana_varijabla>
  </DomainObject.Predmet.ProtuStrankaListFormatedWithAdressOIB>
  <DomainObject.Predmet.ProtuStrankaListNazivFormated>
    <izvorni_sadrzaj>
      <item>INFRASOLUM 2012 d.o.o.</item>
    </izvorni_sadrzaj>
    <derivirana_varijabla naziv="DomainObject.Predmet.ProtuStrankaListNazivFormated_1">
      <item>INFRASOLUM 2012 d.o.o.</item>
    </derivirana_varijabla>
  </DomainObject.Predmet.ProtuStrankaListNazivFormated>
  <DomainObject.Predmet.ProtuStrankaListNazivFormatedOIB>
    <izvorni_sadrzaj>
      <item>INFRASOLUM 2012 d.o.o., OIB 38230368324</item>
    </izvorni_sadrzaj>
    <derivirana_varijabla naziv="DomainObject.Predmet.ProtuStrankaListNazivFormatedOIB_1">
      <item>INFRASOLUM 2012 d.o.o., OIB 38230368324</item>
    </derivirana_varijabla>
  </DomainObject.Predmet.ProtuStrankaListNazivFormatedOIB>
  <DomainObject.Predmet.OstaliListFormated>
    <izvorni_sadrzaj>
      <item>Josip Bošnjak punomoćnik sudionika u postupku INFRASOLUM 2012 d.o.o.</item>
      <item>Antonio Jandrić punomoćnik sudionika u postupku INFRASOLUM 2012 d.o.o.</item>
    </izvorni_sadrzaj>
    <derivirana_varijabla naziv="DomainObject.Predmet.OstaliListFormated_1">
      <item>Josip Bošnjak punomoćnik sudionika u postupku INFRASOLUM 2012 d.o.o.</item>
      <item>Antonio Jandrić punomoćnik sudionika u postupku INFRASOLUM 2012 d.o.o.</item>
    </derivirana_varijabla>
  </DomainObject.Predmet.OstaliListFormated>
  <DomainObject.Predmet.OstaliListFormatedOIB>
    <izvorni_sadrzaj>
      <item>Josip Bošnjak, OIB 03573522811 punomoćnik sudionika u postupku INFRASOLUM 2012 d.o.o.</item>
      <item>Antonio Jandrić, OIB 61160020142 punomoćnik sudionika u postupku INFRASOLUM 2012 d.o.o.</item>
    </izvorni_sadrzaj>
    <derivirana_varijabla naziv="DomainObject.Predmet.OstaliListFormatedOIB_1">
      <item>Josip Bošnjak, OIB 03573522811 punomoćnik sudionika u postupku INFRASOLUM 2012 d.o.o.</item>
      <item>Antonio Jandrić, OIB 61160020142 punomoćnik sudionika u postupku INFRASOLUM 2012 d.o.o.</item>
    </derivirana_varijabla>
  </DomainObject.Predmet.OstaliListFormatedOIB>
  <DomainObject.Predmet.OstaliListFormatedWithAdress>
    <izvorni_sadrzaj>
      <item>Josip Bošnjak punomoćnik sudionika u postupku INFRASOLUM 2012 d.o.o.</item>
      <item>Antonio Jandrić punomoćnik sudionika u postupku INFRASOLUM 2012 d.o.o.</item>
    </izvorni_sadrzaj>
    <derivirana_varijabla naziv="DomainObject.Predmet.OstaliListFormatedWithAdress_1">
      <item>Josip Bošnjak punomoćnik sudionika u postupku INFRASOLUM 2012 d.o.o.</item>
      <item>Antonio Jandrić punomoćnik sudionika u postupku INFRASOLUM 2012 d.o.o.</item>
    </derivirana_varijabla>
  </DomainObject.Predmet.OstaliListFormatedWithAdress>
  <DomainObject.Predmet.OstaliListFormatedWithAdressOIB>
    <izvorni_sadrzaj>
      <item>Josip Bošnjak, OIB 03573522811 punomoćnik sudionika u postupku INFRASOLUM 2012 d.o.o.</item>
      <item>Antonio Jandrić, OIB 61160020142 punomoćnik sudionika u postupku INFRASOLUM 2012 d.o.o.</item>
    </izvorni_sadrzaj>
    <derivirana_varijabla naziv="DomainObject.Predmet.OstaliListFormatedWithAdressOIB_1">
      <item>Josip Bošnjak, OIB 03573522811 punomoćnik sudionika u postupku INFRASOLUM 2012 d.o.o.</item>
      <item>Antonio Jandrić, OIB 61160020142 punomoćnik sudionika u postupku INFRASOLUM 2012 d.o.o.</item>
    </derivirana_varijabla>
  </DomainObject.Predmet.OstaliListFormatedWithAdressOIB>
  <DomainObject.Predmet.OstaliListNazivFormated>
    <izvorni_sadrzaj>
      <item>Josip Bošnjak</item>
      <item>Antonio Jandrić</item>
    </izvorni_sadrzaj>
    <derivirana_varijabla naziv="DomainObject.Predmet.OstaliListNazivFormated_1">
      <item>Josip Bošnjak</item>
      <item>Antonio Jandrić</item>
    </derivirana_varijabla>
  </DomainObject.Predmet.OstaliListNazivFormated>
  <DomainObject.Predmet.OstaliListNazivFormatedOIB>
    <izvorni_sadrzaj>
      <item>Josip Bošnjak, OIB 03573522811</item>
      <item>Antonio Jandrić, OIB 61160020142</item>
    </izvorni_sadrzaj>
    <derivirana_varijabla naziv="DomainObject.Predmet.OstaliListNazivFormatedOIB_1">
      <item>Josip Bošnjak, OIB 03573522811</item>
      <item>Antonio Jandrić, OIB 61160020142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INFRASOLUM 2012 d.o.o.</izvorni_sadrzaj>
    <derivirana_varijabla naziv="DomainObject.Predmet.ProtustrankaIDrugi_1">INFRASOLUM 2012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INFRASOLUM 2012 d.o.o., OIB 38230368324, Zelinska 7, 10000 Zagreb</izvorni_sadrzaj>
    <derivirana_varijabla naziv="DomainObject.Predmet.ProtustrankaIDrugiAdressOIB_1">INFRASOLUM 2012 d.o.o., OIB 38230368324,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INFRASOLUM 2012 d.o.o.</item>
      <item>FINA Regionalni centar Zagreb</item>
      <item>Josip Bošnjak</item>
      <item>Antonio Jandrić</item>
    </izvorni_sadrzaj>
    <derivirana_varijabla naziv="DomainObject.Predmet.SudioniciListNaziv_1">
      <item>INFRASOLUM 2012 d.o.o.</item>
      <item>FINA Regionalni centar Zagreb</item>
      <item>Josip Bošnjak</item>
      <item>Antonio Jandrić</item>
    </derivirana_varijabla>
  </DomainObject.Predmet.SudioniciListNaziv>
  <DomainObject.Predmet.SudioniciListAdressOIB>
    <izvorni_sadrzaj>
      <item>INFRASOLUM 2012 d.o.o., OIB 38230368324, Zelinska 7,10000 Zagreb</item>
      <item>FINA Regionalni centar Zagreb, OIB 85821130368, Trg svibanjskih žrtava 1995. 1,10000 Zagreb</item>
      <item>Josip Bošnjak, OIB 03573522811</item>
      <item>Antonio Jandrić, OIB 61160020142</item>
    </izvorni_sadrzaj>
    <derivirana_varijabla naziv="DomainObject.Predmet.SudioniciListAdressOIB_1">
      <item>INFRASOLUM 2012 d.o.o., OIB 38230368324, Zelinska 7,10000 Zagreb</item>
      <item>FINA Regionalni centar Zagreb, OIB 85821130368, Trg svibanjskih žrtava 1995. 1,10000 Zagreb</item>
      <item>Josip Bošnjak, OIB 03573522811</item>
      <item>Antonio Jandrić, OIB 61160020142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38230368324</item>
      <item>, OIB 85821130368</item>
      <item>, OIB 03573522811</item>
      <item>, OIB 61160020142</item>
    </izvorni_sadrzaj>
    <derivirana_varijabla naziv="DomainObject.Predmet.SudioniciListNazivOIB_1">
      <item>, OIB 38230368324</item>
      <item>, OIB 85821130368</item>
      <item>, OIB 03573522811</item>
      <item>, OIB 61160020142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1286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2015-12-28T10:29:00Z</dcterms:created>
  <dc:creator>ilukac</dc:creator>
  <cp:lastModifiedBy>Maja Hilje</cp:lastModifiedBy>
  <cp:lastPrinted>2015-12-28T10:29:00Z</cp:lastPrinted>
  <dcterms:modified xmlns:xsi="http://www.w3.org/2001/XMLSchema-instance" xsi:type="dcterms:W3CDTF">2016-01-07T08:11:00Z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