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2ac9" w14:paraId="ab72ac9" w:rsidRDefault="00AB63BA" w:rsidP="001A5580" w:rsidR="002B069C" w:rsidRPr="00862189">
      <w:pPr>
        <w:ind w:left="360"/>
        <w:jc w:val="both"/>
        <w15:collapsed w:val="false"/>
        <w:rPr>
          <w:color w:val="000000"/>
        </w:rPr>
      </w:pPr>
      <w:bookmarkStart w:name="_GoBack" w:id="0"/>
      <w:bookmarkEnd w:id="0"/>
      <w:r w:rsidRPr="00862189">
        <w:rPr>
          <w:color w:val="000000"/>
        </w:rPr>
        <w:t xml:space="preserve">  </w:t>
      </w:r>
      <w:r w:rsidR="000E200B" w:rsidRPr="00862189">
        <w:rPr>
          <w:color w:val="000000"/>
        </w:rPr>
        <w:tab/>
      </w:r>
      <w:r w:rsidR="000E200B" w:rsidRPr="00862189">
        <w:rPr>
          <w:color w:val="000000"/>
        </w:rPr>
        <w:tab/>
      </w:r>
    </w:p>
    <w:p w:rsidRDefault="002B069C" w:rsidP="002B069C" w:rsidR="002B069C" w:rsidRPr="00862189">
      <w:pPr>
        <w:jc w:val="center"/>
        <w:rPr>
          <w:color w:val="000000"/>
        </w:rPr>
      </w:pPr>
      <w:r w:rsidRPr="00862189">
        <w:rPr>
          <w:color w:val="000000"/>
        </w:rPr>
        <w:t>R E P U B L I K A  H R V A T S K A</w:t>
      </w:r>
    </w:p>
    <w:p w:rsidRDefault="00AB63BA" w:rsidP="00AB63BA" w:rsidR="00AB63BA" w:rsidRPr="00862189">
      <w:pPr>
        <w:jc w:val="both"/>
        <w:rPr>
          <w:color w:val="000000"/>
        </w:rPr>
      </w:pPr>
    </w:p>
    <w:p w:rsidRDefault="001F434F" w:rsidP="009038FA" w:rsidR="00AB63BA" w:rsidRPr="00862189">
      <w:pPr>
        <w:jc w:val="center"/>
        <w:rPr>
          <w:color w:val="000000"/>
        </w:rPr>
      </w:pPr>
      <w:r w:rsidRPr="00862189">
        <w:rPr>
          <w:color w:val="000000"/>
        </w:rPr>
        <w:t>Z AK L J U Č A K</w:t>
      </w:r>
    </w:p>
    <w:p w:rsidRDefault="00AB63BA" w:rsidP="00AB63BA" w:rsidR="00AB63BA" w:rsidRPr="00862189">
      <w:pPr>
        <w:jc w:val="both"/>
        <w:rPr>
          <w:color w:val="000000"/>
        </w:rPr>
      </w:pPr>
    </w:p>
    <w:p w:rsidRDefault="00AB63BA" w:rsidP="00AB63BA" w:rsidR="0026241A" w:rsidRPr="00862189">
      <w:pPr>
        <w:jc w:val="both"/>
        <w:rPr>
          <w:color w:val="000000"/>
        </w:rPr>
      </w:pPr>
      <w:r w:rsidRPr="00862189">
        <w:rPr>
          <w:color w:val="000000"/>
        </w:rPr>
        <w:tab/>
        <w:t>Trgovački sud u Zagrebu, po</w:t>
      </w:r>
      <w:r w:rsidR="009038FA" w:rsidRPr="00862189">
        <w:rPr>
          <w:color w:val="000000"/>
        </w:rPr>
        <w:t xml:space="preserve"> </w:t>
      </w:r>
      <w:r w:rsidR="00385113" w:rsidRPr="00862189">
        <w:rPr>
          <w:color w:val="000000"/>
        </w:rPr>
        <w:t>sucu pojedincu Nevenki</w:t>
      </w:r>
      <w:r w:rsidR="009038FA" w:rsidRPr="00862189">
        <w:rPr>
          <w:color w:val="000000"/>
        </w:rPr>
        <w:t xml:space="preserve"> Siladi </w:t>
      </w:r>
      <w:r w:rsidRPr="00862189">
        <w:rPr>
          <w:color w:val="000000"/>
        </w:rPr>
        <w:t xml:space="preserve">Rstić </w:t>
      </w:r>
      <w:r w:rsidR="004E39B2" w:rsidRPr="00862189">
        <w:rPr>
          <w:color w:val="000000"/>
        </w:rPr>
        <w:t>u postupku predstečajne nagodbe kod dužnika</w:t>
      </w:r>
      <w:r w:rsidR="000E200B" w:rsidRPr="00862189">
        <w:rPr>
          <w:color w:val="000000"/>
        </w:rPr>
        <w:t xml:space="preserve"> </w:t>
      </w:r>
      <w:r w:rsidR="00BB0EBE" w:rsidRPr="00862189">
        <w:rPr>
          <w:color w:val="000000"/>
        </w:rPr>
        <w:t>KOVA-BIT d.o.o. za ugostiteljstvo, trgovinu i turistička agencija, Zagreb, Maksimirski perivoj b.b., OIB 49010657245</w:t>
      </w:r>
      <w:r w:rsidR="00205DD0" w:rsidRPr="00862189">
        <w:rPr>
          <w:color w:val="000000"/>
        </w:rPr>
        <w:t>,</w:t>
      </w:r>
      <w:r w:rsidR="000E200B" w:rsidRPr="00862189">
        <w:rPr>
          <w:bCs/>
          <w:color w:val="000000"/>
        </w:rPr>
        <w:t xml:space="preserve"> </w:t>
      </w:r>
      <w:r w:rsidR="00F02CE3" w:rsidRPr="00862189">
        <w:rPr>
          <w:color w:val="000000"/>
        </w:rPr>
        <w:t>dana</w:t>
      </w:r>
      <w:r w:rsidR="00BE2C94" w:rsidRPr="00862189">
        <w:rPr>
          <w:color w:val="000000"/>
        </w:rPr>
        <w:t xml:space="preserve"> </w:t>
      </w:r>
      <w:r w:rsidR="00BB0EBE" w:rsidRPr="00862189">
        <w:rPr>
          <w:color w:val="000000"/>
        </w:rPr>
        <w:t>30. siječnja 2017</w:t>
      </w:r>
      <w:r w:rsidRPr="00862189">
        <w:rPr>
          <w:color w:val="000000"/>
        </w:rPr>
        <w:t>.</w:t>
      </w:r>
      <w:r w:rsidR="00D30E23" w:rsidRPr="00862189">
        <w:rPr>
          <w:color w:val="000000"/>
        </w:rPr>
        <w:t xml:space="preserve"> godine</w:t>
      </w:r>
    </w:p>
    <w:p w:rsidRDefault="00B06287" w:rsidP="00AB63BA" w:rsidR="00B06287" w:rsidRPr="00862189">
      <w:pPr>
        <w:jc w:val="both"/>
        <w:rPr>
          <w:color w:val="000000"/>
        </w:rPr>
      </w:pPr>
    </w:p>
    <w:p w:rsidRDefault="004E39B2" w:rsidP="002B069C" w:rsidR="0038221B" w:rsidRPr="00862189">
      <w:pPr>
        <w:jc w:val="center"/>
        <w:rPr>
          <w:color w:val="000000"/>
        </w:rPr>
      </w:pPr>
      <w:r w:rsidRPr="00862189">
        <w:rPr>
          <w:color w:val="000000"/>
          <w:lang w:val="en-US"/>
        </w:rPr>
        <w:t xml:space="preserve">z a k l j u č i o </w:t>
      </w:r>
      <w:r w:rsidR="00AB63BA" w:rsidRPr="00862189">
        <w:rPr>
          <w:color w:val="000000"/>
          <w:lang w:val="en-US"/>
        </w:rPr>
        <w:t xml:space="preserve">  j e</w:t>
      </w:r>
    </w:p>
    <w:p w:rsidRDefault="0038221B" w:rsidR="0038221B" w:rsidRPr="00862189">
      <w:pPr>
        <w:rPr>
          <w:color w:val="000000"/>
        </w:rPr>
      </w:pPr>
    </w:p>
    <w:p w:rsidRDefault="004E39B2" w:rsidP="00B06287" w:rsidR="00B06287" w:rsidRPr="00862189">
      <w:pPr>
        <w:pStyle w:val="Odlomakpopisa"/>
        <w:numPr>
          <w:ilvl w:val="0"/>
          <w:numId w:val="3"/>
        </w:numPr>
        <w:ind w:right="-142" w:left="709"/>
        <w:jc w:val="both"/>
        <w:rPr>
          <w:color w:val="000000"/>
        </w:rPr>
      </w:pPr>
      <w:r w:rsidRPr="00862189">
        <w:rPr>
          <w:color w:val="000000"/>
        </w:rPr>
        <w:t>Utvrđuje se da je rješenje ovog suda</w:t>
      </w:r>
      <w:r w:rsidR="00BB0EBE" w:rsidRPr="00862189">
        <w:rPr>
          <w:color w:val="000000"/>
        </w:rPr>
        <w:t xml:space="preserve"> posl. br. Stpn-252/15</w:t>
      </w:r>
      <w:r w:rsidR="00BE2C94" w:rsidRPr="00862189">
        <w:rPr>
          <w:color w:val="000000"/>
        </w:rPr>
        <w:t xml:space="preserve"> od 27. </w:t>
      </w:r>
      <w:r w:rsidR="00BB0EBE" w:rsidRPr="00862189">
        <w:rPr>
          <w:color w:val="000000"/>
        </w:rPr>
        <w:t>siječnja</w:t>
      </w:r>
      <w:r w:rsidR="00BE2C94" w:rsidRPr="00862189">
        <w:rPr>
          <w:color w:val="000000"/>
        </w:rPr>
        <w:t xml:space="preserve"> 2016.,</w:t>
      </w:r>
      <w:r w:rsidRPr="00862189">
        <w:rPr>
          <w:color w:val="000000"/>
        </w:rPr>
        <w:t xml:space="preserve"> </w:t>
      </w:r>
      <w:r w:rsidR="00EE359C" w:rsidRPr="00862189">
        <w:rPr>
          <w:color w:val="000000"/>
        </w:rPr>
        <w:t>kojim je odobreno sklapanje pred</w:t>
      </w:r>
      <w:r w:rsidR="00297124" w:rsidRPr="00862189">
        <w:rPr>
          <w:color w:val="000000"/>
        </w:rPr>
        <w:t>stečajne nagod</w:t>
      </w:r>
      <w:r w:rsidR="00181971" w:rsidRPr="00862189">
        <w:rPr>
          <w:color w:val="000000"/>
        </w:rPr>
        <w:t xml:space="preserve">be između dužnika </w:t>
      </w:r>
      <w:r w:rsidR="00BB0EBE" w:rsidRPr="00862189">
        <w:rPr>
          <w:color w:val="000000"/>
        </w:rPr>
        <w:t xml:space="preserve">KOVA-BIT d.o.o. za ugostiteljstvo, trgovinu i turistička agencija, Zagreb, Maksimirski perivoj b.b., OIB 49010657245 </w:t>
      </w:r>
      <w:r w:rsidR="00EE359C" w:rsidRPr="00862189">
        <w:rPr>
          <w:bCs/>
          <w:color w:val="000000"/>
        </w:rPr>
        <w:t>i</w:t>
      </w:r>
      <w:r w:rsidR="00BE2C94" w:rsidRPr="00862189">
        <w:rPr>
          <w:bCs/>
          <w:color w:val="000000"/>
        </w:rPr>
        <w:t xml:space="preserve"> njegovih vjerovnika, </w:t>
      </w:r>
      <w:r w:rsidR="00290125" w:rsidRPr="00862189">
        <w:rPr>
          <w:color w:val="000000"/>
        </w:rPr>
        <w:t xml:space="preserve"> </w:t>
      </w:r>
      <w:r w:rsidRPr="00862189">
        <w:rPr>
          <w:color w:val="000000"/>
        </w:rPr>
        <w:t xml:space="preserve">pravomoćno dana </w:t>
      </w:r>
      <w:r w:rsidR="00BB0EBE" w:rsidRPr="00862189">
        <w:rPr>
          <w:color w:val="000000"/>
          <w:u w:val="single"/>
        </w:rPr>
        <w:t>4</w:t>
      </w:r>
      <w:r w:rsidRPr="00862189">
        <w:rPr>
          <w:color w:val="000000"/>
          <w:u w:val="single"/>
        </w:rPr>
        <w:t xml:space="preserve">. </w:t>
      </w:r>
      <w:r w:rsidR="00BB0EBE" w:rsidRPr="00862189">
        <w:rPr>
          <w:color w:val="000000"/>
          <w:u w:val="single"/>
        </w:rPr>
        <w:t>siječnja</w:t>
      </w:r>
      <w:r w:rsidRPr="00862189">
        <w:rPr>
          <w:color w:val="000000"/>
          <w:u w:val="single"/>
        </w:rPr>
        <w:t xml:space="preserve"> </w:t>
      </w:r>
      <w:r w:rsidR="00F02CE3" w:rsidRPr="00862189">
        <w:rPr>
          <w:color w:val="000000"/>
          <w:u w:val="single"/>
        </w:rPr>
        <w:t>201</w:t>
      </w:r>
      <w:r w:rsidR="00BB0EBE" w:rsidRPr="00862189">
        <w:rPr>
          <w:color w:val="000000"/>
          <w:u w:val="single"/>
        </w:rPr>
        <w:t>7</w:t>
      </w:r>
      <w:r w:rsidRPr="00862189">
        <w:rPr>
          <w:color w:val="000000"/>
          <w:u w:val="single"/>
        </w:rPr>
        <w:t>. godine</w:t>
      </w:r>
      <w:r w:rsidR="005871C8" w:rsidRPr="00862189">
        <w:rPr>
          <w:color w:val="000000"/>
          <w:u w:val="single"/>
        </w:rPr>
        <w:t>.</w:t>
      </w:r>
    </w:p>
    <w:p w:rsidRDefault="005871C8" w:rsidP="005871C8" w:rsidR="005871C8" w:rsidRPr="00862189">
      <w:pPr>
        <w:pStyle w:val="Odlomakpopisa"/>
        <w:ind w:right="-142" w:left="709"/>
        <w:jc w:val="both"/>
        <w:rPr>
          <w:color w:val="000000"/>
        </w:rPr>
      </w:pPr>
    </w:p>
    <w:p w:rsidRDefault="005871C8" w:rsidP="00B06287" w:rsidR="005871C8" w:rsidRPr="00862189">
      <w:pPr>
        <w:pStyle w:val="Odlomakpopisa"/>
        <w:numPr>
          <w:ilvl w:val="0"/>
          <w:numId w:val="3"/>
        </w:numPr>
        <w:ind w:right="-142" w:left="709"/>
        <w:jc w:val="both"/>
        <w:rPr>
          <w:color w:val="000000"/>
        </w:rPr>
      </w:pPr>
      <w:r w:rsidRPr="00862189">
        <w:rPr>
          <w:color w:val="000000"/>
        </w:rPr>
        <w:t xml:space="preserve">Utvrđuje se da je Rješenje o ispravku od  20. rujna 2016., u odnosu na vjerovnika predstečajne nagodbe Borislava Kovačić, pravomoćno </w:t>
      </w:r>
      <w:r w:rsidRPr="00862189">
        <w:rPr>
          <w:color w:val="000000"/>
          <w:u w:val="single"/>
        </w:rPr>
        <w:t>dana 10. listopada 2016.</w:t>
      </w:r>
    </w:p>
    <w:p w:rsidRDefault="00B06287" w:rsidP="00B06287" w:rsidR="00B06287" w:rsidRPr="00862189">
      <w:pPr>
        <w:pStyle w:val="Odlomakpopisa"/>
        <w:ind w:right="-142" w:left="709"/>
        <w:jc w:val="both"/>
        <w:rPr>
          <w:color w:val="000000"/>
        </w:rPr>
      </w:pPr>
    </w:p>
    <w:p w:rsidRDefault="004E39B2" w:rsidP="00B06287" w:rsidR="004E39B2" w:rsidRPr="00862189">
      <w:pPr>
        <w:pStyle w:val="Odlomakpopisa"/>
        <w:numPr>
          <w:ilvl w:val="0"/>
          <w:numId w:val="3"/>
        </w:numPr>
        <w:ind w:right="-142" w:left="709"/>
        <w:jc w:val="both"/>
        <w:rPr>
          <w:color w:val="000000"/>
        </w:rPr>
      </w:pPr>
      <w:r w:rsidRPr="00862189">
        <w:rPr>
          <w:color w:val="000000"/>
        </w:rPr>
        <w:t>Predstečajna nagodba je ovršna nakon dospijeća pojedine tražbine navedene u istoj</w:t>
      </w:r>
      <w:r w:rsidR="00BE2C94" w:rsidRPr="00862189">
        <w:rPr>
          <w:color w:val="000000"/>
        </w:rPr>
        <w:t>.</w:t>
      </w:r>
    </w:p>
    <w:p w:rsidRDefault="000E200B" w:rsidR="000E200B" w:rsidRPr="00862189">
      <w:pPr>
        <w:rPr>
          <w:color w:val="000000"/>
        </w:rPr>
      </w:pPr>
    </w:p>
    <w:p w:rsidRDefault="00C71241" w:rsidP="0038221B" w:rsidR="0038221B" w:rsidRPr="00862189">
      <w:pPr>
        <w:jc w:val="center"/>
        <w:rPr>
          <w:color w:val="000000"/>
        </w:rPr>
      </w:pPr>
      <w:r w:rsidRPr="00862189">
        <w:rPr>
          <w:color w:val="000000"/>
        </w:rPr>
        <w:t xml:space="preserve"> U </w:t>
      </w:r>
      <w:r w:rsidR="00BC1D4F" w:rsidRPr="00862189">
        <w:rPr>
          <w:color w:val="000000"/>
        </w:rPr>
        <w:t xml:space="preserve"> Zagrebu</w:t>
      </w:r>
      <w:r w:rsidR="0094109D" w:rsidRPr="00862189">
        <w:rPr>
          <w:color w:val="000000"/>
        </w:rPr>
        <w:t>,</w:t>
      </w:r>
      <w:r w:rsidR="00BC1D4F" w:rsidRPr="00862189">
        <w:rPr>
          <w:color w:val="000000"/>
        </w:rPr>
        <w:t xml:space="preserve"> </w:t>
      </w:r>
      <w:r w:rsidR="00BB0EBE" w:rsidRPr="00862189">
        <w:rPr>
          <w:color w:val="000000"/>
        </w:rPr>
        <w:t>30. siječnja 2017</w:t>
      </w:r>
      <w:r w:rsidR="002D2DCD" w:rsidRPr="00862189">
        <w:rPr>
          <w:color w:val="000000"/>
        </w:rPr>
        <w:t xml:space="preserve">. </w:t>
      </w:r>
    </w:p>
    <w:p w:rsidRDefault="00BB0EBE" w:rsidP="0038221B" w:rsidR="00BB0EBE" w:rsidRPr="00862189">
      <w:pPr>
        <w:jc w:val="center"/>
        <w:rPr>
          <w:color w:val="000000"/>
        </w:rPr>
      </w:pPr>
    </w:p>
    <w:p w:rsidRDefault="00BB0EBE" w:rsidP="0038221B" w:rsidR="00BB0EBE" w:rsidRPr="00862189">
      <w:pPr>
        <w:jc w:val="center"/>
        <w:rPr>
          <w:color w:val="000000"/>
        </w:rPr>
      </w:pPr>
    </w:p>
    <w:p w:rsidRDefault="0038221B" w:rsidP="0038221B" w:rsidR="0038221B" w:rsidRPr="00862189">
      <w:pPr>
        <w:jc w:val="center"/>
        <w:rPr>
          <w:color w:val="000000"/>
        </w:rPr>
      </w:pPr>
      <w:r w:rsidRPr="00862189">
        <w:rPr>
          <w:color w:val="000000"/>
        </w:rPr>
        <w:tab/>
      </w:r>
      <w:r w:rsidRPr="00862189">
        <w:rPr>
          <w:color w:val="000000"/>
        </w:rPr>
        <w:tab/>
      </w:r>
      <w:r w:rsidRPr="00862189">
        <w:rPr>
          <w:color w:val="000000"/>
        </w:rPr>
        <w:tab/>
      </w:r>
      <w:r w:rsidRPr="00862189">
        <w:rPr>
          <w:color w:val="000000"/>
        </w:rPr>
        <w:tab/>
      </w:r>
      <w:r w:rsidRPr="00862189">
        <w:rPr>
          <w:color w:val="000000"/>
        </w:rPr>
        <w:tab/>
      </w:r>
      <w:r w:rsidRPr="00862189">
        <w:rPr>
          <w:color w:val="000000"/>
        </w:rPr>
        <w:tab/>
      </w:r>
      <w:r w:rsidR="00276839" w:rsidRPr="00862189">
        <w:rPr>
          <w:color w:val="000000"/>
        </w:rPr>
        <w:tab/>
        <w:t xml:space="preserve">                       </w:t>
      </w:r>
      <w:r w:rsidRPr="00862189">
        <w:rPr>
          <w:color w:val="000000"/>
        </w:rPr>
        <w:t>SUDAC:</w:t>
      </w:r>
    </w:p>
    <w:p w:rsidRDefault="0038221B" w:rsidP="00862189" w:rsidR="00862189" w:rsidRPr="00862189">
      <w:pPr>
        <w:jc w:val="center"/>
        <w:rPr>
          <w:color w:val="000000"/>
        </w:rPr>
      </w:pPr>
      <w:r w:rsidRPr="00862189">
        <w:rPr>
          <w:color w:val="000000"/>
        </w:rPr>
        <w:tab/>
      </w:r>
      <w:r w:rsidRPr="00862189">
        <w:rPr>
          <w:color w:val="000000"/>
        </w:rPr>
        <w:tab/>
      </w:r>
      <w:r w:rsidRPr="00862189">
        <w:rPr>
          <w:color w:val="000000"/>
        </w:rPr>
        <w:tab/>
      </w:r>
      <w:r w:rsidRPr="00862189">
        <w:rPr>
          <w:color w:val="000000"/>
        </w:rPr>
        <w:tab/>
      </w:r>
      <w:r w:rsidRPr="00862189">
        <w:rPr>
          <w:color w:val="000000"/>
        </w:rPr>
        <w:tab/>
      </w:r>
      <w:r w:rsidRPr="00862189">
        <w:rPr>
          <w:color w:val="000000"/>
        </w:rPr>
        <w:tab/>
      </w:r>
      <w:r w:rsidR="00276839" w:rsidRPr="00862189">
        <w:rPr>
          <w:color w:val="000000"/>
        </w:rPr>
        <w:tab/>
      </w:r>
      <w:r w:rsidR="00276839" w:rsidRPr="00862189">
        <w:rPr>
          <w:color w:val="000000"/>
        </w:rPr>
        <w:tab/>
      </w:r>
      <w:r w:rsidR="00276839" w:rsidRPr="00862189">
        <w:rPr>
          <w:color w:val="000000"/>
        </w:rPr>
        <w:tab/>
      </w:r>
      <w:r w:rsidRPr="00862189">
        <w:rPr>
          <w:color w:val="000000"/>
        </w:rPr>
        <w:t>Nevenka Siladi Rstić</w:t>
      </w:r>
      <w:r w:rsidR="00862189" w:rsidRPr="00862189">
        <w:rPr>
          <w:color w:val="000000"/>
        </w:rPr>
        <w:t>,v.r.</w:t>
      </w:r>
    </w:p>
    <w:p w:rsidRDefault="00862189" w:rsidP="00862189" w:rsidR="00862189" w:rsidRPr="00862189">
      <w:pPr>
        <w:jc w:val="center"/>
        <w:rPr>
          <w:color w:val="000000"/>
        </w:rPr>
      </w:pPr>
    </w:p>
    <w:p w:rsidRDefault="00862189" w:rsidP="00862189" w:rsidR="00862189" w:rsidRPr="00862189">
      <w:pPr>
        <w:ind w:left="4963"/>
        <w:jc w:val="both"/>
        <w:rPr>
          <w:color w:val="000000"/>
          <w:lang w:val="pl-PL"/>
        </w:rPr>
      </w:pPr>
      <w:r w:rsidRPr="00862189">
        <w:rPr>
          <w:color w:val="000000"/>
          <w:lang w:val="pl-PL"/>
        </w:rPr>
        <w:t>Za točnost otpravka – ovlašteni službenik</w:t>
      </w:r>
    </w:p>
    <w:p w:rsidRDefault="00862189" w:rsidP="00862189" w:rsidR="00862189" w:rsidRPr="00862189">
      <w:pPr>
        <w:ind w:left="4963"/>
        <w:jc w:val="both"/>
        <w:rPr>
          <w:color w:val="000000"/>
          <w:lang w:val="pl-PL"/>
        </w:rPr>
      </w:pPr>
      <w:r w:rsidRPr="00862189">
        <w:rPr>
          <w:color w:val="000000"/>
          <w:lang w:val="pl-PL"/>
        </w:rPr>
        <w:t xml:space="preserve">                  Monika Grbac </w:t>
      </w:r>
    </w:p>
    <w:p w:rsidRDefault="00862189" w:rsidP="00862189" w:rsidR="00862189" w:rsidRPr="00862189">
      <w:pPr>
        <w:jc w:val="center"/>
        <w:rPr>
          <w:color w:val="000000"/>
        </w:rPr>
      </w:pPr>
    </w:p>
    <w:p w:rsidRDefault="00563EE7" w:rsidP="009038FA" w:rsidR="00563EE7" w:rsidRPr="00862189">
      <w:pPr>
        <w:rPr>
          <w:color w:val="000000"/>
        </w:rPr>
      </w:pPr>
    </w:p>
    <w:p w:rsidRDefault="005871C8" w:rsidP="00BE2C94" w:rsidR="005871C8" w:rsidRPr="00862189">
      <w:pPr>
        <w:rPr>
          <w:color w:val="000000"/>
        </w:rPr>
      </w:pPr>
      <w:r w:rsidRPr="00862189">
        <w:rPr>
          <w:color w:val="000000"/>
        </w:rPr>
        <w:t>Prilog:</w:t>
      </w:r>
    </w:p>
    <w:p w:rsidRDefault="005871C8" w:rsidP="005871C8" w:rsidR="005871C8" w:rsidRPr="00862189">
      <w:pPr>
        <w:pStyle w:val="Odlomakpopisa"/>
        <w:numPr>
          <w:ilvl w:val="0"/>
          <w:numId w:val="4"/>
        </w:numPr>
        <w:rPr>
          <w:color w:val="000000"/>
        </w:rPr>
      </w:pPr>
      <w:r w:rsidRPr="00862189">
        <w:rPr>
          <w:color w:val="000000"/>
        </w:rPr>
        <w:t>Rješenje od 27. siječnja 2016. s kl. pravom.</w:t>
      </w:r>
    </w:p>
    <w:p w:rsidRDefault="005871C8" w:rsidP="005871C8" w:rsidR="003A7066" w:rsidRPr="00862189">
      <w:pPr>
        <w:pStyle w:val="Odlomakpopisa"/>
        <w:numPr>
          <w:ilvl w:val="0"/>
          <w:numId w:val="4"/>
        </w:numPr>
        <w:rPr>
          <w:color w:val="000000"/>
        </w:rPr>
      </w:pPr>
      <w:r w:rsidRPr="00862189">
        <w:rPr>
          <w:color w:val="000000"/>
        </w:rPr>
        <w:t>Rješenje- ispravak od 20. rujna 2016. s kl. pravom.</w:t>
      </w:r>
      <w:r w:rsidR="003A7066" w:rsidRPr="00862189">
        <w:rPr>
          <w:color w:val="000000"/>
        </w:rPr>
        <w:t xml:space="preserve"> </w:t>
      </w:r>
    </w:p>
    <w:p w:rsidRDefault="00643AFE" w:rsidP="00276839" w:rsidR="00643AFE" w:rsidRPr="00862189">
      <w:pPr>
        <w:rPr>
          <w:color w:val="FFFFFF"/>
        </w:rPr>
      </w:pPr>
    </w:p>
    <w:p w:rsidRDefault="005871C8" w:rsidP="003A7066" w:rsidR="005871C8" w:rsidRPr="00862189">
      <w:pPr>
        <w:rPr>
          <w:color w:val="FFFFFF"/>
        </w:rPr>
      </w:pPr>
    </w:p>
    <w:p w:rsidRDefault="005871C8" w:rsidP="003A7066" w:rsidR="005871C8" w:rsidRPr="00862189">
      <w:pPr>
        <w:rPr>
          <w:color w:val="FFFFFF"/>
        </w:rPr>
      </w:pPr>
    </w:p>
    <w:p w:rsidRDefault="00F00E6D" w:rsidP="003A7066" w:rsidR="003A7066" w:rsidRPr="00862189">
      <w:pPr>
        <w:rPr>
          <w:color w:val="FFFFFF"/>
        </w:rPr>
      </w:pPr>
      <w:r w:rsidRPr="00862189">
        <w:rPr>
          <w:color w:val="FFFFFF"/>
        </w:rPr>
        <w:t>DN</w:t>
      </w:r>
      <w:r w:rsidR="003A7066" w:rsidRPr="00862189">
        <w:rPr>
          <w:color w:val="FFFFFF"/>
        </w:rPr>
        <w:t>a:</w:t>
      </w:r>
    </w:p>
    <w:p w:rsidRDefault="003A7066" w:rsidP="009C2395" w:rsidR="00F96FB6" w:rsidRPr="009C2395">
      <w:pPr>
        <w:pStyle w:val="Odlomakpopisa"/>
        <w:ind w:left="426"/>
        <w:rPr>
          <w:color w:val="000000"/>
        </w:rPr>
      </w:pPr>
      <w:r w:rsidRPr="009C2395">
        <w:rPr>
          <w:color w:val="FFFFFF"/>
        </w:rPr>
        <w:t>FINA-a</w:t>
      </w:r>
      <w:r w:rsidR="009C2395">
        <w:rPr>
          <w:color w:val="FFFFFF"/>
        </w:rPr>
        <w:t xml:space="preserve"> uz klauzu</w:t>
      </w:r>
    </w:p>
    <w:sectPr w:rsidR="00F96FB6" w:rsidRPr="009C239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822" w:rsidR="00B00822" w:rsidRPr="00862189">
      <w:pPr>
        <w:rPr>
          <w:color w:val="000000"/>
        </w:rPr>
      </w:pPr>
      <w:r w:rsidRPr="00862189">
        <w:rPr>
          <w:color w:val="000000"/>
        </w:rPr>
        <w:separator/>
      </w:r>
    </w:p>
  </w:endnote>
  <w:endnote w:id="0" w:type="continuationSeparator">
    <w:p w:rsidRDefault="00B00822" w:rsidR="00B00822" w:rsidRPr="00862189">
      <w:pPr>
        <w:rPr>
          <w:color w:val="000000"/>
        </w:rPr>
      </w:pPr>
      <w:r w:rsidRPr="0086218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822" w:rsidR="00B00822" w:rsidRPr="00862189">
      <w:pPr>
        <w:rPr>
          <w:color w:val="000000"/>
        </w:rPr>
      </w:pPr>
      <w:r w:rsidRPr="00862189">
        <w:rPr>
          <w:color w:val="000000"/>
        </w:rPr>
        <w:separator/>
      </w:r>
    </w:p>
  </w:footnote>
  <w:footnote w:id="0" w:type="continuationSeparator">
    <w:p w:rsidRDefault="00B00822" w:rsidR="00B00822" w:rsidRPr="00862189">
      <w:pPr>
        <w:rPr>
          <w:color w:val="000000"/>
        </w:rPr>
      </w:pPr>
      <w:r w:rsidRPr="0086218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E6D" w:rsidR="00F00E6D" w:rsidRPr="00862189">
    <w:pPr>
      <w:pStyle w:val="Zaglavlje"/>
      <w:rPr>
        <w:color w:val="000000"/>
      </w:rPr>
    </w:pPr>
  </w:p>
  <w:p w:rsidRDefault="00F00E6D" w:rsidR="00F00E6D" w:rsidRPr="00862189">
    <w:pPr>
      <w:pStyle w:val="Zaglavlje"/>
      <w:rPr>
        <w:color w:val="000000"/>
      </w:rPr>
    </w:pPr>
  </w:p>
  <w:p w:rsidRDefault="00F00E6D" w:rsidP="00F00E6D" w:rsidR="00F00E6D" w:rsidRPr="00862189">
    <w:pPr>
      <w:pStyle w:val="Zaglavlje"/>
      <w:rPr>
        <w:color w:val="000000"/>
        <w:sz w:val="20"/>
      </w:rPr>
    </w:pPr>
    <w:r w:rsidRPr="00862189">
      <w:rPr>
        <w:color w:val="000000"/>
      </w:rPr>
      <w:tab/>
    </w:r>
    <w:r w:rsidRPr="00862189">
      <w:rPr>
        <w:color w:val="000000"/>
      </w:rPr>
      <w:tab/>
      <w:t xml:space="preserve">   </w:t>
    </w:r>
    <w:r w:rsidR="007619A0" w:rsidRPr="00862189">
      <w:rPr>
        <w:color w:val="000000"/>
      </w:rPr>
      <w:t xml:space="preserve"> Poslovni broj: </w:t>
    </w:r>
    <w:r w:rsidR="007555CC" w:rsidRPr="00862189">
      <w:rPr>
        <w:color w:val="000000"/>
      </w:rPr>
      <w:t>47.</w:t>
    </w:r>
    <w:r w:rsidR="00D30E23" w:rsidRPr="00862189">
      <w:rPr>
        <w:color w:val="000000"/>
      </w:rPr>
      <w:t xml:space="preserve"> </w:t>
    </w:r>
    <w:r w:rsidR="00E8263A" w:rsidRPr="00862189">
      <w:rPr>
        <w:color w:val="000000"/>
      </w:rPr>
      <w:t>St</w:t>
    </w:r>
    <w:r w:rsidR="00BB0EBE" w:rsidRPr="00862189">
      <w:rPr>
        <w:color w:val="000000"/>
      </w:rPr>
      <w:t>pn-252/15</w:t>
    </w:r>
  </w:p>
  <w:p w:rsidRDefault="00F00E6D" w:rsidP="00F00E6D" w:rsidR="00F00E6D" w:rsidRPr="00862189">
    <w:pPr>
      <w:pStyle w:val="Zaglavlje"/>
      <w:rPr>
        <w:color w:val="000000"/>
        <w:sz w:val="20"/>
      </w:rPr>
    </w:pPr>
  </w:p>
  <w:p w:rsidRDefault="00F00E6D" w:rsidP="00F00E6D" w:rsidR="00F00E6D" w:rsidRPr="00862189">
    <w:pPr>
      <w:pStyle w:val="Zaglavlje"/>
      <w:rPr>
        <w:color w:val="000000"/>
        <w:sz w:val="20"/>
      </w:rPr>
    </w:pPr>
  </w:p>
  <w:p w:rsidRDefault="00385113" w:rsidP="00F00E6D" w:rsidR="00385113" w:rsidRPr="00862189">
    <w:pPr>
      <w:pStyle w:val="Zaglavlje"/>
      <w:rPr>
        <w:color w:val="000000"/>
        <w:sz w:val="20"/>
      </w:rPr>
    </w:pPr>
    <w:r w:rsidRPr="00862189">
      <w:rPr>
        <w:noProof/>
        <w:color w:val="000000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783590</wp:posOffset>
          </wp:positionH>
          <wp:positionV relativeFrom="paragraph">
            <wp:posOffset>161290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00E6D" w:rsidP="00F00E6D" w:rsidR="00F00E6D" w:rsidRPr="00862189">
    <w:pPr>
      <w:pStyle w:val="Zaglavlje"/>
      <w:rPr>
        <w:color w:val="000000"/>
        <w:sz w:val="20"/>
        <w:szCs w:val="20"/>
      </w:rPr>
    </w:pPr>
  </w:p>
  <w:p w:rsidRDefault="00385113" w:rsidR="00385113" w:rsidRPr="00862189">
    <w:pPr>
      <w:rPr>
        <w:noProof/>
        <w:color w:val="000000"/>
      </w:rPr>
    </w:pPr>
  </w:p>
  <w:p w:rsidRDefault="00385113" w:rsidP="00953077" w:rsidR="00385113" w:rsidRPr="00862189">
    <w:pPr>
      <w:pStyle w:val="Zaglavlje"/>
      <w:rPr>
        <w:color w:val="000000"/>
      </w:rPr>
    </w:pPr>
  </w:p>
  <w:p w:rsidRDefault="00385113" w:rsidP="00953077" w:rsidR="00385113" w:rsidRPr="00862189">
    <w:pPr>
      <w:pStyle w:val="Zaglavlje"/>
      <w:rPr>
        <w:color w:val="000000"/>
      </w:rPr>
    </w:pPr>
  </w:p>
  <w:p w:rsidRDefault="00385113" w:rsidP="00F00E6D" w:rsidR="00385113" w:rsidRPr="00862189">
    <w:pPr>
      <w:pStyle w:val="Zaglavlje"/>
      <w:spacing w:lineRule="auto" w:line="360"/>
      <w:rPr>
        <w:color w:val="000000"/>
      </w:rPr>
    </w:pPr>
  </w:p>
  <w:p w:rsidRDefault="00385113" w:rsidP="00385113" w:rsidR="00385113" w:rsidRPr="00862189">
    <w:pPr>
      <w:pStyle w:val="Zaglavlje"/>
      <w:ind w:left="567"/>
      <w:rPr>
        <w:color w:val="000000"/>
      </w:rPr>
    </w:pPr>
    <w:r w:rsidRPr="00862189">
      <w:rPr>
        <w:color w:val="000000"/>
      </w:rPr>
      <w:t>REPUBLIKA HRVATKA</w:t>
    </w:r>
  </w:p>
  <w:p w:rsidRDefault="00385113" w:rsidP="00385113" w:rsidR="00385113" w:rsidRPr="00862189">
    <w:pPr>
      <w:pStyle w:val="Zaglavlje"/>
      <w:ind w:left="567"/>
      <w:rPr>
        <w:color w:val="000000"/>
      </w:rPr>
    </w:pPr>
    <w:r w:rsidRPr="00862189">
      <w:rPr>
        <w:color w:val="000000"/>
      </w:rPr>
      <w:t>Trgovački sud u Zagrebu</w:t>
    </w:r>
  </w:p>
  <w:p w:rsidRDefault="00385113" w:rsidP="00F00E6D" w:rsidR="001A5580" w:rsidRPr="00862189">
    <w:pPr>
      <w:pStyle w:val="Zaglavlje"/>
      <w:ind w:left="567"/>
      <w:rPr>
        <w:color w:val="000000"/>
        <w:sz w:val="20"/>
        <w:szCs w:val="20"/>
      </w:rPr>
    </w:pPr>
    <w:r w:rsidRPr="00862189">
      <w:rPr>
        <w:color w:val="000000"/>
      </w:rPr>
      <w:t>Zagreb</w:t>
    </w:r>
    <w:r w:rsidR="00B06287" w:rsidRPr="00862189">
      <w:rPr>
        <w:color w:val="000000"/>
      </w:rPr>
      <w:t>, Amruševa 2/II, desno (p.p. 432</w:t>
    </w:r>
    <w:r w:rsidRPr="00862189">
      <w:rPr>
        <w:color w:val="000000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A4F6F"/>
    <w:multiLevelType w:val="hybridMultilevel"/>
    <w:tmpl w:val="BCC20A8E"/>
    <w:lvl w:tplc="EB58536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B16289"/>
    <w:multiLevelType w:val="hybridMultilevel"/>
    <w:tmpl w:val="01C4361E"/>
    <w:lvl w:tplc="FA4A7488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80B2BF0"/>
    <w:multiLevelType w:val="hybridMultilevel"/>
    <w:tmpl w:val="3C2E3F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D5C6E61"/>
    <w:multiLevelType w:val="hybridMultilevel"/>
    <w:tmpl w:val="283A9D5C"/>
    <w:lvl w:tplc="71D8F8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A2C"/>
    <w:rsid w:val="00014C5E"/>
    <w:rsid w:val="00025C70"/>
    <w:rsid w:val="00035DAE"/>
    <w:rsid w:val="00044156"/>
    <w:rsid w:val="00055146"/>
    <w:rsid w:val="0005693E"/>
    <w:rsid w:val="00061128"/>
    <w:rsid w:val="00065128"/>
    <w:rsid w:val="00071E00"/>
    <w:rsid w:val="00093FFD"/>
    <w:rsid w:val="000A130E"/>
    <w:rsid w:val="000A16AE"/>
    <w:rsid w:val="000A58A5"/>
    <w:rsid w:val="000B1AEE"/>
    <w:rsid w:val="000C0DC7"/>
    <w:rsid w:val="000D4B7E"/>
    <w:rsid w:val="000E200B"/>
    <w:rsid w:val="000E32AE"/>
    <w:rsid w:val="0010798E"/>
    <w:rsid w:val="001120EA"/>
    <w:rsid w:val="00141C1B"/>
    <w:rsid w:val="0015296E"/>
    <w:rsid w:val="00154540"/>
    <w:rsid w:val="00157E41"/>
    <w:rsid w:val="00171938"/>
    <w:rsid w:val="00180739"/>
    <w:rsid w:val="00181971"/>
    <w:rsid w:val="00182FEB"/>
    <w:rsid w:val="001930A3"/>
    <w:rsid w:val="001A5300"/>
    <w:rsid w:val="001A5580"/>
    <w:rsid w:val="001B104B"/>
    <w:rsid w:val="001B7C99"/>
    <w:rsid w:val="001E280A"/>
    <w:rsid w:val="001E619F"/>
    <w:rsid w:val="001F434F"/>
    <w:rsid w:val="001F476F"/>
    <w:rsid w:val="001F5360"/>
    <w:rsid w:val="00200509"/>
    <w:rsid w:val="00205DD0"/>
    <w:rsid w:val="002104E9"/>
    <w:rsid w:val="00212B6D"/>
    <w:rsid w:val="00220A57"/>
    <w:rsid w:val="0022375B"/>
    <w:rsid w:val="00233F52"/>
    <w:rsid w:val="00237C42"/>
    <w:rsid w:val="002405AC"/>
    <w:rsid w:val="00242BF3"/>
    <w:rsid w:val="00253248"/>
    <w:rsid w:val="0025441F"/>
    <w:rsid w:val="002558D3"/>
    <w:rsid w:val="00255A02"/>
    <w:rsid w:val="0026109D"/>
    <w:rsid w:val="0026241A"/>
    <w:rsid w:val="00276839"/>
    <w:rsid w:val="00290125"/>
    <w:rsid w:val="00297124"/>
    <w:rsid w:val="002A12CC"/>
    <w:rsid w:val="002A44D3"/>
    <w:rsid w:val="002B069C"/>
    <w:rsid w:val="002B2E3C"/>
    <w:rsid w:val="002C349E"/>
    <w:rsid w:val="002D0A57"/>
    <w:rsid w:val="002D2DCD"/>
    <w:rsid w:val="002D61BB"/>
    <w:rsid w:val="002E501D"/>
    <w:rsid w:val="002F2814"/>
    <w:rsid w:val="002F2A18"/>
    <w:rsid w:val="003002DC"/>
    <w:rsid w:val="003014C5"/>
    <w:rsid w:val="003137CE"/>
    <w:rsid w:val="00325721"/>
    <w:rsid w:val="00331B44"/>
    <w:rsid w:val="00340586"/>
    <w:rsid w:val="0037763C"/>
    <w:rsid w:val="0038221B"/>
    <w:rsid w:val="00385113"/>
    <w:rsid w:val="0038673A"/>
    <w:rsid w:val="003A31EF"/>
    <w:rsid w:val="003A7066"/>
    <w:rsid w:val="003B6EC5"/>
    <w:rsid w:val="003C5395"/>
    <w:rsid w:val="003C58A1"/>
    <w:rsid w:val="003C611C"/>
    <w:rsid w:val="003D3FC5"/>
    <w:rsid w:val="003F40D2"/>
    <w:rsid w:val="003F462E"/>
    <w:rsid w:val="00412375"/>
    <w:rsid w:val="00421D18"/>
    <w:rsid w:val="00454952"/>
    <w:rsid w:val="00460AE2"/>
    <w:rsid w:val="00474A12"/>
    <w:rsid w:val="00481B26"/>
    <w:rsid w:val="004B0D0A"/>
    <w:rsid w:val="004B33CF"/>
    <w:rsid w:val="004C1393"/>
    <w:rsid w:val="004C22F2"/>
    <w:rsid w:val="004C7461"/>
    <w:rsid w:val="004D0A94"/>
    <w:rsid w:val="004D641C"/>
    <w:rsid w:val="004E39B2"/>
    <w:rsid w:val="00513886"/>
    <w:rsid w:val="005267F2"/>
    <w:rsid w:val="00535B53"/>
    <w:rsid w:val="00552F62"/>
    <w:rsid w:val="00556CF6"/>
    <w:rsid w:val="00563EE7"/>
    <w:rsid w:val="00577096"/>
    <w:rsid w:val="00581A18"/>
    <w:rsid w:val="005871C8"/>
    <w:rsid w:val="005A7501"/>
    <w:rsid w:val="005B7373"/>
    <w:rsid w:val="005C6D47"/>
    <w:rsid w:val="005D39EA"/>
    <w:rsid w:val="005E13C6"/>
    <w:rsid w:val="005E39B8"/>
    <w:rsid w:val="005E741C"/>
    <w:rsid w:val="00602209"/>
    <w:rsid w:val="00602F57"/>
    <w:rsid w:val="00622AE8"/>
    <w:rsid w:val="00632AD5"/>
    <w:rsid w:val="006368E6"/>
    <w:rsid w:val="006377E2"/>
    <w:rsid w:val="0064092A"/>
    <w:rsid w:val="00643AFE"/>
    <w:rsid w:val="006637D6"/>
    <w:rsid w:val="00680867"/>
    <w:rsid w:val="006829DB"/>
    <w:rsid w:val="00697794"/>
    <w:rsid w:val="006A5A08"/>
    <w:rsid w:val="006B055B"/>
    <w:rsid w:val="006B7E4E"/>
    <w:rsid w:val="006D3DD4"/>
    <w:rsid w:val="00700CA7"/>
    <w:rsid w:val="00704AE2"/>
    <w:rsid w:val="0071016F"/>
    <w:rsid w:val="00716992"/>
    <w:rsid w:val="00721192"/>
    <w:rsid w:val="00723224"/>
    <w:rsid w:val="00725962"/>
    <w:rsid w:val="007457C0"/>
    <w:rsid w:val="0075140E"/>
    <w:rsid w:val="00752928"/>
    <w:rsid w:val="007535F2"/>
    <w:rsid w:val="007555CC"/>
    <w:rsid w:val="007619A0"/>
    <w:rsid w:val="0077554D"/>
    <w:rsid w:val="00782680"/>
    <w:rsid w:val="0078305A"/>
    <w:rsid w:val="00783298"/>
    <w:rsid w:val="0079123E"/>
    <w:rsid w:val="007A6379"/>
    <w:rsid w:val="007B0714"/>
    <w:rsid w:val="007B7C9B"/>
    <w:rsid w:val="007D211A"/>
    <w:rsid w:val="007F2207"/>
    <w:rsid w:val="008303E6"/>
    <w:rsid w:val="00862189"/>
    <w:rsid w:val="00874415"/>
    <w:rsid w:val="008746C1"/>
    <w:rsid w:val="00892C86"/>
    <w:rsid w:val="00893CD3"/>
    <w:rsid w:val="00896643"/>
    <w:rsid w:val="008B559E"/>
    <w:rsid w:val="008B55DE"/>
    <w:rsid w:val="008B5B0B"/>
    <w:rsid w:val="008C07B9"/>
    <w:rsid w:val="008C5DA5"/>
    <w:rsid w:val="008C7A64"/>
    <w:rsid w:val="008F1073"/>
    <w:rsid w:val="008F1EC3"/>
    <w:rsid w:val="00900AD1"/>
    <w:rsid w:val="009017F7"/>
    <w:rsid w:val="009023DB"/>
    <w:rsid w:val="009038FA"/>
    <w:rsid w:val="00916877"/>
    <w:rsid w:val="00920A62"/>
    <w:rsid w:val="0094109D"/>
    <w:rsid w:val="00941B53"/>
    <w:rsid w:val="0094202C"/>
    <w:rsid w:val="0095633E"/>
    <w:rsid w:val="0096411D"/>
    <w:rsid w:val="00977035"/>
    <w:rsid w:val="0099003B"/>
    <w:rsid w:val="009934F5"/>
    <w:rsid w:val="009A7D6D"/>
    <w:rsid w:val="009B68B7"/>
    <w:rsid w:val="009C2395"/>
    <w:rsid w:val="009C3A3A"/>
    <w:rsid w:val="009E5EC7"/>
    <w:rsid w:val="009F43CF"/>
    <w:rsid w:val="009F4ECC"/>
    <w:rsid w:val="00A0447D"/>
    <w:rsid w:val="00A0599A"/>
    <w:rsid w:val="00A276F6"/>
    <w:rsid w:val="00A4371D"/>
    <w:rsid w:val="00A505E0"/>
    <w:rsid w:val="00A615C2"/>
    <w:rsid w:val="00A65ABC"/>
    <w:rsid w:val="00A74222"/>
    <w:rsid w:val="00A80FE8"/>
    <w:rsid w:val="00A82265"/>
    <w:rsid w:val="00A85943"/>
    <w:rsid w:val="00AA08A3"/>
    <w:rsid w:val="00AA713B"/>
    <w:rsid w:val="00AB63BA"/>
    <w:rsid w:val="00AD4785"/>
    <w:rsid w:val="00AE3934"/>
    <w:rsid w:val="00AE7BD4"/>
    <w:rsid w:val="00AF7A99"/>
    <w:rsid w:val="00B00822"/>
    <w:rsid w:val="00B02CC4"/>
    <w:rsid w:val="00B06287"/>
    <w:rsid w:val="00B22DD3"/>
    <w:rsid w:val="00B34DDB"/>
    <w:rsid w:val="00B5258F"/>
    <w:rsid w:val="00B611F1"/>
    <w:rsid w:val="00B75D50"/>
    <w:rsid w:val="00B81088"/>
    <w:rsid w:val="00B842A9"/>
    <w:rsid w:val="00B8444E"/>
    <w:rsid w:val="00B86FF5"/>
    <w:rsid w:val="00B927D7"/>
    <w:rsid w:val="00B94D73"/>
    <w:rsid w:val="00BA0C0D"/>
    <w:rsid w:val="00BA7B7A"/>
    <w:rsid w:val="00BB0EBE"/>
    <w:rsid w:val="00BB675D"/>
    <w:rsid w:val="00BC1D4F"/>
    <w:rsid w:val="00BC4827"/>
    <w:rsid w:val="00BE2C94"/>
    <w:rsid w:val="00BE7B7D"/>
    <w:rsid w:val="00BF158C"/>
    <w:rsid w:val="00BF26FC"/>
    <w:rsid w:val="00BF5576"/>
    <w:rsid w:val="00C07A1E"/>
    <w:rsid w:val="00C168EC"/>
    <w:rsid w:val="00C17E85"/>
    <w:rsid w:val="00C3274E"/>
    <w:rsid w:val="00C34BF3"/>
    <w:rsid w:val="00C37D7D"/>
    <w:rsid w:val="00C534BA"/>
    <w:rsid w:val="00C53BCA"/>
    <w:rsid w:val="00C677CE"/>
    <w:rsid w:val="00C71241"/>
    <w:rsid w:val="00C73A05"/>
    <w:rsid w:val="00C75AE4"/>
    <w:rsid w:val="00C76A95"/>
    <w:rsid w:val="00C82B15"/>
    <w:rsid w:val="00C9694A"/>
    <w:rsid w:val="00CC05B0"/>
    <w:rsid w:val="00CC0DDF"/>
    <w:rsid w:val="00CE6185"/>
    <w:rsid w:val="00CF7AC4"/>
    <w:rsid w:val="00D01FF9"/>
    <w:rsid w:val="00D027F4"/>
    <w:rsid w:val="00D04E24"/>
    <w:rsid w:val="00D30E23"/>
    <w:rsid w:val="00D31067"/>
    <w:rsid w:val="00D3694B"/>
    <w:rsid w:val="00D370B4"/>
    <w:rsid w:val="00D4049A"/>
    <w:rsid w:val="00D4431A"/>
    <w:rsid w:val="00D508F9"/>
    <w:rsid w:val="00D52FE9"/>
    <w:rsid w:val="00D616C8"/>
    <w:rsid w:val="00D63135"/>
    <w:rsid w:val="00DA09AC"/>
    <w:rsid w:val="00DB2ABE"/>
    <w:rsid w:val="00DB7D0D"/>
    <w:rsid w:val="00DC0415"/>
    <w:rsid w:val="00DC1807"/>
    <w:rsid w:val="00DE4A40"/>
    <w:rsid w:val="00E204B0"/>
    <w:rsid w:val="00E306C7"/>
    <w:rsid w:val="00E3499A"/>
    <w:rsid w:val="00E371B1"/>
    <w:rsid w:val="00E40B2E"/>
    <w:rsid w:val="00E52840"/>
    <w:rsid w:val="00E65507"/>
    <w:rsid w:val="00E66430"/>
    <w:rsid w:val="00E713E3"/>
    <w:rsid w:val="00E75460"/>
    <w:rsid w:val="00E8263A"/>
    <w:rsid w:val="00E91E37"/>
    <w:rsid w:val="00E94719"/>
    <w:rsid w:val="00EA0491"/>
    <w:rsid w:val="00EA7565"/>
    <w:rsid w:val="00EB01AE"/>
    <w:rsid w:val="00EC49EE"/>
    <w:rsid w:val="00ED64A2"/>
    <w:rsid w:val="00EE359C"/>
    <w:rsid w:val="00EE7874"/>
    <w:rsid w:val="00F00E6D"/>
    <w:rsid w:val="00F02CE3"/>
    <w:rsid w:val="00F070A5"/>
    <w:rsid w:val="00F12CCE"/>
    <w:rsid w:val="00F12F85"/>
    <w:rsid w:val="00F16903"/>
    <w:rsid w:val="00F20EC5"/>
    <w:rsid w:val="00F369C4"/>
    <w:rsid w:val="00F42934"/>
    <w:rsid w:val="00F5584F"/>
    <w:rsid w:val="00F56463"/>
    <w:rsid w:val="00F631F4"/>
    <w:rsid w:val="00F652CA"/>
    <w:rsid w:val="00F81BDE"/>
    <w:rsid w:val="00F95288"/>
    <w:rsid w:val="00F96FB6"/>
    <w:rsid w:val="00FA17B7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semiHidden/>
    <w:rsid w:val="0025324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21D18"/>
    <w:rPr>
      <w:rFonts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2B069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069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52FE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851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4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7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7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7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7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semiHidden/>
    <w:rsid w:val="0025324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21D18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2B069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069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52FE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851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4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7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7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7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7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fini</izvorni_sadrzaj>
    <derivirana_varijabla naziv="DomainObject.Primjedba_1">fini</derivirana_varijabla>
  </DomainObject.Primjedba>
  <DomainObject.Oznaka>
    <izvorni_sadrzaj>Stpn-252/2015-19</izvorni_sadrzaj>
    <derivirana_varijabla naziv="DomainObject.Oznaka_1">Stpn-252/2015-19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ožujka 2016.</izvorni_sadrzaj>
    <derivirana_varijabla naziv="DomainObject.Predmet.DatumRjesavanja_1">11.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Stpn-252/2015</izvorni_sadrzaj>
    <derivirana_varijabla naziv="DomainObject.Predmet.OznakaBroj_1">Stpn-252/2015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Pristojba uplaćena, str. 256????</izvorni_sadrzaj>
    <derivirana_varijabla naziv="DomainObject.Predmet.PrimjedbaSuca_1">Pristojba uplaćena, str. 256????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KOVA-BIT d.o.o. za ugostiteljstvo, trgovinu i turistička agencija zastupanog po punomoćniku Ljubica Spajić</izvorni_sadrzaj>
    <derivirana_varijabla naziv="DomainObject.Predmet.ProtustrankaFormated_1">  KOVA-BIT d.o.o. za ugostiteljstvo, trgovinu i turistička agencija zastupanog po punomoćniku Ljubica Spajić</derivirana_varijabla>
  </DomainObject.Predmet.ProtustrankaFormated>
  <DomainObject.Predmet.ProtustrankaFormatedOIB>
    <izvorni_sadrzaj>  KOVA-BIT d.o.o. za ugostiteljstvo, trgovinu i turistička agencija, OIB 49010657245 zastupanog po punomoćniku Ljubica Spajić</izvorni_sadrzaj>
    <derivirana_varijabla naziv="DomainObject.Predmet.ProtustrankaFormatedOIB_1">  KOVA-BIT d.o.o. za ugostiteljstvo, trgovinu i turistička agencija, OIB 49010657245 zastupanog po punomoćniku Ljubica Spajić</derivirana_varijabla>
  </DomainObject.Predmet.ProtustrankaFormatedOIB>
  <DomainObject.Predmet.ProtustrankaFormatedWithAdress>
    <izvorni_sadrzaj> KOVA-BIT d.o.o. za ugostiteljstvo, trgovinu i turistička agencija, Maksimirski perivoj/bb, 10000 Zagreb zastupanog po punomoćniku Ljubica Spajić</izvorni_sadrzaj>
    <derivirana_varijabla naziv="DomainObject.Predmet.ProtustrankaFormatedWithAdress_1"> KOVA-BIT d.o.o. za ugostiteljstvo, trgovinu i turistička agencija, Maksimirski perivoj/bb, 10000 Zagreb zastupanog po punomoćniku Ljubica Spajić</derivirana_varijabla>
  </DomainObject.Predmet.ProtustrankaFormatedWithAdress>
  <DomainObject.Predmet.ProtustrankaFormatedWithAdressOIB>
    <izvorni_sadrzaj> KOVA-BIT d.o.o. za ugostiteljstvo, trgovinu i turistička agencija, OIB 49010657245, Maksimirski perivoj/bb, 10000 Zagreb zastupanog po punomoćniku Ljubica Spajić</izvorni_sadrzaj>
    <derivirana_varijabla naziv="DomainObject.Predmet.ProtustrankaFormatedWithAdressOIB_1"> KOVA-BIT d.o.o. za ugostiteljstvo, trgovinu i turistička agencija, OIB 49010657245, Maksimirski perivoj/bb, 10000 Zagreb zastupanog po punomoćniku Ljubica Spajić</derivirana_varijabla>
  </DomainObject.Predmet.ProtustrankaFormatedWithAdressOIB>
  <DomainObject.Predmet.ProtustrankaWithAdress>
    <izvorni_sadrzaj>KOVA-BIT d.o.o. za ugostiteljstvo, trgovinu i turistička agencija Maksimirski perivoj/bb, 10000 Zagreb</izvorni_sadrzaj>
    <derivirana_varijabla naziv="DomainObject.Predmet.ProtustrankaWithAdress_1">KOVA-BIT d.o.o. za ugostiteljstvo, trgovinu i turistička agencija Maksimirski perivoj/bb, 10000 Zagreb</derivirana_varijabla>
  </DomainObject.Predmet.ProtustrankaWithAdress>
  <DomainObject.Predmet.ProtustrankaWithAdressOIB>
    <izvorni_sadrzaj>KOVA-BIT d.o.o. za ugostiteljstvo, trgovinu i turistička agencija, OIB 49010657245, Maksimirski perivoj/bb, 10000 Zagreb</izvorni_sadrzaj>
    <derivirana_varijabla naziv="DomainObject.Predmet.ProtustrankaWithAdressOIB_1">KOVA-BIT d.o.o. za ugostiteljstvo, trgovinu i turistička agencija, OIB 49010657245, Maksimirski perivoj/bb, 10000 Zagreb</derivirana_varijabla>
  </DomainObject.Predmet.ProtustrankaWithAdressOIB>
  <DomainObject.Predmet.ProtustrankaNazivFormated>
    <izvorni_sadrzaj>KOVA-BIT d.o.o. za ugostiteljstvo, trgovinu i turistička agencija</izvorni_sadrzaj>
    <derivirana_varijabla naziv="DomainObject.Predmet.ProtustrankaNazivFormated_1">KOVA-BIT d.o.o. za ugostiteljstvo, trgovinu i turistička agencija</derivirana_varijabla>
  </DomainObject.Predmet.ProtustrankaNazivFormated>
  <DomainObject.Predmet.ProtustrankaNazivFormatedOIB>
    <izvorni_sadrzaj>KOVA-BIT d.o.o. za ugostiteljstvo, trgovinu i turistička agencija, OIB 49010657245</izvorni_sadrzaj>
    <derivirana_varijabla naziv="DomainObject.Predmet.ProtustrankaNazivFormatedOIB_1">KOVA-BIT d.o.o. za ugostiteljstvo, trgovinu i turistička agencija, OIB 49010657245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KOVA-BIT d.o.o.</izvorni_sadrzaj>
    <derivirana_varijabla naziv="DomainObject.Predmet.StrankaFormated_1">  KOVA-BIT d.o.o.</derivirana_varijabla>
  </DomainObject.Predmet.StrankaFormated>
  <DomainObject.Predmet.StrankaFormatedOIB>
    <izvorni_sadrzaj>  KOVA-BIT d.o.o., OIB 49010657245</izvorni_sadrzaj>
    <derivirana_varijabla naziv="DomainObject.Predmet.StrankaFormatedOIB_1">  KOVA-BIT d.o.o., OIB 49010657245</derivirana_varijabla>
  </DomainObject.Predmet.StrankaFormatedOIB>
  <DomainObject.Predmet.StrankaFormatedWithAdress>
    <izvorni_sadrzaj> KOVA-BIT d.o.o., Maksimirski perivoj/bb, 10000 Zagreb</izvorni_sadrzaj>
    <derivirana_varijabla naziv="DomainObject.Predmet.StrankaFormatedWithAdress_1"> KOVA-BIT d.o.o., Maksimirski perivoj/bb, 10000 Zagreb</derivirana_varijabla>
  </DomainObject.Predmet.StrankaFormatedWithAdress>
  <DomainObject.Predmet.StrankaFormatedWithAdressOIB>
    <izvorni_sadrzaj> KOVA-BIT d.o.o., OIB 49010657245, Maksimirski perivoj/bb, 10000 Zagreb</izvorni_sadrzaj>
    <derivirana_varijabla naziv="DomainObject.Predmet.StrankaFormatedWithAdressOIB_1"> KOVA-BIT d.o.o., OIB 49010657245, Maksimirski perivoj/bb, 10000 Zagreb</derivirana_varijabla>
  </DomainObject.Predmet.StrankaFormatedWithAdressOIB>
  <DomainObject.Predmet.StrankaWithAdress>
    <izvorni_sadrzaj>KOVA-BIT d.o.o. Maksimirski perivoj/bb,10000 Zagreb</izvorni_sadrzaj>
    <derivirana_varijabla naziv="DomainObject.Predmet.StrankaWithAdress_1">KOVA-BIT d.o.o. Maksimirski perivoj/bb,10000 Zagreb</derivirana_varijabla>
  </DomainObject.Predmet.StrankaWithAdress>
  <DomainObject.Predmet.StrankaWithAdressOIB>
    <izvorni_sadrzaj>KOVA-BIT d.o.o., OIB 49010657245, Maksimirski perivoj/bb,10000 Zagreb</izvorni_sadrzaj>
    <derivirana_varijabla naziv="DomainObject.Predmet.StrankaWithAdressOIB_1">KOVA-BIT d.o.o., OIB 49010657245, Maksimirski perivoj/bb,10000 Zagreb</derivirana_varijabla>
  </DomainObject.Predmet.StrankaWithAdressOIB>
  <DomainObject.Predmet.StrankaNazivFormated>
    <izvorni_sadrzaj>KOVA-BIT d.o.o.</izvorni_sadrzaj>
    <derivirana_varijabla naziv="DomainObject.Predmet.StrankaNazivFormated_1">KOVA-BIT d.o.o.</derivirana_varijabla>
  </DomainObject.Predmet.StrankaNazivFormated>
  <DomainObject.Predmet.StrankaNazivFormatedOIB>
    <izvorni_sadrzaj>KOVA-BIT d.o.o., OIB 49010657245</izvorni_sadrzaj>
    <derivirana_varijabla naziv="DomainObject.Predmet.StrankaNazivFormatedOIB_1">KOVA-BIT d.o.o., OIB 49010657245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KOVA-BIT d.o.o.</item>
    </izvorni_sadrzaj>
    <derivirana_varijabla naziv="DomainObject.Predmet.StrankaListFormated_1">
      <item>KOVA-BIT d.o.o.</item>
    </derivirana_varijabla>
  </DomainObject.Predmet.StrankaListFormated>
  <DomainObject.Predmet.StrankaListFormatedOIB>
    <izvorni_sadrzaj>
      <item>KOVA-BIT d.o.o., OIB 49010657245</item>
    </izvorni_sadrzaj>
    <derivirana_varijabla naziv="DomainObject.Predmet.StrankaListFormatedOIB_1">
      <item>KOVA-BIT d.o.o., OIB 49010657245</item>
    </derivirana_varijabla>
  </DomainObject.Predmet.StrankaListFormatedOIB>
  <DomainObject.Predmet.StrankaListFormatedWithAdress>
    <izvorni_sadrzaj>
      <item>KOVA-BIT d.o.o., Maksimirski perivoj/bb, 10000 Zagreb</item>
    </izvorni_sadrzaj>
    <derivirana_varijabla naziv="DomainObject.Predmet.StrankaListFormatedWithAdress_1">
      <item>KOVA-BIT d.o.o., Maksimirski perivoj/bb, 10000 Zagreb</item>
    </derivirana_varijabla>
  </DomainObject.Predmet.StrankaListFormatedWithAdress>
  <DomainObject.Predmet.StrankaListFormatedWithAdressOIB>
    <izvorni_sadrzaj>
      <item>KOVA-BIT d.o.o., OIB 49010657245, Maksimirski perivoj/bb, 10000 Zagreb</item>
    </izvorni_sadrzaj>
    <derivirana_varijabla naziv="DomainObject.Predmet.StrankaListFormatedWithAdressOIB_1">
      <item>KOVA-BIT d.o.o., OIB 49010657245, Maksimirski perivoj/bb, 10000 Zagreb</item>
    </derivirana_varijabla>
  </DomainObject.Predmet.StrankaListFormatedWithAdressOIB>
  <DomainObject.Predmet.StrankaListNazivFormated>
    <izvorni_sadrzaj>
      <item>KOVA-BIT d.o.o.</item>
    </izvorni_sadrzaj>
    <derivirana_varijabla naziv="DomainObject.Predmet.StrankaListNazivFormated_1">
      <item>KOVA-BIT d.o.o.</item>
    </derivirana_varijabla>
  </DomainObject.Predmet.StrankaListNazivFormated>
  <DomainObject.Predmet.StrankaListNazivFormatedOIB>
    <izvorni_sadrzaj>
      <item>KOVA-BIT d.o.o., OIB 49010657245</item>
    </izvorni_sadrzaj>
    <derivirana_varijabla naziv="DomainObject.Predmet.StrankaListNazivFormatedOIB_1">
      <item>KOVA-BIT d.o.o., OIB 49010657245</item>
    </derivirana_varijabla>
  </DomainObject.Predmet.StrankaListNazivFormatedOIB>
  <DomainObject.Predmet.ProtuStrankaListFormated>
    <izvorni_sadrzaj>
      <item>KOVA-BIT d.o.o. za ugostiteljstvo, trgovinu i turistička agencija zastupanog po punomoćniku Ljubica Spajić</item>
    </izvorni_sadrzaj>
    <derivirana_varijabla naziv="DomainObject.Predmet.ProtuStrankaListFormated_1">
      <item>KOVA-BIT d.o.o. za ugostiteljstvo, trgovinu i turistička agencija zastupanog po punomoćniku Ljubica Spajić</item>
    </derivirana_varijabla>
  </DomainObject.Predmet.ProtuStrankaListFormated>
  <DomainObject.Predmet.ProtuStrankaListFormatedOIB>
    <izvorni_sadrzaj>
      <item>KOVA-BIT d.o.o. za ugostiteljstvo, trgovinu i turistička agencija, OIB 49010657245 zastupanog po punomoćniku Ljubica Spajić</item>
    </izvorni_sadrzaj>
    <derivirana_varijabla naziv="DomainObject.Predmet.ProtuStrankaListFormatedOIB_1">
      <item>KOVA-BIT d.o.o. za ugostiteljstvo, trgovinu i turistička agencija, OIB 49010657245 zastupanog po punomoćniku Ljubica Spajić</item>
    </derivirana_varijabla>
  </DomainObject.Predmet.ProtuStrankaListFormatedOIB>
  <DomainObject.Predmet.ProtuStrankaListFormatedWithAdress>
    <izvorni_sadrzaj>
      <item>KOVA-BIT d.o.o. za ugostiteljstvo, trgovinu i turistička agencija, Maksimirski perivoj/bb, 10000 Zagreb zastupanog po punomoćniku Ljubica Spajić</item>
    </izvorni_sadrzaj>
    <derivirana_varijabla naziv="DomainObject.Predmet.ProtuStrankaListFormatedWithAdress_1">
      <item>KOVA-BIT d.o.o. za ugostiteljstvo, trgovinu i turistička agencija, Maksimirski perivoj/bb, 10000 Zagreb zastupanog po punomoćniku Ljubica Spajić</item>
    </derivirana_varijabla>
  </DomainObject.Predmet.ProtuStrankaListFormatedWithAdress>
  <DomainObject.Predmet.ProtuStrankaListFormatedWithAdressOIB>
    <izvorni_sadrzaj>
      <item>KOVA-BIT d.o.o. za ugostiteljstvo, trgovinu i turistička agencija, OIB 49010657245, Maksimirski perivoj/bb, 10000 Zagreb zastupanog po punomoćniku Ljubica Spajić</item>
    </izvorni_sadrzaj>
    <derivirana_varijabla naziv="DomainObject.Predmet.ProtuStrankaListFormatedWithAdressOIB_1">
      <item>KOVA-BIT d.o.o. za ugostiteljstvo, trgovinu i turistička agencija, OIB 49010657245, Maksimirski perivoj/bb, 10000 Zagreb zastupanog po punomoćniku Ljubica Spajić</item>
    </derivirana_varijabla>
  </DomainObject.Predmet.ProtuStrankaListFormatedWithAdressOIB>
  <DomainObject.Predmet.ProtuStrankaListNazivFormated>
    <izvorni_sadrzaj>
      <item>KOVA-BIT d.o.o. za ugostiteljstvo, trgovinu i turistička agencija</item>
    </izvorni_sadrzaj>
    <derivirana_varijabla naziv="DomainObject.Predmet.ProtuStrankaListNazivFormated_1">
      <item>KOVA-BIT d.o.o. za ugostiteljstvo, trgovinu i turistička agencija</item>
    </derivirana_varijabla>
  </DomainObject.Predmet.ProtuStrankaListNazivFormated>
  <DomainObject.Predmet.ProtuStrankaListNazivFormatedOIB>
    <izvorni_sadrzaj>
      <item>KOVA-BIT d.o.o. za ugostiteljstvo, trgovinu i turistička agencija, OIB 49010657245</item>
    </izvorni_sadrzaj>
    <derivirana_varijabla naziv="DomainObject.Predmet.ProtuStrankaListNazivFormatedOIB_1">
      <item>KOVA-BIT d.o.o. za ugostiteljstvo, trgovinu i turistička agencija, OIB 49010657245</item>
    </derivirana_varijabla>
  </DomainObject.Predmet.ProtuStrankaListNazivFormatedOIB>
  <DomainObject.Predmet.OstaliListFormated>
    <izvorni_sadrzaj>
      <item>Ljubica Spajić punomoćnik sudionika u postupku KOVA-BIT d.o.o. za ugostiteljstvo, trgovinu i turistička agencija</item>
    </izvorni_sadrzaj>
    <derivirana_varijabla naziv="DomainObject.Predmet.OstaliListFormated_1">
      <item>Ljubica Spajić punomoćnik sudionika u postupku KOVA-BIT d.o.o. za ugostiteljstvo, trgovinu i turistička agencija</item>
    </derivirana_varijabla>
  </DomainObject.Predmet.OstaliListFormated>
  <DomainObject.Predmet.OstaliListFormatedOIB>
    <izvorni_sadrzaj>
      <item>Ljubica Spajić punomoćnik sudionika u postupku KOVA-BIT d.o.o. za ugostiteljstvo, trgovinu i turistička agencija</item>
    </izvorni_sadrzaj>
    <derivirana_varijabla naziv="DomainObject.Predmet.OstaliListFormatedOIB_1">
      <item>Ljubica Spajić punomoćnik sudionika u postupku KOVA-BIT d.o.o. za ugostiteljstvo, trgovinu i turistička agencija</item>
    </derivirana_varijabla>
  </DomainObject.Predmet.OstaliListFormatedOIB>
  <DomainObject.Predmet.OstaliListFormatedWithAdress>
    <izvorni_sadrzaj>
      <item>Ljubica Spajić, Ilica 139/I, 10000 Zagreb punomoćnik sudionika u postupku KOVA-BIT d.o.o. za ugostiteljstvo, trgovinu i turistička agencija</item>
    </izvorni_sadrzaj>
    <derivirana_varijabla naziv="DomainObject.Predmet.OstaliListFormatedWithAdress_1">
      <item>Ljubica Spajić, Ilica 139/I, 10000 Zagreb punomoćnik sudionika u postupku KOVA-BIT d.o.o. za ugostiteljstvo, trgovinu i turistička agencija</item>
    </derivirana_varijabla>
  </DomainObject.Predmet.OstaliListFormatedWithAdress>
  <DomainObject.Predmet.OstaliListFormatedWithAdressOIB>
    <izvorni_sadrzaj>
      <item>Ljubica Spajić, Ilica 139/I, 10000 Zagreb punomoćnik sudionika u postupku KOVA-BIT d.o.o. za ugostiteljstvo, trgovinu i turistička agencija</item>
    </izvorni_sadrzaj>
    <derivirana_varijabla naziv="DomainObject.Predmet.OstaliListFormatedWithAdressOIB_1">
      <item>Ljubica Spajić, Ilica 139/I, 10000 Zagreb punomoćnik sudionika u postupku KOVA-BIT d.o.o. za ugostiteljstvo, trgovinu i turistička agencija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Stpn-252/2015-19</izvorni_sadrzaj>
    <derivirana_varijabla naziv="DomainObject.PoslovniBrojDokumenta_1">Stpn-252/2015-19</derivirana_varijabla>
  </DomainObject.PoslovniBrojDokumenta>
  <DomainObject.Predmet.StrankaIDrugi>
    <izvorni_sadrzaj>KOVA-BIT d.o.o.</izvorni_sadrzaj>
    <derivirana_varijabla naziv="DomainObject.Predmet.StrankaIDrugi_1">KOVA-BIT d.o.o.</derivirana_varijabla>
  </DomainObject.Predmet.StrankaIDrugi>
  <DomainObject.Predmet.ProtustrankaIDrugi>
    <izvorni_sadrzaj>KOVA-BIT d.o.o. za ugostiteljstvo, trgovinu i turistička agencija</izvorni_sadrzaj>
    <derivirana_varijabla naziv="DomainObject.Predmet.ProtustrankaIDrugi_1">KOVA-BIT d.o.o. za ugostiteljstvo, trgovinu i turistička agencija</derivirana_varijabla>
  </DomainObject.Predmet.ProtustrankaIDrugi>
  <DomainObject.Predmet.StrankaIDrugiAdressOIB>
    <izvorni_sadrzaj>KOVA-BIT d.o.o., OIB 49010657245, Maksimirski perivoj/bb, 10000 Zagreb</izvorni_sadrzaj>
    <derivirana_varijabla naziv="DomainObject.Predmet.StrankaIDrugiAdressOIB_1">KOVA-BIT d.o.o., OIB 49010657245, Maksimirski perivoj/bb, 10000 Zagreb</derivirana_varijabla>
  </DomainObject.Predmet.StrankaIDrugiAdressOIB>
  <DomainObject.Predmet.ProtustrankaIDrugiAdressOIB>
    <izvorni_sadrzaj>KOVA-BIT d.o.o. za ugostiteljstvo, trgovinu i turistička agencija, OIB 49010657245, Maksimirski perivoj/bb, 10000 Zagreb</izvorni_sadrzaj>
    <derivirana_varijabla naziv="DomainObject.Predmet.ProtustrankaIDrugiAdressOIB_1">KOVA-BIT d.o.o. za ugostiteljstvo, trgovinu i turistička agencija, OIB 49010657245, Maksimirski perivoj/bb,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siječnja 2016.</izvorni_sadrzaj>
    <derivirana_varijabla naziv="DomainObject.Predmet.OdlukaRjesenje.DatumDonosenjaOdluke_1">27.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Stpn-252/2015-9</izvorni_sadrzaj>
    <derivirana_varijabla naziv="DomainObject.Predmet.OdlukaRjesenje.Oznaka_1">Stpn-252/2015-9</derivirana_varijabla>
  </DomainObject.Predmet.OdlukaRjesenje.Oznaka>
  <DomainObject.Predmet.SudioniciListNaziv>
    <izvorni_sadrzaj>
      <item>KOVA-BIT d.o.o.</item>
      <item>KOVA-BIT d.o.o. za ugostiteljstvo, trgovinu i turistička agencija</item>
      <item>Ljubica Spajić</item>
    </izvorni_sadrzaj>
    <derivirana_varijabla naziv="DomainObject.Predmet.SudioniciListNaziv_1">
      <item>KOVA-BIT d.o.o.</item>
      <item>KOVA-BIT d.o.o. za ugostiteljstvo, trgovinu i turistička agencija</item>
      <item>Ljubica Spajić</item>
    </derivirana_varijabla>
  </DomainObject.Predmet.SudioniciListNaziv>
  <DomainObject.Predmet.SudioniciListAdressOIB>
    <izvorni_sadrzaj>
      <item>KOVA-BIT d.o.o., OIB 49010657245, Maksimirski perivoj/bb,10000 Zagreb</item>
      <item>KOVA-BIT d.o.o. za ugostiteljstvo, trgovinu i turistička agencija, OIB 49010657245, Maksimirski perivoj/bb,10000 Zagreb</item>
      <item>Ljubica Spajić, Ilica 139/I,10000 Zagreb</item>
    </izvorni_sadrzaj>
    <derivirana_varijabla naziv="DomainObject.Predmet.SudioniciListAdressOIB_1">
      <item>KOVA-BIT d.o.o., OIB 49010657245, Maksimirski perivoj/bb,10000 Zagreb</item>
      <item>KOVA-BIT d.o.o. za ugostiteljstvo, trgovinu i turistička agencija, OIB 49010657245, Maksimirski perivoj/bb,10000 Zagreb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49010657245</item>
      <item>, OIB 49010657245</item>
      <item>, OIB null</item>
    </izvorni_sadrzaj>
    <derivirana_varijabla naziv="DomainObject.Predmet.SudioniciListNazivOIB_1">
      <item>, OIB 49010657245</item>
      <item>, OIB 49010657245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966</properties:Characters>
  <properties:Lines>39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2017-01-30T09:50:00Z</dcterms:created>
  <dc:creator>rsticn</dc:creator>
  <cp:lastModifiedBy>Monika Grbac</cp:lastModifiedBy>
  <cp:lastPrinted>2017-01-30T10:06:00Z</cp:lastPrinted>
  <dcterms:modified xmlns:xsi="http://www.w3.org/2001/XMLSchema-instance" xsi:type="dcterms:W3CDTF">2017-01-30T10:22:00Z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Stpn-252/2015-19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