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89d31" w14:paraId="e089d31" w:rsidRDefault="00097DEA" w:rsidP="00097DEA" w:rsidR="00097DEA" w:rsidRPr="001E3226">
      <w:pPr>
        <w15:collapsed w:val="false"/>
        <w:rPr>
          <w:b/>
        </w:rPr>
      </w:pPr>
      <w:bookmarkStart w:name="_GoBack" w:id="0"/>
      <w:bookmarkEnd w:id="0"/>
    </w:p>
    <w:p w:rsidRDefault="00097DEA" w:rsidP="00097DEA" w:rsidR="00097DEA" w:rsidRPr="001E3226">
      <w:pPr>
        <w:rPr>
          <w:b/>
        </w:rPr>
      </w:pPr>
    </w:p>
    <w:p w:rsidRDefault="00097DEA" w:rsidP="00097DEA" w:rsidR="00097DEA" w:rsidRPr="00AE27A1">
      <w:pPr>
        <w:rPr>
          <w:b/>
        </w:rPr>
      </w:pPr>
      <w:r>
        <w:rPr>
          <w:b/>
        </w:rPr>
        <w:t xml:space="preserve">                </w:t>
      </w:r>
      <w:r w:rsidRPr="00AE27A1">
        <w:rPr>
          <w:b/>
        </w:rPr>
        <w:t xml:space="preserve">   </w:t>
      </w:r>
      <w:r w:rsidRPr="00AE27A1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27A1">
        <w:rPr>
          <w:b/>
        </w:rPr>
        <w:t xml:space="preserve">                                                            </w:t>
      </w:r>
    </w:p>
    <w:p w:rsidRDefault="00097DEA" w:rsidP="00097DEA" w:rsidR="00097DEA" w:rsidRPr="00AE27A1">
      <w:r w:rsidRPr="00AE27A1">
        <w:t xml:space="preserve">    REPUBLIKA HRVATSKA </w:t>
      </w:r>
      <w:r w:rsidRPr="00AE27A1">
        <w:tab/>
      </w:r>
      <w:r w:rsidRPr="00AE27A1">
        <w:tab/>
      </w:r>
      <w:r w:rsidRPr="00AE27A1">
        <w:tab/>
      </w:r>
      <w:r w:rsidRPr="00AE27A1">
        <w:tab/>
      </w:r>
      <w:r w:rsidRPr="00AE27A1">
        <w:tab/>
      </w:r>
    </w:p>
    <w:p w:rsidRDefault="00097DEA" w:rsidP="00097DEA" w:rsidR="00097DEA" w:rsidRPr="00AE27A1">
      <w:r w:rsidRPr="00AE27A1">
        <w:t xml:space="preserve"> TRGOVAČKI SUD U PAZINU</w:t>
      </w:r>
      <w:r w:rsidRPr="00097DEA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Posl. br.: 2 St</w:t>
      </w:r>
      <w:r w:rsidRPr="00AE27A1">
        <w:t>-</w:t>
      </w:r>
      <w:r>
        <w:t>33</w:t>
      </w:r>
      <w:r w:rsidRPr="00AE27A1">
        <w:t>/1</w:t>
      </w:r>
      <w:r>
        <w:t>7</w:t>
      </w:r>
      <w:r w:rsidRPr="00AE27A1">
        <w:t>-</w:t>
      </w:r>
      <w:r>
        <w:t>12</w:t>
      </w:r>
    </w:p>
    <w:p w:rsidRDefault="00097DEA" w:rsidP="00097DEA" w:rsidR="00097DEA" w:rsidRPr="00AE27A1">
      <w:r w:rsidRPr="00AE27A1">
        <w:t xml:space="preserve">     52000 PAZIN, Dršćevka 1 </w:t>
      </w:r>
      <w:r>
        <w:tab/>
      </w:r>
      <w:r>
        <w:tab/>
      </w:r>
      <w:r>
        <w:tab/>
      </w:r>
      <w:r>
        <w:tab/>
      </w:r>
      <w:r>
        <w:tab/>
        <w:t xml:space="preserve">              (prije: St-1023/15)</w:t>
      </w:r>
    </w:p>
    <w:p w:rsidRDefault="00097DEA" w:rsidP="00097DEA" w:rsidR="00097DEA" w:rsidRPr="001E3226">
      <w:pPr>
        <w:rPr>
          <w:b/>
        </w:rPr>
      </w:pPr>
    </w:p>
    <w:p w:rsidRDefault="00097DEA" w:rsidP="00097DEA" w:rsidR="00097DEA" w:rsidRPr="001E3226">
      <w:pPr>
        <w:rPr>
          <w:b/>
        </w:rPr>
      </w:pPr>
    </w:p>
    <w:p w:rsidRDefault="00097DEA" w:rsidP="00097DEA" w:rsidR="00097DEA" w:rsidRPr="008D030A">
      <w:pPr>
        <w:jc w:val="center"/>
        <w:rPr>
          <w:b/>
        </w:rPr>
      </w:pPr>
      <w:r>
        <w:t>U  I M E  R E P U B L I K E</w:t>
      </w:r>
      <w:r w:rsidRPr="008D030A">
        <w:t xml:space="preserve">  </w:t>
      </w:r>
      <w:r>
        <w:t xml:space="preserve"> H R V A T S K E</w:t>
      </w:r>
    </w:p>
    <w:p w:rsidRDefault="00097DEA" w:rsidP="00097DEA" w:rsidR="00097DEA" w:rsidRPr="008D030A"/>
    <w:p w:rsidRDefault="00097DEA" w:rsidP="00097DEA" w:rsidR="00097DEA" w:rsidRPr="008D030A">
      <w:pPr>
        <w:jc w:val="center"/>
      </w:pPr>
      <w:r w:rsidRPr="008D030A">
        <w:t>R J E Š E NJ E</w:t>
      </w:r>
    </w:p>
    <w:p w:rsidRDefault="00097DEA" w:rsidP="00097DEA" w:rsidR="00097DEA" w:rsidRPr="001E3226">
      <w:pPr>
        <w:jc w:val="both"/>
      </w:pPr>
    </w:p>
    <w:p w:rsidRDefault="00097DEA" w:rsidP="00097DEA" w:rsidR="00097DEA">
      <w:pPr>
        <w:jc w:val="both"/>
      </w:pPr>
      <w:r w:rsidRPr="001E3226">
        <w:tab/>
        <w:t>Trgovački sud u Pazinu</w:t>
      </w:r>
      <w:r>
        <w:t>,</w:t>
      </w:r>
      <w:r w:rsidRPr="001E3226">
        <w:t xml:space="preserve"> po stečajnom sucu Adrijani Labinjan Skok</w:t>
      </w:r>
      <w:r>
        <w:t>,</w:t>
      </w:r>
      <w:r w:rsidRPr="001E3226">
        <w:t xml:space="preserve"> </w:t>
      </w:r>
      <w:r>
        <w:t>p</w:t>
      </w:r>
      <w:r w:rsidRPr="00F15138">
        <w:t>o</w:t>
      </w:r>
      <w:r>
        <w:t>vodom</w:t>
      </w:r>
      <w:r w:rsidRPr="00F15138">
        <w:t xml:space="preserve"> prijedlog</w:t>
      </w:r>
      <w:r>
        <w:t>a</w:t>
      </w:r>
      <w:r w:rsidRPr="001B7DB6">
        <w:t xml:space="preserve"> predlagatelja </w:t>
      </w:r>
      <w:r w:rsidR="00594BF6" w:rsidRPr="002D7C2A">
        <w:t>Alda Memona iz Italije, Trst, Localita S.M.M. Inferiore 1363, OIB: 42401959343, kojeg zastupa punomoćnik Vladimir Berneš, odvjetnik iz Poreča, Vukovarska 19</w:t>
      </w:r>
      <w:r w:rsidRPr="00F15138">
        <w:t xml:space="preserve">, </w:t>
      </w:r>
      <w:r w:rsidR="00594BF6" w:rsidRPr="002D7C2A">
        <w:t xml:space="preserve">za </w:t>
      </w:r>
      <w:r w:rsidR="00594BF6">
        <w:t>određivanje</w:t>
      </w:r>
      <w:r w:rsidR="005844D9">
        <w:t xml:space="preserve"> nastavka postupka radi</w:t>
      </w:r>
      <w:r w:rsidR="00594BF6">
        <w:t xml:space="preserve"> naknadne diobe</w:t>
      </w:r>
      <w:r w:rsidR="00594BF6" w:rsidRPr="002D7C2A">
        <w:t xml:space="preserve"> nad društvom CVIJET d.o.o.</w:t>
      </w:r>
      <w:r w:rsidR="00594BF6">
        <w:t xml:space="preserve"> u stečaju</w:t>
      </w:r>
      <w:r w:rsidR="00594BF6" w:rsidRPr="002D7C2A">
        <w:t>, Poreč, M. Benussi Cio 10, OIB: 48182992624</w:t>
      </w:r>
      <w:r>
        <w:t>,</w:t>
      </w:r>
      <w:r w:rsidRPr="00F15138">
        <w:t xml:space="preserve"> dana </w:t>
      </w:r>
      <w:r w:rsidR="00594BF6">
        <w:t>20. veljače 2017.</w:t>
      </w:r>
    </w:p>
    <w:p w:rsidRDefault="00097DEA" w:rsidP="00097DEA" w:rsidR="00097DEA" w:rsidRPr="001E3226">
      <w:pPr>
        <w:jc w:val="both"/>
      </w:pPr>
    </w:p>
    <w:p w:rsidRDefault="00097DEA" w:rsidP="00097DEA" w:rsidR="00097DEA" w:rsidRPr="002212C4">
      <w:pPr>
        <w:jc w:val="center"/>
      </w:pPr>
      <w:r w:rsidRPr="002212C4">
        <w:t>r i j e š i o   j e</w:t>
      </w:r>
    </w:p>
    <w:p w:rsidRDefault="00097DEA" w:rsidP="00097DEA" w:rsidR="00097DEA" w:rsidRPr="002212C4">
      <w:pPr>
        <w:jc w:val="both"/>
      </w:pPr>
    </w:p>
    <w:p w:rsidRDefault="00097DEA" w:rsidP="00097DEA" w:rsidR="00097DEA" w:rsidRPr="002212C4">
      <w:pPr>
        <w:jc w:val="both"/>
      </w:pPr>
      <w:r w:rsidRPr="002212C4">
        <w:tab/>
        <w:t xml:space="preserve">Odbacuje se prijedlog predlagatelja </w:t>
      </w:r>
      <w:r w:rsidR="00594BF6" w:rsidRPr="002D7C2A">
        <w:t>Alda Memona iz Italije, Trst, Localita S.M.M. Inferiore 1363, OIB: 42401959343</w:t>
      </w:r>
      <w:r w:rsidRPr="002212C4">
        <w:t xml:space="preserve">, </w:t>
      </w:r>
      <w:r>
        <w:t>od</w:t>
      </w:r>
      <w:r w:rsidRPr="002212C4">
        <w:t xml:space="preserve"> </w:t>
      </w:r>
      <w:r w:rsidR="00594BF6">
        <w:t>16. siječnja 2017</w:t>
      </w:r>
      <w:r w:rsidRPr="002212C4">
        <w:t>.</w:t>
      </w:r>
      <w:r w:rsidR="00594BF6" w:rsidRPr="00594BF6">
        <w:t xml:space="preserve"> </w:t>
      </w:r>
      <w:r w:rsidR="00594BF6" w:rsidRPr="002D7C2A">
        <w:t xml:space="preserve">za </w:t>
      </w:r>
      <w:r w:rsidR="00594BF6">
        <w:t xml:space="preserve">određivanje </w:t>
      </w:r>
      <w:r w:rsidR="005844D9">
        <w:t xml:space="preserve">nastavka postupka radi </w:t>
      </w:r>
      <w:r w:rsidR="00594BF6">
        <w:t>naknadne diobe</w:t>
      </w:r>
      <w:r w:rsidR="00594BF6" w:rsidRPr="002D7C2A">
        <w:t xml:space="preserve"> nad društvom CVIJET d.o.o.</w:t>
      </w:r>
      <w:r w:rsidR="00594BF6">
        <w:t xml:space="preserve"> u stečaju</w:t>
      </w:r>
      <w:r w:rsidR="00594BF6" w:rsidRPr="002D7C2A">
        <w:t>, Poreč, M. Benussi Cio 10, OIB: 48182992624</w:t>
      </w:r>
      <w:r w:rsidR="00594BF6">
        <w:t>.</w:t>
      </w:r>
    </w:p>
    <w:p w:rsidRDefault="00097DEA" w:rsidP="00097DEA" w:rsidR="00097DEA" w:rsidRPr="002212C4">
      <w:pPr>
        <w:jc w:val="both"/>
      </w:pPr>
    </w:p>
    <w:p w:rsidRDefault="00097DEA" w:rsidP="00097DEA" w:rsidR="00097DEA" w:rsidRPr="002212C4">
      <w:pPr>
        <w:jc w:val="center"/>
      </w:pPr>
      <w:r w:rsidRPr="002212C4">
        <w:t>Obrazloženje</w:t>
      </w:r>
    </w:p>
    <w:p w:rsidRDefault="00097DEA" w:rsidP="00097DEA" w:rsidR="00097DEA" w:rsidRPr="002212C4">
      <w:pPr>
        <w:jc w:val="center"/>
      </w:pPr>
    </w:p>
    <w:p w:rsidRDefault="00097DEA" w:rsidP="00097DEA" w:rsidR="00097DEA">
      <w:pPr>
        <w:jc w:val="both"/>
      </w:pPr>
      <w:r>
        <w:tab/>
      </w:r>
      <w:r w:rsidRPr="00F15138">
        <w:t xml:space="preserve">Predlagatelj </w:t>
      </w:r>
      <w:r w:rsidR="00212C57">
        <w:t>Aldo</w:t>
      </w:r>
      <w:r w:rsidR="00212C57" w:rsidRPr="002D7C2A">
        <w:t xml:space="preserve"> Memon iz Italije, Trst, Localita S.M.M. Inferiore 1363, OIB: 42401959343</w:t>
      </w:r>
      <w:r w:rsidRPr="00F15138">
        <w:t>,</w:t>
      </w:r>
      <w:r w:rsidR="00212C57">
        <w:t xml:space="preserve"> po punomoćniku</w:t>
      </w:r>
      <w:r w:rsidR="00212C57" w:rsidRPr="00212C57">
        <w:t xml:space="preserve"> </w:t>
      </w:r>
      <w:r w:rsidR="00212C57" w:rsidRPr="002D7C2A">
        <w:t>Vladimir</w:t>
      </w:r>
      <w:r w:rsidR="00212C57">
        <w:t>u</w:t>
      </w:r>
      <w:r w:rsidR="00212C57" w:rsidRPr="002D7C2A">
        <w:t xml:space="preserve"> Berneš</w:t>
      </w:r>
      <w:r w:rsidR="00212C57">
        <w:t>u</w:t>
      </w:r>
      <w:r w:rsidR="00212C57" w:rsidRPr="002D7C2A">
        <w:t>, odvjetnik</w:t>
      </w:r>
      <w:r w:rsidR="00212C57">
        <w:t>u</w:t>
      </w:r>
      <w:r w:rsidR="00212C57" w:rsidRPr="002D7C2A">
        <w:t xml:space="preserve"> iz Poreča, Vukovarska 19</w:t>
      </w:r>
      <w:r w:rsidR="00212C57">
        <w:t xml:space="preserve">, </w:t>
      </w:r>
      <w:r w:rsidRPr="00F15138">
        <w:t xml:space="preserve"> </w:t>
      </w:r>
      <w:r>
        <w:t xml:space="preserve">predložio je </w:t>
      </w:r>
      <w:r w:rsidR="00212C57">
        <w:t>određivanje nastavka postupka radi naknadne diobe</w:t>
      </w:r>
      <w:r w:rsidR="00212C57" w:rsidRPr="002D7C2A">
        <w:t xml:space="preserve"> nad društvom CVIJET d.o.o.</w:t>
      </w:r>
      <w:r w:rsidR="00212C57">
        <w:t xml:space="preserve"> u stečaju</w:t>
      </w:r>
      <w:r w:rsidR="00212C57" w:rsidRPr="002D7C2A">
        <w:t>, Poreč, M. Benussi Cio 10, OIB: 48182992624</w:t>
      </w:r>
      <w:r>
        <w:t>.</w:t>
      </w:r>
    </w:p>
    <w:p w:rsidRDefault="008C105B" w:rsidP="00097DEA" w:rsidR="008C105B">
      <w:pPr>
        <w:jc w:val="both"/>
      </w:pPr>
    </w:p>
    <w:p w:rsidRDefault="00097DEA" w:rsidP="00097DEA" w:rsidR="00212C57">
      <w:pPr>
        <w:jc w:val="both"/>
      </w:pPr>
      <w:r>
        <w:tab/>
      </w:r>
      <w:r w:rsidR="00212C57">
        <w:t>25. siječnja 2017.</w:t>
      </w:r>
      <w:r>
        <w:t xml:space="preserve"> </w:t>
      </w:r>
      <w:r w:rsidR="00212C57">
        <w:t>donesen je zaključak u sadržaju kako slijedi:</w:t>
      </w:r>
    </w:p>
    <w:p w:rsidRDefault="00212C57" w:rsidP="00097DEA" w:rsidR="00212C57">
      <w:pPr>
        <w:jc w:val="both"/>
      </w:pPr>
    </w:p>
    <w:p w:rsidRDefault="00212C57" w:rsidP="00212C57" w:rsidR="00212C57" w:rsidRPr="002D7C2A">
      <w:pPr>
        <w:ind w:firstLine="708"/>
        <w:jc w:val="both"/>
      </w:pPr>
      <w:r>
        <w:t>"</w:t>
      </w:r>
      <w:r w:rsidRPr="002D7C2A">
        <w:t>I.</w:t>
      </w:r>
      <w:r w:rsidRPr="002D7C2A">
        <w:tab/>
        <w:t xml:space="preserve">Poziva se odvjetnik Vladimir Berneš, iz Poreča, Vukovarska 19, da u roku od 15 dana dostavi sudu punomoć predlagatelja Alda Memona iz Italije, Trst, Localita S.M.M. Inferiore 1363, OIB: 42401959343, za podnošenje prijedloga za nastavak stečajnog postupka radi naknadne diobe nad Stečajnom masom iza CVIJET d.o.o., Poreč, M. Benussi Cio 10, OIB: 48182992624, ili odobrenje predlagatelja za obavljenu radnju podnošenja navedenog prijedloga. </w:t>
      </w:r>
    </w:p>
    <w:p w:rsidRDefault="00212C57" w:rsidP="00212C57" w:rsidR="00212C57" w:rsidRPr="002D7C2A">
      <w:pPr>
        <w:ind w:firstLine="708"/>
        <w:jc w:val="both"/>
      </w:pPr>
      <w:r w:rsidRPr="002D7C2A">
        <w:t xml:space="preserve">U protivnom sud će nastaviti postupak ne uzimajući u obzir radnje što ih je obavila osoba bez valjane punomoći (čl. 98. ZPP-a i čl. </w:t>
      </w:r>
      <w:smartTag w:element="metricconverter" w:uri="urn:schemas-microsoft-com:office:smarttags">
        <w:smartTagPr>
          <w:attr w:val="109. st" w:name="ProductID"/>
        </w:smartTagPr>
        <w:r w:rsidRPr="002D7C2A">
          <w:t>109. st</w:t>
        </w:r>
      </w:smartTag>
      <w:r w:rsidRPr="002D7C2A">
        <w:t>. 1. – 4. ZPP-a u svezi s čl. 10. Stečajnog zakona, NN 71/15).</w:t>
      </w:r>
    </w:p>
    <w:p w:rsidRDefault="00212C57" w:rsidP="00212C57" w:rsidR="00212C57" w:rsidRPr="002D7C2A">
      <w:pPr>
        <w:ind w:firstLine="708"/>
        <w:jc w:val="both"/>
      </w:pPr>
    </w:p>
    <w:p w:rsidRDefault="00212C57" w:rsidP="00212C57" w:rsidR="00212C57" w:rsidRPr="002D7C2A">
      <w:pPr>
        <w:jc w:val="both"/>
      </w:pPr>
      <w:r w:rsidRPr="002D7C2A">
        <w:tab/>
        <w:t>II.</w:t>
      </w:r>
      <w:r w:rsidRPr="002D7C2A">
        <w:tab/>
        <w:t xml:space="preserve">Poziva se predlagatelj Aldo Memon iz Italije, Trst, Localita S.M.M. Inferiore 1363, OIB: 42401959343, po punomoćniku Vladimiru Bernešu, odvjetniku iz Poreča, Vukovarska 19, da u roku od 15 dana od primitka ovog zaključka uplati na depozit ovog suda broj: HR43 2390001 1300029763, poziv na broj 020-33-17 predujam u iznosu od 10.000,00 </w:t>
      </w:r>
      <w:r w:rsidRPr="002D7C2A">
        <w:lastRenderedPageBreak/>
        <w:t>kuna (slovima: deset tisuća kuna) za namirenje troškova nastavljanja postupka radi naknadne diobe.</w:t>
      </w:r>
    </w:p>
    <w:p w:rsidRDefault="00212C57" w:rsidP="00212C57" w:rsidR="00212C57" w:rsidRPr="002D7C2A">
      <w:pPr>
        <w:jc w:val="both"/>
      </w:pPr>
    </w:p>
    <w:p w:rsidRDefault="00212C57" w:rsidP="00212C57" w:rsidR="00212C57">
      <w:pPr>
        <w:jc w:val="both"/>
      </w:pPr>
      <w:r w:rsidRPr="002D7C2A">
        <w:tab/>
        <w:t>II</w:t>
      </w:r>
      <w:r>
        <w:t>I</w:t>
      </w:r>
      <w:r w:rsidRPr="002D7C2A">
        <w:t>.</w:t>
      </w:r>
      <w:r w:rsidRPr="002D7C2A">
        <w:tab/>
        <w:t>Ako predlagatelj u roku od 15 dana ne uplati predujam u iznosu označenom u točki I. izreke ovog zaključka, te dokaz o uplati ne dostavi stečajnom sucu, sud će prijedlog za nastavljanje postupka odbaciti.</w:t>
      </w:r>
      <w:r>
        <w:t>".</w:t>
      </w:r>
    </w:p>
    <w:p w:rsidRDefault="00212C57" w:rsidP="00212C57" w:rsidR="00212C57">
      <w:pPr>
        <w:jc w:val="both"/>
      </w:pPr>
    </w:p>
    <w:p w:rsidRDefault="00212C57" w:rsidP="00212C57" w:rsidR="00212C57">
      <w:pPr>
        <w:jc w:val="both"/>
      </w:pPr>
      <w:r>
        <w:tab/>
        <w:t>U ostavljenom roku nije udovoljeno nalozima iz zaključka te nije dostavljena punomoć za zastupanje predlagatelja niti je uplaćen predujam za namirenje troškova koji bi predvidivo nastali u postupku radi naknadne diobe.</w:t>
      </w:r>
    </w:p>
    <w:p w:rsidRDefault="00212C57" w:rsidP="00212C57" w:rsidR="00212C57">
      <w:pPr>
        <w:jc w:val="both"/>
      </w:pPr>
      <w:r w:rsidRPr="002D7C2A">
        <w:tab/>
        <w:t>S obzirom da po odredbi čl. 112. st. 5. SZ-a nisu zaplijenjena nikakva sredstva na računu dužnika za namirenje troškova stečajnog postupka, a da je za nastavljanje postupka potrebno otvoriti račun stečajne mase, izraditi pečat, isplatiti trošak i nagradu stečajnom upravitelju, izvršiti procjenu nekretnina, naknaditi trošak FINA-i za prodaju nekretnina, prema ocjeni suda za pokriće tih troškova potreban je iznos od barem 10.000,00 kuna, pa je</w:t>
      </w:r>
      <w:r>
        <w:t xml:space="preserve"> predlagatelj bio pozvan uplatiti predujam</w:t>
      </w:r>
      <w:r w:rsidR="008C105B">
        <w:t xml:space="preserve"> u navedenoj visini.</w:t>
      </w:r>
      <w:r w:rsidRPr="002D7C2A">
        <w:t xml:space="preserve"> </w:t>
      </w:r>
    </w:p>
    <w:p w:rsidRDefault="008C105B" w:rsidP="008C105B" w:rsidR="008C105B">
      <w:pPr>
        <w:ind w:firstLine="708"/>
        <w:jc w:val="both"/>
      </w:pPr>
      <w:r>
        <w:t xml:space="preserve">Slijedom navedenog po odredbi čl. 289. st. 3. Stečajnog zakona (NN 71/15, dalje: SZ) donesena je odluka kao u izreci. </w:t>
      </w:r>
    </w:p>
    <w:p w:rsidRDefault="008C105B" w:rsidP="008C105B" w:rsidR="00097DEA">
      <w:pPr>
        <w:jc w:val="both"/>
      </w:pPr>
      <w:r>
        <w:t xml:space="preserve"> </w:t>
      </w:r>
    </w:p>
    <w:p w:rsidRDefault="00097DEA" w:rsidP="00097DEA" w:rsidR="00097DEA" w:rsidRPr="001E3226">
      <w:pPr>
        <w:ind w:firstLine="708"/>
        <w:jc w:val="both"/>
      </w:pPr>
    </w:p>
    <w:p w:rsidRDefault="00097DEA" w:rsidP="00097DEA" w:rsidR="00097DEA" w:rsidRPr="001E3226">
      <w:pPr>
        <w:jc w:val="center"/>
      </w:pPr>
      <w:r w:rsidRPr="001E3226">
        <w:t xml:space="preserve">U Pazinu dana </w:t>
      </w:r>
      <w:r>
        <w:t xml:space="preserve">20. </w:t>
      </w:r>
      <w:r w:rsidR="008C105B">
        <w:t>veljače</w:t>
      </w:r>
      <w:r>
        <w:t xml:space="preserve"> 201</w:t>
      </w:r>
      <w:r w:rsidR="008C105B">
        <w:t>7</w:t>
      </w:r>
      <w:r w:rsidRPr="00F15138">
        <w:t>.</w:t>
      </w:r>
    </w:p>
    <w:p w:rsidRDefault="00097DEA" w:rsidP="00097DEA" w:rsidR="00097DEA">
      <w:pPr>
        <w:jc w:val="center"/>
      </w:pPr>
    </w:p>
    <w:p w:rsidRDefault="00097DEA" w:rsidP="00097DEA" w:rsidR="00097DEA" w:rsidRPr="001E3226">
      <w:pPr>
        <w:jc w:val="center"/>
      </w:pPr>
    </w:p>
    <w:p w:rsidRDefault="00097DEA" w:rsidP="00097DEA" w:rsidR="00097DEA" w:rsidRPr="001E3226">
      <w:pPr>
        <w:jc w:val="both"/>
      </w:pPr>
      <w:r w:rsidRPr="001E3226">
        <w:tab/>
      </w:r>
      <w:r w:rsidRPr="001E3226">
        <w:tab/>
      </w:r>
      <w:r w:rsidRPr="001E3226">
        <w:tab/>
      </w:r>
      <w:r w:rsidRPr="001E3226">
        <w:tab/>
      </w:r>
      <w:r w:rsidRPr="001E3226">
        <w:tab/>
      </w:r>
      <w:r w:rsidRPr="001E3226">
        <w:tab/>
      </w:r>
      <w:r w:rsidRPr="001E3226">
        <w:tab/>
      </w:r>
      <w:r w:rsidRPr="001E3226">
        <w:tab/>
      </w:r>
      <w:r w:rsidRPr="001E3226">
        <w:tab/>
        <w:t xml:space="preserve">         Stečajni sudac:</w:t>
      </w:r>
    </w:p>
    <w:p w:rsidRDefault="00097DEA" w:rsidP="00097DEA" w:rsidR="00097DEA" w:rsidRPr="001E322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</w:t>
      </w:r>
      <w:r w:rsidRPr="001E3226">
        <w:t>Adrijana Labinjan Skok</w:t>
      </w:r>
      <w:r>
        <w:t>, v.r.</w:t>
      </w:r>
      <w:r w:rsidRPr="001E3226">
        <w:t xml:space="preserve">   </w:t>
      </w:r>
    </w:p>
    <w:p w:rsidRDefault="00097DEA" w:rsidP="00097DEA" w:rsidR="00097DEA" w:rsidRPr="001E3226">
      <w:pPr>
        <w:jc w:val="both"/>
      </w:pPr>
    </w:p>
    <w:p w:rsidRDefault="00097DEA" w:rsidP="00097DEA" w:rsidR="00097DEA">
      <w:pPr>
        <w:jc w:val="both"/>
      </w:pPr>
    </w:p>
    <w:p w:rsidRDefault="00097DEA" w:rsidP="00097DEA" w:rsidR="00097DEA">
      <w:pPr>
        <w:jc w:val="both"/>
      </w:pPr>
    </w:p>
    <w:p w:rsidRDefault="00097DEA" w:rsidP="00097DEA" w:rsidR="00097DEA" w:rsidRPr="001E3226">
      <w:pPr>
        <w:jc w:val="both"/>
      </w:pPr>
    </w:p>
    <w:p w:rsidRDefault="008C105B" w:rsidP="008C105B" w:rsidR="008C105B">
      <w:r>
        <w:t>UPUTA O PRAVNOM LIJEKU:</w:t>
      </w:r>
    </w:p>
    <w:p w:rsidRDefault="008C105B" w:rsidP="008C105B" w:rsidR="008C105B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097DEA" w:rsidP="00097DEA" w:rsidR="00097DEA" w:rsidRPr="001E3226"/>
    <w:p w:rsidRDefault="00097DEA" w:rsidP="00097DEA" w:rsidR="00097DEA" w:rsidRPr="001E3226">
      <w:r w:rsidRPr="001E3226">
        <w:t xml:space="preserve">DNA: </w:t>
      </w:r>
    </w:p>
    <w:p w:rsidRDefault="008C105B" w:rsidP="00097DEA" w:rsidR="00097DEA">
      <w:r>
        <w:t>- p</w:t>
      </w:r>
      <w:r w:rsidR="00097DEA" w:rsidRPr="001E3226">
        <w:t xml:space="preserve">redlagatelj </w:t>
      </w:r>
      <w:r>
        <w:t>pp</w:t>
      </w:r>
    </w:p>
    <w:p w:rsidRDefault="008C105B" w:rsidP="00097DEA" w:rsidR="008C105B">
      <w:r>
        <w:t>- e-Oglasna ploča suda (8 dana)</w:t>
      </w:r>
    </w:p>
    <w:p w:rsidRDefault="00097DEA" w:rsidP="00097DEA" w:rsidR="00097DEA"/>
    <w:p w:rsidRDefault="00B15631" w:rsidR="00500701"/>
    <w:sectPr w:rsidSect="002212C4" w:rsidR="00500701">
      <w:headerReference w:type="default" r:id="rId10"/>
      <w:pgSz w:h="16838" w:w="11906"/>
      <w:pgMar w:gutter="0" w:footer="709" w:header="709" w:left="1418" w:bottom="1702" w:right="1418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7DEA" w:rsidP="00097DEA" w:rsidR="00097DEA">
      <w:r>
        <w:separator/>
      </w:r>
    </w:p>
  </w:endnote>
  <w:endnote w:id="0" w:type="continuationSeparator">
    <w:p w:rsidRDefault="00097DEA" w:rsidP="00097DEA" w:rsidR="00097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7DEA" w:rsidP="00097DEA" w:rsidR="00097DEA">
      <w:r>
        <w:separator/>
      </w:r>
    </w:p>
  </w:footnote>
  <w:footnote w:id="0" w:type="continuationSeparator">
    <w:p w:rsidRDefault="00097DEA" w:rsidP="00097DEA" w:rsidR="00097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06400405"/>
      <w:docPartObj>
        <w:docPartGallery w:val="Page Numbers (Top of Page)"/>
        <w:docPartUnique/>
      </w:docPartObj>
    </w:sdtPr>
    <w:sdtEndPr/>
    <w:sdtContent>
      <w:p w:rsidRDefault="008C105B" w:rsidP="00097DEA" w:rsidR="00097DEA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15631">
          <w:rPr>
            <w:noProof/>
          </w:rPr>
          <w:t>2</w:t>
        </w:r>
        <w:r>
          <w:fldChar w:fldCharType="end"/>
        </w:r>
        <w:r>
          <w:tab/>
        </w:r>
        <w:r w:rsidR="00097DEA">
          <w:t>Posl. br.: 2 St</w:t>
        </w:r>
        <w:r w:rsidR="00097DEA" w:rsidRPr="00AE27A1">
          <w:t>-</w:t>
        </w:r>
        <w:r w:rsidR="00097DEA">
          <w:t>33</w:t>
        </w:r>
        <w:r w:rsidR="00097DEA" w:rsidRPr="00AE27A1">
          <w:t>/1</w:t>
        </w:r>
        <w:r w:rsidR="00097DEA">
          <w:t>7</w:t>
        </w:r>
        <w:r w:rsidR="00097DEA" w:rsidRPr="00AE27A1">
          <w:t>-</w:t>
        </w:r>
        <w:r w:rsidR="00097DEA">
          <w:t>12</w:t>
        </w:r>
      </w:p>
      <w:p w:rsidRDefault="00097DEA" w:rsidP="00097DEA" w:rsidR="00097DEA">
        <w:pPr>
          <w:pStyle w:val="Zaglavlje"/>
          <w:jc w:val="center"/>
        </w:pPr>
        <w:r>
          <w:tab/>
        </w:r>
        <w:r>
          <w:tab/>
          <w:t>(prije: St-1023/15)</w:t>
        </w:r>
      </w:p>
      <w:p w:rsidRDefault="00B15631" w:rsidP="00097DEA" w:rsidR="0079402A" w:rsidRPr="00B45351">
        <w:pPr>
          <w:pStyle w:val="Zaglavlje"/>
          <w:jc w:val="center"/>
          <w:rPr>
            <w:b/>
          </w:rPr>
        </w:pPr>
      </w:p>
    </w:sdtContent>
  </w:sdt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7DEA"/>
    <w:rsid w:val="00097DEA"/>
    <w:rsid w:val="00212C57"/>
    <w:rsid w:val="00554328"/>
    <w:rsid w:val="005844D9"/>
    <w:rsid w:val="00594BF6"/>
    <w:rsid w:val="008C105B"/>
    <w:rsid w:val="00985388"/>
    <w:rsid w:val="00B15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105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97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7DEA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7D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7DE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7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7DE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56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563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563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563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563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105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97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7DEA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7D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7DE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7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7DE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56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563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563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563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563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8 OVR-63/2016</izvorni_sadrzaj>
    <derivirana_varijabla naziv="DomainObject.Predmet.Opis_1">veza: 8 OVR-63/2016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St-33/2017</izvorni_sadrzaj>
    <derivirana_varijabla naziv="DomainObject.Predmet.OznakaBroj_1">St-33/2017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CVIJET d.o.o. POREČ</izvorni_sadrzaj>
    <derivirana_varijabla naziv="DomainObject.Predmet.ProtustrankaFormated_1">  CVIJET d.o.o. POREČ</derivirana_varijabla>
  </DomainObject.Predmet.ProtustrankaFormated>
  <DomainObject.Predmet.ProtustrankaFormatedOIB>
    <izvorni_sadrzaj>  CVIJET d.o.o. POREČ, OIB 48182992624</izvorni_sadrzaj>
    <derivirana_varijabla naziv="DomainObject.Predmet.ProtustrankaFormatedOIB_1">  CVIJET d.o.o. POREČ, OIB 48182992624</derivirana_varijabla>
  </DomainObject.Predmet.ProtustrankaFormatedOIB>
  <DomainObject.Predmet.ProtustrankaFormatedWithAdress>
    <izvorni_sadrzaj> CVIJET d.o.o. POREČ, Mateo Benussi Cio 10, 52440 Poreč</izvorni_sadrzaj>
    <derivirana_varijabla naziv="DomainObject.Predmet.ProtustrankaFormatedWithAdress_1"> CVIJET d.o.o. POREČ, Mateo Benussi Cio 10, 52440 Poreč</derivirana_varijabla>
  </DomainObject.Predmet.ProtustrankaFormatedWithAdress>
  <DomainObject.Predmet.ProtustrankaFormatedWithAdressOIB>
    <izvorni_sadrzaj> CVIJET d.o.o. POREČ, OIB 48182992624, Mateo Benussi Cio 10, 52440 Poreč</izvorni_sadrzaj>
    <derivirana_varijabla naziv="DomainObject.Predmet.ProtustrankaFormatedWithAdressOIB_1"> CVIJET d.o.o. POREČ, OIB 48182992624, Mateo Benussi Cio 10, 52440 Poreč</derivirana_varijabla>
  </DomainObject.Predmet.ProtustrankaFormatedWithAdressOIB>
  <DomainObject.Predmet.ProtustrankaWithAdress>
    <izvorni_sadrzaj>CVIJET d.o.o. POREČ Mateo Benussi Cio 10, 52440 Poreč</izvorni_sadrzaj>
    <derivirana_varijabla naziv="DomainObject.Predmet.ProtustrankaWithAdress_1">CVIJET d.o.o. POREČ Mateo Benussi Cio 10, 52440 Poreč</derivirana_varijabla>
  </DomainObject.Predmet.ProtustrankaWithAdress>
  <DomainObject.Predmet.ProtustrankaWithAdressOIB>
    <izvorni_sadrzaj>CVIJET d.o.o. POREČ, OIB 48182992624, Mateo Benussi Cio 10, 52440 Poreč</izvorni_sadrzaj>
    <derivirana_varijabla naziv="DomainObject.Predmet.ProtustrankaWithAdressOIB_1">CVIJET d.o.o. POREČ, OIB 48182992624, Mateo Benussi Cio 10, 52440 Poreč</derivirana_varijabla>
  </DomainObject.Predmet.ProtustrankaWithAdressOIB>
  <DomainObject.Predmet.ProtustrankaNazivFormated>
    <izvorni_sadrzaj>CVIJET d.o.o. POREČ</izvorni_sadrzaj>
    <derivirana_varijabla naziv="DomainObject.Predmet.ProtustrankaNazivFormated_1">CVIJET d.o.o. POREČ</derivirana_varijabla>
  </DomainObject.Predmet.ProtustrankaNazivFormated>
  <DomainObject.Predmet.ProtustrankaNazivFormatedOIB>
    <izvorni_sadrzaj>CVIJET d.o.o. POREČ, OIB 48182992624</izvorni_sadrzaj>
    <derivirana_varijabla naziv="DomainObject.Predmet.ProtustrankaNazivFormatedOIB_1">CVIJET d.o.o. POREČ, OIB 48182992624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ALDO MEMON, Trst, ITALIJA zastupanog po punomoćniku Odvj. VLADIMIR BERNEŠ</izvorni_sadrzaj>
    <derivirana_varijabla naziv="DomainObject.Predmet.StrankaFormated_1">  ALDO MEMON, Trst, ITALIJA zastupanog po punomoćniku Odvj. VLADIMIR BERNEŠ</derivirana_varijabla>
  </DomainObject.Predmet.StrankaFormated>
  <DomainObject.Predmet.StrankaFormatedOIB>
    <izvorni_sadrzaj>  ALDO MEMON, Trst, ITALIJA, OIB 42401959343 zastupanog po punomoćniku Odvj. VLADIMIR BERNEŠ</izvorni_sadrzaj>
    <derivirana_varijabla naziv="DomainObject.Predmet.StrankaFormatedOIB_1">  ALDO MEMON, Trst, ITALIJA, OIB 42401959343 zastupanog po punomoćniku Odvj. VLADIMIR BERNEŠ</derivirana_varijabla>
  </DomainObject.Predmet.StrankaFormatedOIB>
  <DomainObject.Predmet.StrankaFormatedWithAdress>
    <izvorni_sadrzaj> ALDO MEMON, Trst, ITALIJA, Localita S.m.m. Inferiore 1363, Trst zastupanog po punomoćniku Odvj. VLADIMIR BERNEŠ</izvorni_sadrzaj>
    <derivirana_varijabla naziv="DomainObject.Predmet.StrankaFormatedWithAdress_1"> ALDO MEMON, Trst, ITALIJA, Localita S.m.m. Inferiore 1363, Trst zastupanog po punomoćniku Odvj. VLADIMIR BERNEŠ</derivirana_varijabla>
  </DomainObject.Predmet.StrankaFormatedWithAdress>
  <DomainObject.Predmet.StrankaFormatedWithAdressOIB>
    <izvorni_sadrzaj> ALDO MEMON, Trst, ITALIJA, OIB 42401959343, Localita S.m.m. Inferiore 1363, Trst zastupanog po punomoćniku Odvj. VLADIMIR BERNEŠ</izvorni_sadrzaj>
    <derivirana_varijabla naziv="DomainObject.Predmet.StrankaFormatedWithAdressOIB_1"> ALDO MEMON, Trst, ITALIJA, OIB 42401959343, Localita S.m.m. Inferiore 1363, Trst zastupanog po punomoćniku Odvj. VLADIMIR BERNEŠ</derivirana_varijabla>
  </DomainObject.Predmet.StrankaFormatedWithAdressOIB>
  <DomainObject.Predmet.StrankaWithAdress>
    <izvorni_sadrzaj>ALDO MEMON, Trst, ITALIJA Localita S.m.m. Inferiore 1363,Trst</izvorni_sadrzaj>
    <derivirana_varijabla naziv="DomainObject.Predmet.StrankaWithAdress_1">ALDO MEMON, Trst, ITALIJA Localita S.m.m. Inferiore 1363,Trst</derivirana_varijabla>
  </DomainObject.Predmet.StrankaWithAdress>
  <DomainObject.Predmet.StrankaWithAdressOIB>
    <izvorni_sadrzaj>ALDO MEMON, Trst, ITALIJA, OIB 42401959343, Localita S.m.m. Inferiore 1363,Trst</izvorni_sadrzaj>
    <derivirana_varijabla naziv="DomainObject.Predmet.StrankaWithAdressOIB_1">ALDO MEMON, Trst, ITALIJA, OIB 42401959343, Localita S.m.m. Inferiore 1363,Trst</derivirana_varijabla>
  </DomainObject.Predmet.StrankaWithAdressOIB>
  <DomainObject.Predmet.StrankaNazivFormated>
    <izvorni_sadrzaj>ALDO MEMON, Trst, ITALIJA</izvorni_sadrzaj>
    <derivirana_varijabla naziv="DomainObject.Predmet.StrankaNazivFormated_1">ALDO MEMON, Trst, ITALIJA</derivirana_varijabla>
  </DomainObject.Predmet.StrankaNazivFormated>
  <DomainObject.Predmet.StrankaNazivFormatedOIB>
    <izvorni_sadrzaj>ALDO MEMON, Trst, ITALIJA, OIB 42401959343</izvorni_sadrzaj>
    <derivirana_varijabla naziv="DomainObject.Predmet.StrankaNazivFormatedOIB_1">ALDO MEMON, Trst, ITALIJA, OIB 42401959343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838914.65</izvorni_sadrzaj>
    <derivirana_varijabla naziv="DomainObject.Predmet.TrenutnaVrijednost_1">838914.65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ALDO MEMON, Trst, ITALIJA zastupanog po punomoćniku Odvj. VLADIMIR BERNEŠ</item>
    </izvorni_sadrzaj>
    <derivirana_varijabla naziv="DomainObject.Predmet.StrankaListFormated_1">
      <item>ALDO MEMON, Trst, ITALIJA zastupanog po punomoćniku Odvj. VLADIMIR BERNEŠ</item>
    </derivirana_varijabla>
  </DomainObject.Predmet.StrankaListFormated>
  <DomainObject.Predmet.StrankaListFormatedOIB>
    <izvorni_sadrzaj>
      <item>ALDO MEMON, Trst, ITALIJA, OIB 42401959343 zastupanog po punomoćniku Odvj. VLADIMIR BERNEŠ</item>
    </izvorni_sadrzaj>
    <derivirana_varijabla naziv="DomainObject.Predmet.StrankaListFormatedOIB_1">
      <item>ALDO MEMON, Trst, ITALIJA, OIB 42401959343 zastupanog po punomoćniku Odvj. VLADIMIR BERNEŠ</item>
    </derivirana_varijabla>
  </DomainObject.Predmet.StrankaListFormatedOIB>
  <DomainObject.Predmet.StrankaListFormatedWithAdress>
    <izvorni_sadrzaj>
      <item>ALDO MEMON, Trst, ITALIJA, Localita S.m.m. Inferiore 1363, Trst zastupanog po punomoćniku Odvj. VLADIMIR BERNEŠ</item>
    </izvorni_sadrzaj>
    <derivirana_varijabla naziv="DomainObject.Predmet.StrankaListFormatedWithAdress_1">
      <item>ALDO MEMON, Trst, ITALIJA, Localita S.m.m. Inferiore 1363, Trst zastupanog po punomoćniku Odvj. VLADIMIR BERNEŠ</item>
    </derivirana_varijabla>
  </DomainObject.Predmet.StrankaListFormatedWithAdress>
  <DomainObject.Predmet.StrankaListFormatedWithAdressOIB>
    <izvorni_sadrzaj>
      <item>ALDO MEMON, Trst, ITALIJA, OIB 42401959343, Localita S.m.m. Inferiore 1363, Trst zastupanog po punomoćniku Odvj. VLADIMIR BERNEŠ</item>
    </izvorni_sadrzaj>
    <derivirana_varijabla naziv="DomainObject.Predmet.StrankaListFormatedWithAdressOIB_1">
      <item>ALDO MEMON, Trst, ITALIJA, OIB 42401959343, Localita S.m.m. Inferiore 1363, Trst zastupanog po punomoćniku Odvj. VLADIMIR BERNEŠ</item>
    </derivirana_varijabla>
  </DomainObject.Predmet.StrankaListFormatedWithAdressOIB>
  <DomainObject.Predmet.StrankaListNazivFormated>
    <izvorni_sadrzaj>
      <item>ALDO MEMON, Trst, ITALIJA</item>
    </izvorni_sadrzaj>
    <derivirana_varijabla naziv="DomainObject.Predmet.StrankaListNazivFormated_1">
      <item>ALDO MEMON, Trst, ITALIJA</item>
    </derivirana_varijabla>
  </DomainObject.Predmet.StrankaListNazivFormated>
  <DomainObject.Predmet.StrankaListNazivFormatedOIB>
    <izvorni_sadrzaj>
      <item>ALDO MEMON, Trst, ITALIJA, OIB 42401959343</item>
    </izvorni_sadrzaj>
    <derivirana_varijabla naziv="DomainObject.Predmet.StrankaListNazivFormatedOIB_1">
      <item>ALDO MEMON, Trst, ITALIJA, OIB 42401959343</item>
    </derivirana_varijabla>
  </DomainObject.Predmet.StrankaListNazivFormatedOIB>
  <DomainObject.Predmet.ProtuStrankaListFormated>
    <izvorni_sadrzaj>
      <item>CVIJET d.o.o. POREČ</item>
    </izvorni_sadrzaj>
    <derivirana_varijabla naziv="DomainObject.Predmet.ProtuStrankaListFormated_1">
      <item>CVIJET d.o.o. POREČ</item>
    </derivirana_varijabla>
  </DomainObject.Predmet.ProtuStrankaListFormated>
  <DomainObject.Predmet.ProtuStrankaListFormatedOIB>
    <izvorni_sadrzaj>
      <item>CVIJET d.o.o. POREČ, OIB 48182992624</item>
    </izvorni_sadrzaj>
    <derivirana_varijabla naziv="DomainObject.Predmet.ProtuStrankaListFormatedOIB_1">
      <item>CVIJET d.o.o. POREČ, OIB 48182992624</item>
    </derivirana_varijabla>
  </DomainObject.Predmet.ProtuStrankaListFormatedOIB>
  <DomainObject.Predmet.ProtuStrankaListFormatedWithAdress>
    <izvorni_sadrzaj>
      <item>CVIJET d.o.o. POREČ, Mateo Benussi Cio 10, 52440 Poreč</item>
    </izvorni_sadrzaj>
    <derivirana_varijabla naziv="DomainObject.Predmet.ProtuStrankaListFormatedWithAdress_1">
      <item>CVIJET d.o.o. POREČ, Mateo Benussi Cio 10, 52440 Poreč</item>
    </derivirana_varijabla>
  </DomainObject.Predmet.ProtuStrankaListFormatedWithAdress>
  <DomainObject.Predmet.ProtuStrankaListFormatedWithAdressOIB>
    <izvorni_sadrzaj>
      <item>CVIJET d.o.o. POREČ, OIB 48182992624, Mateo Benussi Cio 10, 52440 Poreč</item>
    </izvorni_sadrzaj>
    <derivirana_varijabla naziv="DomainObject.Predmet.ProtuStrankaListFormatedWithAdressOIB_1">
      <item>CVIJET d.o.o. POREČ, OIB 48182992624, Mateo Benussi Cio 10, 52440 Poreč</item>
    </derivirana_varijabla>
  </DomainObject.Predmet.ProtuStrankaListFormatedWithAdressOIB>
  <DomainObject.Predmet.ProtuStrankaListNazivFormated>
    <izvorni_sadrzaj>
      <item>CVIJET d.o.o. POREČ</item>
    </izvorni_sadrzaj>
    <derivirana_varijabla naziv="DomainObject.Predmet.ProtuStrankaListNazivFormated_1">
      <item>CVIJET d.o.o. POREČ</item>
    </derivirana_varijabla>
  </DomainObject.Predmet.ProtuStrankaListNazivFormated>
  <DomainObject.Predmet.ProtuStrankaListNazivFormatedOIB>
    <izvorni_sadrzaj>
      <item>CVIJET d.o.o. POREČ, OIB 48182992624</item>
    </izvorni_sadrzaj>
    <derivirana_varijabla naziv="DomainObject.Predmet.ProtuStrankaListNazivFormatedOIB_1">
      <item>CVIJET d.o.o. POREČ, OIB 48182992624</item>
    </derivirana_varijabla>
  </DomainObject.Predmet.ProtuStrankaListNazivFormatedOIB>
  <DomainObject.Predmet.OstaliListFormated>
    <izvorni_sadrzaj>
      <item>Odvj. Shain Pacheco Vinković</item>
      <item>Odvj. VLADIMIR BERNEŠ punomoćnik sudionika u postupku ALDO MEMON, Trst, ITALIJA</item>
    </izvorni_sadrzaj>
    <derivirana_varijabla naziv="DomainObject.Predmet.OstaliListFormated_1">
      <item>Odvj. Shain Pacheco Vinković</item>
      <item>Odvj. VLADIMIR BERNEŠ punomoćnik sudionika u postupku ALDO MEMON, Trst, ITALIJA</item>
    </derivirana_varijabla>
  </DomainObject.Predmet.OstaliListFormated>
  <DomainObject.Predmet.OstaliListFormatedOIB>
    <izvorni_sadrzaj>
      <item>Odvj. Shain Pacheco Vinković</item>
      <item>Odvj. VLADIMIR BERNEŠ punomoćnik sudionika u postupku ALDO MEMON, Trst, ITALIJA</item>
    </izvorni_sadrzaj>
    <derivirana_varijabla naziv="DomainObject.Predmet.OstaliListFormatedOIB_1">
      <item>Odvj. Shain Pacheco Vinković</item>
      <item>Odvj. VLADIMIR BERNEŠ punomoćnik sudionika u postupku ALDO MEMON, Trst, ITALIJA</item>
    </derivirana_varijabla>
  </DomainObject.Predmet.OstaliListFormatedOIB>
  <DomainObject.Predmet.OstaliListFormatedWithAdress>
    <izvorni_sadrzaj>
      <item>Odvj. Shain Pacheco Vinković, Giardini 3/III, 52100 Pula</item>
      <item>Odvj. VLADIMIR BERNEŠ, Vukovarska 19, 52440 Poreč punomoćnik sudionika u postupku ALDO MEMON, Trst, ITALIJA</item>
    </izvorni_sadrzaj>
    <derivirana_varijabla naziv="DomainObject.Predmet.OstaliListFormatedWithAdress_1">
      <item>Odvj. Shain Pacheco Vinković, Giardini 3/III, 52100 Pula</item>
      <item>Odvj. VLADIMIR BERNEŠ, Vukovarska 19, 52440 Poreč punomoćnik sudionika u postupku ALDO MEMON, Trst, ITALIJA</item>
    </derivirana_varijabla>
  </DomainObject.Predmet.OstaliListFormatedWithAdress>
  <DomainObject.Predmet.OstaliListFormatedWithAdressOIB>
    <izvorni_sadrzaj>
      <item>Odvj. Shain Pacheco Vinković, Giardini 3/III, 52100 Pula</item>
      <item>Odvj. VLADIMIR BERNEŠ, Vukovarska 19, 52440 Poreč punomoćnik sudionika u postupku ALDO MEMON, Trst, ITALIJA</item>
    </izvorni_sadrzaj>
    <derivirana_varijabla naziv="DomainObject.Predmet.OstaliListFormatedWithAdressOIB_1">
      <item>Odvj. Shain Pacheco Vinković, Giardini 3/III, 52100 Pula</item>
      <item>Odvj. VLADIMIR BERNEŠ, Vukovarska 19, 52440 Poreč punomoćnik sudionika u postupku ALDO MEMON, Trst, ITALIJA</item>
    </derivirana_varijabla>
  </DomainObject.Predmet.OstaliListFormatedWithAdressOIB>
  <DomainObject.Predmet.OstaliListNazivFormated>
    <izvorni_sadrzaj>
      <item>Odvj. Shain Pacheco Vinković</item>
      <item>Odvj. VLADIMIR BERNEŠ</item>
    </izvorni_sadrzaj>
    <derivirana_varijabla naziv="DomainObject.Predmet.OstaliListNazivFormated_1">
      <item>Odvj. Shain Pacheco Vinković</item>
      <item>Odvj. VLADIMIR BERNEŠ</item>
    </derivirana_varijabla>
  </DomainObject.Predmet.OstaliListNazivFormated>
  <DomainObject.Predmet.OstaliListNazivFormatedOIB>
    <izvorni_sadrzaj>
      <item>Odvj. Shain Pacheco Vinković</item>
      <item>Odvj. VLADIMIR BERNEŠ</item>
    </izvorni_sadrzaj>
    <derivirana_varijabla naziv="DomainObject.Predmet.OstaliListNazivFormatedOIB_1">
      <item>Odvj. Shain Pacheco Vinković</item>
      <item>Odvj. VLADIMIR BERNEŠ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ALDO MEMON, Trst, ITALIJA</izvorni_sadrzaj>
    <derivirana_varijabla naziv="DomainObject.Predmet.StrankaIDrugi_1">ALDO MEMON, Trst, ITALIJA</derivirana_varijabla>
  </DomainObject.Predmet.StrankaIDrugi>
  <DomainObject.Predmet.ProtustrankaIDrugi>
    <izvorni_sadrzaj>CVIJET d.o.o. POREČ</izvorni_sadrzaj>
    <derivirana_varijabla naziv="DomainObject.Predmet.ProtustrankaIDrugi_1">CVIJET d.o.o. POREČ</derivirana_varijabla>
  </DomainObject.Predmet.ProtustrankaIDrugi>
  <DomainObject.Predmet.StrankaIDrugiAdressOIB>
    <izvorni_sadrzaj>ALDO MEMON, Trst, ITALIJA, OIB 42401959343, Localita S.m.m. Inferiore 1363, Trst</izvorni_sadrzaj>
    <derivirana_varijabla naziv="DomainObject.Predmet.StrankaIDrugiAdressOIB_1">ALDO MEMON, Trst, ITALIJA, OIB 42401959343, Localita S.m.m. Inferiore 1363, Trst</derivirana_varijabla>
  </DomainObject.Predmet.StrankaIDrugiAdressOIB>
  <DomainObject.Predmet.ProtustrankaIDrugiAdressOIB>
    <izvorni_sadrzaj>CVIJET d.o.o. POREČ, OIB 48182992624, Mateo Benussi Cio 10, 52440 Poreč</izvorni_sadrzaj>
    <derivirana_varijabla naziv="DomainObject.Predmet.ProtustrankaIDrugiAdressOIB_1">CVIJET d.o.o. POREČ, OIB 48182992624, Mateo Benussi Cio 10,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CVIJET d.o.o. POREČ</item>
      <item>Odvj. Shain Pacheco Vinković</item>
      <item>ALDO MEMON, Trst, ITALIJA</item>
      <item>Odvj. VLADIMIR BERNEŠ</item>
    </izvorni_sadrzaj>
    <derivirana_varijabla naziv="DomainObject.Predmet.SudioniciListNaziv_1">
      <item>CVIJET d.o.o. POREČ</item>
      <item>Odvj. Shain Pacheco Vinković</item>
      <item>ALDO MEMON, Trst, ITALIJA</item>
      <item>Odvj. VLADIMIR BERNEŠ</item>
    </derivirana_varijabla>
  </DomainObject.Predmet.SudioniciListNaziv>
  <DomainObject.Predmet.SudioniciListAdressOIB>
    <izvorni_sadrzaj>
      <item>CVIJET d.o.o. POREČ, OIB 48182992624, Mateo Benussi Cio 10,52440 Poreč</item>
      <item>Odvj. Shain Pacheco Vinković, Giardini 3/III,52100 Pula</item>
      <item>ALDO MEMON, Trst, ITALIJA, OIB 42401959343, Localita S.m.m. Inferiore 1363,Trst</item>
      <item>Odvj. VLADIMIR BERNEŠ, Vukovarska 19,52440 Poreč</item>
    </izvorni_sadrzaj>
    <derivirana_varijabla naziv="DomainObject.Predmet.SudioniciListAdressOIB_1">
      <item>CVIJET d.o.o. POREČ, OIB 48182992624, Mateo Benussi Cio 10,52440 Poreč</item>
      <item>Odvj. Shain Pacheco Vinković, Giardini 3/III,52100 Pula</item>
      <item>ALDO MEMON, Trst, ITALIJA, OIB 42401959343, Localita S.m.m. Inferiore 1363,Trst</item>
      <item>Odvj. VLADIMIR BERNEŠ, Vukovarska 19,52440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48182992624</item>
      <item>, OIB null</item>
      <item>, OIB 42401959343</item>
      <item>, OIB null</item>
    </izvorni_sadrzaj>
    <derivirana_varijabla naziv="DomainObject.Predmet.SudioniciListNazivOIB_1">
      <item>, OIB 48182992624</item>
      <item>, OIB null</item>
      <item>, OIB 42401959343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911159-7008-459F-B333-A2303698FC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616</properties:Words>
  <properties:Characters>3302</properties:Characters>
  <properties:Lines>88</properties:Lines>
  <properties:Paragraphs>26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2017-02-20T12:03:00Z</dcterms:created>
  <dc:creator>Jasmina Matika</dc:creator>
  <cp:lastModifiedBy>Jasmina Matika</cp:lastModifiedBy>
  <dcterms:modified xmlns:xsi="http://www.w3.org/2001/XMLSchema-instance" xsi:type="dcterms:W3CDTF">2017-02-20T12:22:00Z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