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5d050" w14:paraId="195d050"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684454">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684454">
        <w:rPr>
          <w:rFonts w:hAnsi="Times New Roman" w:ascii="Times New Roman"/>
          <w:szCs w:val="24"/>
          <w:lang w:val="hr-HR"/>
        </w:rPr>
        <w:t xml:space="preserve">dana </w:t>
      </w:r>
      <w:r w:rsidR="00023090" w:rsidRPr="00684454">
        <w:rPr>
          <w:rFonts w:hAnsi="Times New Roman" w:ascii="Times New Roman"/>
          <w:szCs w:val="24"/>
          <w:lang w:val="hr-HR"/>
        </w:rPr>
        <w:t>4</w:t>
      </w:r>
      <w:r w:rsidR="00E33D94" w:rsidRPr="00684454">
        <w:rPr>
          <w:rFonts w:hAnsi="Times New Roman" w:ascii="Times New Roman"/>
          <w:szCs w:val="24"/>
          <w:lang w:val="hr-HR"/>
        </w:rPr>
        <w:t xml:space="preserve">. </w:t>
      </w:r>
      <w:r w:rsidR="00B73723" w:rsidRPr="00684454">
        <w:rPr>
          <w:rFonts w:hAnsi="Times New Roman" w:ascii="Times New Roman"/>
          <w:szCs w:val="24"/>
          <w:lang w:val="hr-HR"/>
        </w:rPr>
        <w:t>prosinca</w:t>
      </w:r>
      <w:r w:rsidR="00356950" w:rsidRPr="00684454">
        <w:rPr>
          <w:rFonts w:hAnsi="Times New Roman" w:ascii="Times New Roman"/>
          <w:szCs w:val="24"/>
          <w:lang w:val="hr-HR"/>
        </w:rPr>
        <w:t xml:space="preserve"> 201</w:t>
      </w:r>
      <w:r w:rsidR="003B6D92" w:rsidRPr="00684454">
        <w:rPr>
          <w:rFonts w:hAnsi="Times New Roman" w:ascii="Times New Roman"/>
          <w:szCs w:val="24"/>
          <w:lang w:val="hr-HR"/>
        </w:rPr>
        <w:t>7</w:t>
      </w:r>
      <w:r w:rsidRPr="00684454">
        <w:rPr>
          <w:rFonts w:hAnsi="Times New Roman" w:ascii="Times New Roman"/>
          <w:szCs w:val="24"/>
          <w:lang w:val="hr-HR"/>
        </w:rPr>
        <w:t>.</w:t>
      </w:r>
      <w:r w:rsidR="003C4159" w:rsidRPr="00684454">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0C16AF">
        <w:rPr>
          <w:rFonts w:hAnsi="Times New Roman" w:ascii="Times New Roman"/>
          <w:szCs w:val="24"/>
          <w:lang w:val="hr-HR"/>
        </w:rPr>
        <w:t xml:space="preserve">vjerovnika </w:t>
      </w:r>
      <w:r w:rsidR="007856B8">
        <w:rPr>
          <w:rFonts w:hAnsi="Times New Roman" w:ascii="Times New Roman"/>
          <w:szCs w:val="24"/>
          <w:lang w:val="hr-HR"/>
        </w:rPr>
        <w:t xml:space="preserve"> ZAGREBAČKA BANKA d.d.</w:t>
      </w:r>
      <w:r w:rsidR="00DE5208">
        <w:rPr>
          <w:rFonts w:hAnsi="Times New Roman" w:ascii="Times New Roman"/>
          <w:szCs w:val="24"/>
          <w:lang w:val="hr-HR"/>
        </w:rPr>
        <w:t xml:space="preserve">, </w:t>
      </w:r>
      <w:r w:rsidR="00DE5208" w:rsidRPr="00DE5208">
        <w:rPr>
          <w:rFonts w:hAnsi="Times New Roman" w:ascii="Times New Roman"/>
          <w:szCs w:val="24"/>
          <w:lang w:val="hr-HR"/>
        </w:rPr>
        <w:t>Zagreb, Trg bana Josipa Jelačića 10</w:t>
      </w:r>
      <w:r w:rsidR="00DE5208">
        <w:rPr>
          <w:rFonts w:hAnsi="Times New Roman" w:ascii="Times New Roman"/>
          <w:szCs w:val="24"/>
          <w:lang w:val="hr-HR"/>
        </w:rPr>
        <w:t xml:space="preserve">, </w:t>
      </w:r>
      <w:r w:rsidR="007856B8">
        <w:rPr>
          <w:rFonts w:hAnsi="Times New Roman" w:ascii="Times New Roman"/>
          <w:szCs w:val="24"/>
          <w:lang w:val="hr-HR"/>
        </w:rPr>
        <w:t xml:space="preserve">OIB </w:t>
      </w:r>
      <w:r w:rsidR="00DE5208">
        <w:rPr>
          <w:rFonts w:hAnsi="Times New Roman" w:ascii="Times New Roman"/>
          <w:szCs w:val="24"/>
          <w:lang w:val="hr-HR"/>
        </w:rPr>
        <w:t>92963223473</w:t>
      </w:r>
      <w:r w:rsidR="00907579">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DE5208">
        <w:rPr>
          <w:rFonts w:hAnsi="Times New Roman" w:ascii="Times New Roman"/>
          <w:szCs w:val="24"/>
          <w:lang w:val="hr-HR"/>
        </w:rPr>
        <w:t xml:space="preserve">PET-PROM ULAGANJA d.d., </w:t>
      </w:r>
      <w:r w:rsidR="00DE5208" w:rsidRPr="00DE5208">
        <w:rPr>
          <w:rFonts w:hAnsi="Times New Roman" w:ascii="Times New Roman"/>
          <w:szCs w:val="24"/>
          <w:lang w:val="hr-HR"/>
        </w:rPr>
        <w:t>Zagreb, Marijana Čavića 1/a</w:t>
      </w:r>
      <w:r w:rsidR="00DE5208">
        <w:rPr>
          <w:rFonts w:hAnsi="Times New Roman" w:ascii="Times New Roman"/>
          <w:szCs w:val="24"/>
          <w:lang w:val="hr-HR"/>
        </w:rPr>
        <w:t>, OIB 77713684270</w:t>
      </w:r>
      <w:r w:rsidRPr="00F23F7B">
        <w:rPr>
          <w:rFonts w:hAnsi="Times New Roman" w:ascii="Times New Roman"/>
          <w:szCs w:val="24"/>
          <w:lang w:val="hr-HR"/>
        </w:rPr>
        <w:t xml:space="preserve"> u iznosu od </w:t>
      </w:r>
      <w:r w:rsidR="00DE5208">
        <w:rPr>
          <w:rFonts w:hAnsi="Times New Roman" w:ascii="Times New Roman"/>
          <w:szCs w:val="24"/>
          <w:lang w:val="hr-HR"/>
        </w:rPr>
        <w:t>9.440,00</w:t>
      </w:r>
      <w:r w:rsidR="00650AA4" w:rsidRPr="00B313F4">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0C16AF">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831CBB">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684454">
      <w:pPr>
        <w:jc w:val="center"/>
        <w:rPr>
          <w:rFonts w:hAnsi="Times New Roman" w:ascii="Times New Roman"/>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684454">
        <w:rPr>
          <w:rFonts w:hAnsi="Times New Roman" w:ascii="Times New Roman"/>
          <w:szCs w:val="24"/>
          <w:lang w:val="hr-HR"/>
        </w:rPr>
        <w:t xml:space="preserve">, </w:t>
      </w:r>
      <w:r w:rsidR="00684454" w:rsidRPr="00684454">
        <w:rPr>
          <w:rFonts w:hAnsi="Times New Roman" w:ascii="Times New Roman"/>
          <w:szCs w:val="24"/>
          <w:lang w:val="hr-HR"/>
        </w:rPr>
        <w:t>4</w:t>
      </w:r>
      <w:r w:rsidR="00E33D94" w:rsidRPr="00684454">
        <w:rPr>
          <w:rFonts w:hAnsi="Times New Roman" w:ascii="Times New Roman"/>
          <w:szCs w:val="24"/>
          <w:lang w:val="hr-HR"/>
        </w:rPr>
        <w:t xml:space="preserve">. </w:t>
      </w:r>
      <w:r w:rsidR="00B73723" w:rsidRPr="00684454">
        <w:rPr>
          <w:rFonts w:hAnsi="Times New Roman" w:ascii="Times New Roman"/>
          <w:szCs w:val="24"/>
          <w:lang w:val="hr-HR"/>
        </w:rPr>
        <w:t>prosinca</w:t>
      </w:r>
      <w:r w:rsidR="00356950" w:rsidRPr="00684454">
        <w:rPr>
          <w:rFonts w:hAnsi="Times New Roman" w:ascii="Times New Roman"/>
          <w:szCs w:val="24"/>
          <w:lang w:val="hr-HR"/>
        </w:rPr>
        <w:t xml:space="preserve"> 201</w:t>
      </w:r>
      <w:r w:rsidR="003B6D92" w:rsidRPr="00684454">
        <w:rPr>
          <w:rFonts w:hAnsi="Times New Roman" w:ascii="Times New Roman"/>
          <w:szCs w:val="24"/>
          <w:lang w:val="hr-HR"/>
        </w:rPr>
        <w:t>7</w:t>
      </w:r>
      <w:r w:rsidR="00CE6A17" w:rsidRPr="0068445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684454">
        <w:rPr>
          <w:rFonts w:hAnsi="Times New Roman" w:ascii="Times New Roman"/>
          <w:szCs w:val="24"/>
          <w:lang w:val="hr-HR"/>
        </w:rPr>
        <w:t xml:space="preserve"> </w:t>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1C40BA">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1C40BA" w:rsidP="001C40BA" w:rsidR="001C40BA" w:rsidRPr="001C40BA">
      <w:pPr>
        <w:ind w:left="5040"/>
        <w:rPr>
          <w:rFonts w:hAnsi="Times New Roman" w:ascii="Times New Roman"/>
        </w:rPr>
      </w:pPr>
      <w:r w:rsidRPr="001C40BA">
        <w:rPr>
          <w:rFonts w:hAnsi="Times New Roman" w:ascii="Times New Roman"/>
        </w:rPr>
        <w:t>Za točnost otpravka-ovlašteni službenik</w:t>
      </w:r>
    </w:p>
    <w:p w:rsidRDefault="001C40BA" w:rsidP="001C40BA" w:rsidR="001C40BA" w:rsidRPr="001C40BA">
      <w:pPr>
        <w:ind w:left="5040"/>
        <w:rPr>
          <w:rFonts w:hAnsi="Times New Roman" w:ascii="Times New Roman"/>
        </w:rPr>
      </w:pPr>
      <w:r w:rsidRPr="001C40BA">
        <w:rPr>
          <w:rFonts w:hAnsi="Times New Roman" w:ascii="Times New Roman"/>
        </w:rPr>
        <w:tab/>
        <w:t xml:space="preserve">   Monika Grbac</w:t>
      </w:r>
    </w:p>
    <w:p w:rsidRDefault="007255ED" w:rsidP="001C40BA" w:rsidR="00D11390" w:rsidRPr="000A694E">
      <w:pPr>
        <w:ind w:left="284"/>
        <w:jc w:val="both"/>
        <w:rPr>
          <w:color w:val="FF0000"/>
          <w:lang w:val="hr-HR"/>
        </w:rPr>
      </w:pPr>
      <w:r w:rsidRPr="000A694E">
        <w:rPr>
          <w:rFonts w:hAnsi="Times New Roman" w:ascii="Times New Roman"/>
          <w:lang w:val="hr-HR"/>
        </w:rPr>
        <w:t xml:space="preserve"> </w:t>
      </w:r>
    </w:p>
    <w:sectPr w:rsidSect="00E33D94"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1C40BA" w:rsidRPr="001C40BA">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1C40BA">
      <w:rPr>
        <w:rFonts w:hAnsi="Times New Roman" w:ascii="Times New Roman"/>
        <w:lang w:val="hr-HR"/>
      </w:rPr>
      <w:t>1728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05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3090"/>
    <w:rsid w:val="00026542"/>
    <w:rsid w:val="0003673A"/>
    <w:rsid w:val="0004146E"/>
    <w:rsid w:val="00042342"/>
    <w:rsid w:val="000449CE"/>
    <w:rsid w:val="00056CC9"/>
    <w:rsid w:val="00070409"/>
    <w:rsid w:val="000833AD"/>
    <w:rsid w:val="0008499F"/>
    <w:rsid w:val="000A4BD5"/>
    <w:rsid w:val="000A694E"/>
    <w:rsid w:val="000B484D"/>
    <w:rsid w:val="000B5E60"/>
    <w:rsid w:val="000C16AF"/>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40BA"/>
    <w:rsid w:val="001C50E0"/>
    <w:rsid w:val="001D196A"/>
    <w:rsid w:val="001D55CE"/>
    <w:rsid w:val="001D5A36"/>
    <w:rsid w:val="001D7140"/>
    <w:rsid w:val="001F29E9"/>
    <w:rsid w:val="002061C9"/>
    <w:rsid w:val="00225476"/>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8314F"/>
    <w:rsid w:val="00396312"/>
    <w:rsid w:val="003A0F3B"/>
    <w:rsid w:val="003B6D92"/>
    <w:rsid w:val="003B744E"/>
    <w:rsid w:val="003C049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823"/>
    <w:rsid w:val="00674CC3"/>
    <w:rsid w:val="00680E0A"/>
    <w:rsid w:val="00684454"/>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44DC8"/>
    <w:rsid w:val="00751E64"/>
    <w:rsid w:val="00763E10"/>
    <w:rsid w:val="00765A7B"/>
    <w:rsid w:val="007745BA"/>
    <w:rsid w:val="00774A01"/>
    <w:rsid w:val="00783DB9"/>
    <w:rsid w:val="007856B8"/>
    <w:rsid w:val="00792B17"/>
    <w:rsid w:val="00795B6E"/>
    <w:rsid w:val="007A455D"/>
    <w:rsid w:val="007C001B"/>
    <w:rsid w:val="007C1894"/>
    <w:rsid w:val="007C4176"/>
    <w:rsid w:val="007C700A"/>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E1545"/>
    <w:rsid w:val="00907579"/>
    <w:rsid w:val="00910AE8"/>
    <w:rsid w:val="00927F71"/>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6BAA"/>
    <w:rsid w:val="00C15282"/>
    <w:rsid w:val="00C177DA"/>
    <w:rsid w:val="00C20D71"/>
    <w:rsid w:val="00C21790"/>
    <w:rsid w:val="00C260EB"/>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0FC6"/>
    <w:rsid w:val="00CA5D13"/>
    <w:rsid w:val="00CA67D4"/>
    <w:rsid w:val="00CA7275"/>
    <w:rsid w:val="00CB11A8"/>
    <w:rsid w:val="00CC1919"/>
    <w:rsid w:val="00CC1EF7"/>
    <w:rsid w:val="00CC2CF0"/>
    <w:rsid w:val="00CC593A"/>
    <w:rsid w:val="00CD3622"/>
    <w:rsid w:val="00CE6A17"/>
    <w:rsid w:val="00CE6C59"/>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E5208"/>
    <w:rsid w:val="00DF0C7E"/>
    <w:rsid w:val="00E00370"/>
    <w:rsid w:val="00E040AA"/>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72358"/>
    <w:rsid w:val="00F83D21"/>
    <w:rsid w:val="00FA10E1"/>
    <w:rsid w:val="00FA135A"/>
    <w:rsid w:val="00FA361B"/>
    <w:rsid w:val="00FA4733"/>
    <w:rsid w:val="00FB0EF7"/>
    <w:rsid w:val="00FB7246"/>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C21790"/>
    <w:rPr>
      <w:color w:val="808080"/>
      <w:bdr w:space="0" w:sz="0" w:color="auto" w:val="none"/>
      <w:shd w:fill="auto" w:color="auto" w:val="clear"/>
    </w:rPr>
  </w:style>
  <w:style w:customStyle="true" w:styleId="eSPISCCParagraphDefaultFont" w:type="character">
    <w:name w:val="eSPIS_CC_Paragraph Default Font"/>
    <w:basedOn w:val="Zadanifontodlomka"/>
    <w:rsid w:val="00C217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179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217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17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C21790"/>
    <w:rPr>
      <w:color w:val="808080"/>
      <w:bdr w:color="auto" w:space="0" w:sz="0" w:val="none"/>
      <w:shd w:color="auto" w:fill="auto" w:val="clear"/>
    </w:rPr>
  </w:style>
  <w:style w:customStyle="1" w:styleId="eSPISCCParagraphDefaultFont" w:type="character">
    <w:name w:val="eSPIS_CC_Paragraph Default Font"/>
    <w:basedOn w:val="Zadanifontodlomka"/>
    <w:rsid w:val="00C217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179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217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17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St-1138/2017-1728</izvorni_sadrzaj>
    <derivirana_varijabla naziv="DomainObject.Oznaka_1">St-1138/2017-1728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St-1138/2017-1728</izvorni_sadrzaj>
    <derivirana_varijabla naziv="DomainObject.PoslovniBrojDokumenta_1">St-1138/2017-1728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1005</properties:Words>
  <properties:Characters>5510</properties:Characters>
  <properties:Lines>98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2017-12-04T13:28:00Z</dcterms:created>
  <dc:creator>Sudsko vijeæe</dc:creator>
  <cp:lastModifiedBy>Monika Grbac</cp:lastModifiedBy>
  <cp:lastPrinted>2017-12-04T13:32:00Z</cp:lastPrinted>
  <dcterms:modified xmlns:xsi="http://www.w3.org/2001/XMLSchema-instance" xsi:type="dcterms:W3CDTF">2017-12-04T13:32:00Z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St-1138/2017-1728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