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483f" w14:paraId="52a483f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7A475E">
        <w:t>1680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>Financijska agencija Regionalni centar Osijek, za otvaranje stečajnog  postupka nad dužnikom</w:t>
      </w:r>
      <w:r w:rsidR="00981F79">
        <w:t xml:space="preserve"> </w:t>
      </w:r>
      <w:r w:rsidR="007A475E" w:rsidRPr="007A475E">
        <w:t>UGO PARK j.d.o.o.</w:t>
      </w:r>
      <w:r w:rsidR="007A475E">
        <w:t xml:space="preserve"> za ugostiteljstvo, trgovinu i usluge, Osijek, </w:t>
      </w:r>
      <w:proofErr w:type="spellStart"/>
      <w:r w:rsidR="007A475E">
        <w:t>Sjenjak</w:t>
      </w:r>
      <w:proofErr w:type="spellEnd"/>
      <w:r w:rsidR="007A475E">
        <w:t xml:space="preserve"> 32, </w:t>
      </w:r>
      <w:r w:rsidR="004741CF">
        <w:t xml:space="preserve"> </w:t>
      </w:r>
      <w:r w:rsidR="005953D8">
        <w:t>MBS</w:t>
      </w:r>
      <w:r w:rsidR="00446389">
        <w:t>:</w:t>
      </w:r>
      <w:r w:rsidR="005953D8">
        <w:t xml:space="preserve"> </w:t>
      </w:r>
      <w:r w:rsidR="007A475E" w:rsidRPr="007A475E">
        <w:t>030176833</w:t>
      </w:r>
      <w:r w:rsidR="005953D8">
        <w:t>, OIB</w:t>
      </w:r>
      <w:r w:rsidR="00446389">
        <w:t>:</w:t>
      </w:r>
      <w:r w:rsidR="00981F79">
        <w:t xml:space="preserve"> </w:t>
      </w:r>
      <w:r w:rsidR="007A475E" w:rsidRPr="007A475E">
        <w:t>06681826126</w:t>
      </w:r>
      <w:r w:rsidR="0072710A">
        <w:t xml:space="preserve">, </w:t>
      </w:r>
      <w:r w:rsidR="003B4C28">
        <w:t xml:space="preserve">dana </w:t>
      </w:r>
      <w:r w:rsidR="007A475E">
        <w:t>18</w:t>
      </w:r>
      <w:r w:rsidR="00775821">
        <w:t xml:space="preserve">. </w:t>
      </w:r>
      <w:r w:rsidR="007A475E">
        <w:t>prosinca</w:t>
      </w:r>
      <w:r w:rsidR="00380E90">
        <w:t xml:space="preserve"> </w:t>
      </w:r>
      <w:r w:rsidR="00DD2365">
        <w:t>201</w:t>
      </w:r>
      <w:r w:rsidR="00935FE4">
        <w:t>7</w:t>
      </w:r>
      <w:r w:rsidR="00775821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</w:t>
      </w:r>
      <w:r w:rsidR="007A475E">
        <w:t xml:space="preserve">Mirta </w:t>
      </w:r>
      <w:proofErr w:type="spellStart"/>
      <w:r w:rsidR="007A475E">
        <w:t>Tepšić</w:t>
      </w:r>
      <w:proofErr w:type="spellEnd"/>
      <w:r w:rsidR="007A475E">
        <w:t xml:space="preserve">, Osijek, </w:t>
      </w:r>
      <w:proofErr w:type="spellStart"/>
      <w:r w:rsidR="007A475E">
        <w:t>Sjenjak</w:t>
      </w:r>
      <w:proofErr w:type="spellEnd"/>
      <w:r w:rsidR="007A475E">
        <w:t xml:space="preserve"> 32, OIB: 81871214771</w:t>
      </w:r>
      <w:r w:rsidR="00446389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775821">
        <w:t>1</w:t>
      </w:r>
      <w:r w:rsidR="007A475E">
        <w:t>680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7A475E" w:rsidRPr="007A475E">
        <w:t>UGO PARK j.d.o.o.</w:t>
      </w:r>
      <w:r w:rsidR="007A475E">
        <w:t xml:space="preserve"> za ugostiteljstvo, trgovinu i usluge, Osijek, </w:t>
      </w:r>
      <w:proofErr w:type="spellStart"/>
      <w:r w:rsidR="007A475E">
        <w:t>Sjenjak</w:t>
      </w:r>
      <w:proofErr w:type="spellEnd"/>
      <w:r w:rsidR="007A475E">
        <w:t xml:space="preserve"> 32,  MBS: </w:t>
      </w:r>
      <w:r w:rsidR="007A475E" w:rsidRPr="007A475E">
        <w:t>030176833</w:t>
      </w:r>
      <w:r w:rsidR="007A475E">
        <w:t xml:space="preserve">, OIB: </w:t>
      </w:r>
      <w:r w:rsidR="007A475E" w:rsidRPr="007A475E">
        <w:t>06681826126</w:t>
      </w:r>
      <w:r w:rsidR="007A475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7A475E">
        <w:t xml:space="preserve">Mirta </w:t>
      </w:r>
      <w:proofErr w:type="spellStart"/>
      <w:r w:rsidR="007A475E">
        <w:t>Tepšić</w:t>
      </w:r>
      <w:proofErr w:type="spellEnd"/>
      <w:r w:rsidR="007A475E">
        <w:t xml:space="preserve">, Osijek, </w:t>
      </w:r>
      <w:proofErr w:type="spellStart"/>
      <w:r w:rsidR="007A475E">
        <w:t>Sjenjak</w:t>
      </w:r>
      <w:proofErr w:type="spellEnd"/>
      <w:r w:rsidR="007A475E">
        <w:t xml:space="preserve"> 32, OIB: 81871214771</w:t>
      </w:r>
      <w:r w:rsidR="00775821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7A475E">
        <w:t xml:space="preserve">Mirta </w:t>
      </w:r>
      <w:proofErr w:type="spellStart"/>
      <w:r w:rsidR="007A475E">
        <w:t>Tepšić</w:t>
      </w:r>
      <w:proofErr w:type="spellEnd"/>
      <w:r w:rsidR="007A475E">
        <w:t xml:space="preserve">, Osijek, </w:t>
      </w:r>
      <w:proofErr w:type="spellStart"/>
      <w:r w:rsidR="007A475E">
        <w:t>Sjenjak</w:t>
      </w:r>
      <w:proofErr w:type="spellEnd"/>
      <w:r w:rsidR="007A475E">
        <w:t xml:space="preserve"> 32, OIB: 81871214771</w:t>
      </w:r>
      <w:r w:rsidR="00775821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7A475E">
        <w:t xml:space="preserve">Mirta </w:t>
      </w:r>
      <w:proofErr w:type="spellStart"/>
      <w:r w:rsidR="007A475E">
        <w:t>Tepšić</w:t>
      </w:r>
      <w:proofErr w:type="spellEnd"/>
      <w:r w:rsidR="007A475E">
        <w:t xml:space="preserve">, Osijek, </w:t>
      </w:r>
      <w:proofErr w:type="spellStart"/>
      <w:r w:rsidR="007A475E">
        <w:t>Sjenjak</w:t>
      </w:r>
      <w:proofErr w:type="spellEnd"/>
      <w:r w:rsidR="007A475E">
        <w:t xml:space="preserve"> 32, OIB: 81871214771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7A475E" w:rsidP="007A475E" w:rsidR="007A475E">
      <w:pPr>
        <w:jc w:val="right"/>
      </w:pPr>
      <w:r>
        <w:t>6 St-1680/17-3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7A475E">
        <w:t xml:space="preserve">Mirta </w:t>
      </w:r>
      <w:proofErr w:type="spellStart"/>
      <w:r w:rsidR="007A475E">
        <w:t>Tepšić</w:t>
      </w:r>
      <w:proofErr w:type="spellEnd"/>
      <w:r w:rsidR="007A475E">
        <w:t xml:space="preserve">, Osijek, </w:t>
      </w:r>
      <w:proofErr w:type="spellStart"/>
      <w:r w:rsidR="007A475E">
        <w:t>Sjenjak</w:t>
      </w:r>
      <w:proofErr w:type="spellEnd"/>
      <w:r w:rsidR="007A475E">
        <w:t xml:space="preserve"> 32, OIB: 81871214771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981F79">
        <w:t xml:space="preserve">Osijeku </w:t>
      </w:r>
      <w:r w:rsidR="007A475E">
        <w:t>18</w:t>
      </w:r>
      <w:r w:rsidR="00A66093">
        <w:t xml:space="preserve">. </w:t>
      </w:r>
      <w:r w:rsidR="007A475E">
        <w:t>prosinca</w:t>
      </w:r>
      <w:r w:rsidR="00A66093">
        <w:t xml:space="preserve"> </w:t>
      </w:r>
      <w:r w:rsidR="00DD2365">
        <w:t>201</w:t>
      </w:r>
      <w:r w:rsidR="00A66093">
        <w:t>7</w:t>
      </w:r>
      <w:r w:rsidR="00446389">
        <w:t>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7A475E" w:rsidP="007A475E" w:rsidR="007A475E">
      <w:pPr>
        <w:numPr>
          <w:ilvl w:val="0"/>
          <w:numId w:val="6"/>
        </w:numPr>
        <w:jc w:val="both"/>
      </w:pPr>
      <w:r>
        <w:t xml:space="preserve">Mirta </w:t>
      </w:r>
      <w:proofErr w:type="spellStart"/>
      <w:r>
        <w:t>Tepšić</w:t>
      </w:r>
      <w:proofErr w:type="spellEnd"/>
      <w:r>
        <w:t xml:space="preserve">, Osijek, </w:t>
      </w:r>
      <w:proofErr w:type="spellStart"/>
      <w:r>
        <w:t>Sjenjak</w:t>
      </w:r>
      <w:proofErr w:type="spellEnd"/>
      <w:r>
        <w:t xml:space="preserve"> 32,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A475E">
        <w:t>18</w:t>
      </w:r>
      <w:r w:rsidR="002A3507">
        <w:t>/1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0E" w:rsidR="00C5520E">
      <w:r>
        <w:separator/>
      </w:r>
    </w:p>
  </w:endnote>
  <w:endnote w:id="0" w:type="continuationSeparator">
    <w:p w:rsidRDefault="00C5520E" w:rsidR="00C55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0E" w:rsidR="00C5520E">
      <w:r>
        <w:separator/>
      </w:r>
    </w:p>
  </w:footnote>
  <w:footnote w:id="0" w:type="continuationSeparator">
    <w:p w:rsidRDefault="00C5520E" w:rsidR="00C55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458D5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7627D"/>
    <w:rsid w:val="00291B9C"/>
    <w:rsid w:val="002A3507"/>
    <w:rsid w:val="002B50CD"/>
    <w:rsid w:val="002C6560"/>
    <w:rsid w:val="002D412A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76CBD"/>
    <w:rsid w:val="00380E90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46389"/>
    <w:rsid w:val="00451DD6"/>
    <w:rsid w:val="00461279"/>
    <w:rsid w:val="00470B34"/>
    <w:rsid w:val="004741CF"/>
    <w:rsid w:val="004806AD"/>
    <w:rsid w:val="00497410"/>
    <w:rsid w:val="004A5BA8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1B3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75821"/>
    <w:rsid w:val="00786F1E"/>
    <w:rsid w:val="007A475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81F79"/>
    <w:rsid w:val="00994095"/>
    <w:rsid w:val="0099595A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8294D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584D"/>
    <w:rsid w:val="00C26291"/>
    <w:rsid w:val="00C34EAB"/>
    <w:rsid w:val="00C3548B"/>
    <w:rsid w:val="00C5520E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450EB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0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0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7588E-931F-4246-8CF9-8A20CC4D9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2460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2017-12-18T12:55:00Z</dcterms:created>
  <dc:creator>hermanj</dc:creator>
  <cp:lastModifiedBy>Snježana Markotić Jurić</cp:lastModifiedBy>
  <cp:lastPrinted>2017-12-18T12:54:00Z</cp:lastPrinted>
  <dcterms:modified xmlns:xsi="http://www.w3.org/2001/XMLSchema-instance" xsi:type="dcterms:W3CDTF">2017-12-18T12:57:00Z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