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fcb7" w14:paraId="485fcb7" w:rsidRDefault="00AE649C" w:rsidP="00FA5B5E" w:rsidR="00AE649C" w:rsidRPr="00B76F3C">
      <w:pPr>
        <w:pStyle w:val="Naslov3"/>
        <w15:collapsed w:val="false"/>
      </w:pPr>
    </w:p>
    <w:p w:rsidRDefault="000A0AD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A0AD6" w:rsidP="000A0AD6" w:rsidR="000A0AD6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 St-40/2015-11.</w:t>
      </w:r>
    </w:p>
    <w:p w:rsidRDefault="000A0AD6" w:rsidP="000A0AD6" w:rsidR="000A0AD6">
      <w:pPr>
        <w:rPr>
          <w:rFonts w:hAnsi="Arial" w:ascii="Arial"/>
        </w:rPr>
      </w:pPr>
    </w:p>
    <w:p w:rsidRDefault="000A0AD6" w:rsidP="000A0AD6" w:rsidR="000A0AD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 G L A S</w:t>
      </w:r>
    </w:p>
    <w:p w:rsidRDefault="000A0AD6" w:rsidP="000A0AD6" w:rsidR="000A0AD6">
      <w:pPr>
        <w:jc w:val="both"/>
        <w:rPr>
          <w:rFonts w:hAnsi="Arial" w:ascii="Arial"/>
        </w:rPr>
      </w:pPr>
    </w:p>
    <w:p w:rsidRDefault="000A0AD6" w:rsidP="000A0AD6" w:rsidR="000A0AD6">
      <w:pPr>
        <w:ind w:firstLine="720"/>
        <w:jc w:val="both"/>
        <w:rPr>
          <w:rFonts w:hAnsi="Arial" w:ascii="Arial"/>
          <w:b/>
        </w:rPr>
      </w:pPr>
      <w:r>
        <w:rPr>
          <w:rFonts w:hAnsi="Arial" w:ascii="Arial"/>
        </w:rPr>
        <w:t xml:space="preserve">TRGOVAČKI SUD U BJELOVARU, rješenjem ovog suda pod poslovnim brojem St-40/2015-10 od 15. prosinca 2015. godine nad dužnikom TERMOSAN d.o.o. iz </w:t>
      </w:r>
      <w:proofErr w:type="spellStart"/>
      <w:r>
        <w:rPr>
          <w:rFonts w:hAnsi="Arial" w:ascii="Arial"/>
        </w:rPr>
        <w:t>Letičana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Letičani</w:t>
      </w:r>
      <w:proofErr w:type="spellEnd"/>
      <w:r>
        <w:rPr>
          <w:rFonts w:hAnsi="Arial" w:ascii="Arial"/>
        </w:rPr>
        <w:t xml:space="preserve"> 39, OIB 69232223304, riješio je: </w:t>
      </w:r>
    </w:p>
    <w:p w:rsidRDefault="000A0AD6" w:rsidP="000A0AD6" w:rsidR="000A0AD6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I. </w:t>
      </w:r>
      <w:r>
        <w:rPr>
          <w:rFonts w:cs="Arial" w:hAnsi="Arial" w:ascii="Arial"/>
          <w:b/>
          <w:noProof/>
        </w:rPr>
        <w:t>Otvara se stečajni postupak</w:t>
      </w:r>
      <w:r>
        <w:rPr>
          <w:rFonts w:cs="Arial" w:hAnsi="Arial" w:ascii="Arial"/>
          <w:noProof/>
        </w:rPr>
        <w:t xml:space="preserve"> nad dužnikom </w:t>
      </w:r>
      <w:r>
        <w:rPr>
          <w:rFonts w:hAnsi="Arial" w:ascii="Arial"/>
        </w:rPr>
        <w:t xml:space="preserve">TERMOSAN d.o.o. iz </w:t>
      </w:r>
      <w:proofErr w:type="spellStart"/>
      <w:r>
        <w:rPr>
          <w:rFonts w:hAnsi="Arial" w:ascii="Arial"/>
        </w:rPr>
        <w:t>Letičana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Letičani</w:t>
      </w:r>
      <w:proofErr w:type="spellEnd"/>
      <w:r>
        <w:rPr>
          <w:rFonts w:hAnsi="Arial" w:ascii="Arial"/>
        </w:rPr>
        <w:t xml:space="preserve"> 39, OIB 69232223304.</w:t>
      </w:r>
    </w:p>
    <w:p w:rsidRDefault="000A0AD6" w:rsidP="000A0AD6" w:rsidR="000A0AD6">
      <w:pPr>
        <w:ind w:left="720"/>
        <w:jc w:val="both"/>
        <w:rPr>
          <w:rFonts w:cs="Arial" w:hAnsi="Arial" w:ascii="Arial"/>
          <w:noProof/>
          <w:szCs w:val="20"/>
        </w:rPr>
      </w:pPr>
      <w:r>
        <w:rPr>
          <w:rFonts w:cs="Arial" w:hAnsi="Arial" w:ascii="Arial"/>
          <w:noProof/>
        </w:rPr>
        <w:t xml:space="preserve">II. Za stečajnog upravitelja imenuje se Marko Čačić, dipl.ing. iz Novske, Osječka 217, OIB 71598929328. </w:t>
      </w:r>
    </w:p>
    <w:p w:rsidRDefault="000A0AD6" w:rsidP="000A0AD6" w:rsidR="000A0AD6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 </w:t>
      </w:r>
      <w:r>
        <w:rPr>
          <w:rFonts w:cs="Arial" w:hAnsi="Arial" w:ascii="Arial"/>
          <w:b/>
          <w:noProof/>
        </w:rPr>
        <w:t>Zaključuje se stečajni postupak</w:t>
      </w:r>
      <w:r>
        <w:rPr>
          <w:rFonts w:cs="Arial" w:hAnsi="Arial" w:ascii="Arial"/>
          <w:noProof/>
        </w:rPr>
        <w:t xml:space="preserve"> nad dužnikom </w:t>
      </w:r>
      <w:r>
        <w:rPr>
          <w:rFonts w:hAnsi="Arial" w:ascii="Arial"/>
        </w:rPr>
        <w:t xml:space="preserve">TERMOSAN d.o.o. iz </w:t>
      </w:r>
      <w:proofErr w:type="spellStart"/>
      <w:r>
        <w:rPr>
          <w:rFonts w:hAnsi="Arial" w:ascii="Arial"/>
        </w:rPr>
        <w:t>Letičana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Letičani</w:t>
      </w:r>
      <w:proofErr w:type="spellEnd"/>
      <w:r>
        <w:rPr>
          <w:rFonts w:hAnsi="Arial" w:ascii="Arial"/>
        </w:rPr>
        <w:t xml:space="preserve"> 39, OIB 69232223304.</w:t>
      </w:r>
    </w:p>
    <w:p w:rsidRDefault="000A0AD6" w:rsidP="000A0AD6" w:rsidR="000A0AD6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Stečajni postupak je otvoren i zaključen s danom 15. prosinca 2015. godine u 09,00 sati, kada su ovo rješenje i oglas stavljeni na oglasnu ploču ovoga suda.</w:t>
      </w:r>
    </w:p>
    <w:p w:rsidRDefault="000A0AD6" w:rsidP="000A0AD6" w:rsidR="000A0AD6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V. Nakon pravomoćnosti ovoga rješenja stečajni dužnik će se brisati iz sudskog registra.</w:t>
      </w:r>
    </w:p>
    <w:p w:rsidRDefault="000A0AD6" w:rsidP="000A0AD6" w:rsidR="000A0AD6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VI. Izvod iz ovog rješenja će se objaviti na e-oglasnoj ploči Trgovačkog suda u   </w:t>
      </w:r>
    </w:p>
    <w:p w:rsidRDefault="000A0AD6" w:rsidP="000A0AD6" w:rsidR="000A0AD6">
      <w:pPr>
        <w:jc w:val="both"/>
        <w:rPr>
          <w:rFonts w:cs="Times New Roman" w:hAnsi="Arial" w:ascii="Arial"/>
        </w:rPr>
      </w:pPr>
      <w:r>
        <w:rPr>
          <w:rFonts w:hAnsi="Arial" w:ascii="Arial"/>
        </w:rPr>
        <w:t xml:space="preserve">           Bjelovaru.</w:t>
      </w:r>
    </w:p>
    <w:p w:rsidRDefault="000A0AD6" w:rsidP="000A0AD6" w:rsidR="000A0AD6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 xml:space="preserve">              </w:t>
      </w:r>
      <w:r>
        <w:rPr>
          <w:rFonts w:hAnsi="Arial" w:ascii="Arial"/>
        </w:rPr>
        <w:t xml:space="preserve">Protiv ovog rješenje dopuštena je žalba u roku od 8 dana.  </w:t>
      </w:r>
    </w:p>
    <w:p w:rsidRDefault="000A0AD6" w:rsidP="000A0AD6" w:rsidR="000A0AD6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15. prosinca 2015. godine</w:t>
      </w:r>
    </w:p>
    <w:p w:rsidRDefault="000A0AD6" w:rsidP="000A0AD6" w:rsidR="000A0AD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0A0AD6" w:rsidP="000A0AD6" w:rsidR="000A0AD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0A0AD6" w:rsidP="000A0AD6" w:rsidR="000A0AD6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0A0AD6" w:rsidP="000A0AD6" w:rsidR="000A0AD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na-e oglasnu ploču ovog suda        </w:t>
      </w:r>
    </w:p>
    <w:p w:rsidRDefault="000A0AD6" w:rsidP="000A0AD6" w:rsidR="000A0AD6">
      <w:pPr>
        <w:jc w:val="both"/>
        <w:rPr>
          <w:rFonts w:hAnsi="Arial" w:ascii="Arial"/>
        </w:rPr>
      </w:pPr>
      <w:r>
        <w:rPr>
          <w:rFonts w:hAnsi="Arial" w:ascii="Arial"/>
        </w:rPr>
        <w:t>Bj.15.12.2015.g.</w:t>
      </w:r>
    </w:p>
    <w:p w:rsidRDefault="000A0AD6" w:rsidP="000A0AD6" w:rsidR="000A0AD6">
      <w:pPr>
        <w:rPr>
          <w:rFonts w:hAnsi="Arial" w:ascii="Arial"/>
        </w:rPr>
      </w:pP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0AD6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423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St-40/2015-11</izvorni_sadrzaj>
    <derivirana_varijabla naziv="DomainObject.Oznaka_1">St-40/2015-11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2015.</izvorni_sadrzaj>
    <derivirana_varijabla naziv="DomainObject.Predmet.DatumOsnivanja_1">30.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St-40/2015</izvorni_sadrzaj>
    <derivirana_varijabla naziv="DomainObject.Predmet.OznakaBroj_1">St-40/2015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TERMOSAN društvo s ograničenom odgovornošću za trgovinu i usluge, Letičani, Bjelovar</izvorni_sadrzaj>
    <derivirana_varijabla naziv="DomainObject.Predmet.ProtustrankaFormated_1">  TERMOSAN društvo s ograničenom odgovornošću za trgovinu i usluge, Letičani, Bjelovar</derivirana_varijabla>
  </DomainObject.Predmet.ProtustrankaFormated>
  <DomainObject.Predmet.ProtustrankaFormatedOIB>
    <izvorni_sadrzaj>  TERMOSAN društvo s ograničenom odgovornošću za trgovinu i usluge, Letičani, Bjelovar, OIB 69232223304</izvorni_sadrzaj>
    <derivirana_varijabla naziv="DomainObject.Predmet.ProtustrankaFormatedOIB_1">  TERMOSAN društvo s ograničenom odgovornošću za trgovinu i usluge, Letičani, Bjelovar, OIB 69232223304</derivirana_varijabla>
  </DomainObject.Predmet.ProtustrankaFormatedOIB>
  <DomainObject.Predmet.ProtustrankaFormatedWithAdress>
    <izvorni_sadrzaj> TERMOSAN društvo s ograničenom odgovornošću za trgovinu i usluge, Letičani, Bjelovar, Letičani 39, 43000 Letičani</izvorni_sadrzaj>
    <derivirana_varijabla naziv="DomainObject.Predmet.ProtustrankaFormatedWithAdress_1"> TERMOSAN društvo s ograničenom odgovornošću za trgovinu i usluge, Letičani, Bjelovar, Letičani 39, 43000 Letičani</derivirana_varijabla>
  </DomainObject.Predmet.ProtustrankaFormatedWithAdress>
  <DomainObject.Predmet.ProtustrankaFormatedWithAdressOIB>
    <izvorni_sadrzaj> TERMOSAN društvo s ograničenom odgovornošću za trgovinu i usluge, Letičani, Bjelovar, OIB 69232223304, Letičani 39, 43000 Letičani</izvorni_sadrzaj>
    <derivirana_varijabla naziv="DomainObject.Predmet.ProtustrankaFormatedWithAdressOIB_1"> TERMOSAN društvo s ograničenom odgovornošću za trgovinu i usluge, Letičani, Bjelovar, OIB 69232223304, Letičani 39, 43000 Letičani</derivirana_varijabla>
  </DomainObject.Predmet.ProtustrankaFormatedWithAdressOIB>
  <DomainObject.Predmet.ProtustrankaWithAdress>
    <izvorni_sadrzaj>TERMOSAN društvo s ograničenom odgovornošću za trgovinu i usluge, Letičani, Bjelovar Letičani 39, 43000 Letičani</izvorni_sadrzaj>
    <derivirana_varijabla naziv="DomainObject.Predmet.ProtustrankaWithAdress_1">TERMOSAN društvo s ograničenom odgovornošću za trgovinu i usluge, Letičani, Bjelovar Letičani 39, 43000 Letičani</derivirana_varijabla>
  </DomainObject.Predmet.ProtustrankaWithAdress>
  <DomainObject.Predmet.ProtustrankaWithAdressOIB>
    <izvorni_sadrzaj>TERMOSAN društvo s ograničenom odgovornošću za trgovinu i usluge, Letičani, Bjelovar, OIB 69232223304, Letičani 39, 43000 Letičani</izvorni_sadrzaj>
    <derivirana_varijabla naziv="DomainObject.Predmet.ProtustrankaWithAdressOIB_1">TERMOSAN društvo s ograničenom odgovornošću za trgovinu i usluge, Letičani, Bjelovar, OIB 69232223304, Letičani 39, 43000 Letičani</derivirana_varijabla>
  </DomainObject.Predmet.ProtustrankaWithAdressOIB>
  <DomainObject.Predmet.ProtustrankaNazivFormated>
    <izvorni_sadrzaj>TERMOSAN društvo s ograničenom odgovornošću za trgovinu i usluge, Letičani, Bjelovar</izvorni_sadrzaj>
    <derivirana_varijabla naziv="DomainObject.Predmet.ProtustrankaNazivFormated_1">TERMOSAN društvo s ograničenom odgovornošću za trgovinu i usluge, Letičani, Bjelovar</derivirana_varijabla>
  </DomainObject.Predmet.ProtustrankaNazivFormated>
  <DomainObject.Predmet.ProtustrankaNazivFormatedOIB>
    <izvorni_sadrzaj>TERMOSAN društvo s ograničenom odgovornošću za trgovinu i usluge, Letičani, Bjelovar, OIB 69232223304</izvorni_sadrzaj>
    <derivirana_varijabla naziv="DomainObject.Predmet.ProtustrankaNazivFormatedOIB_1">TERMOSAN društvo s ograničenom odgovornošću za trgovinu i usluge, Letičani, Bjelovar, OIB 69232223304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BAŠIĆ iz Bjelovara</izvorni_sadrzaj>
    <derivirana_varijabla naziv="DomainObject.Predmet.StrankaFormated_1">  NADA BAŠIĆ iz Bjelovara</derivirana_varijabla>
  </DomainObject.Predmet.StrankaFormated>
  <DomainObject.Predmet.StrankaFormatedOIB>
    <izvorni_sadrzaj>  NADA BAŠIĆ iz Bjelovara, OIB 08580785360</izvorni_sadrzaj>
    <derivirana_varijabla naziv="DomainObject.Predmet.StrankaFormatedOIB_1">  NADA BAŠIĆ iz Bjelovara, OIB 08580785360</derivirana_varijabla>
  </DomainObject.Predmet.StrankaFormatedOIB>
  <DomainObject.Predmet.StrankaFormatedWithAdress>
    <izvorni_sadrzaj> NADA BAŠIĆ iz Bjelovara, Ferde Rusana 15a, 43000 Bjelovar</izvorni_sadrzaj>
    <derivirana_varijabla naziv="DomainObject.Predmet.StrankaFormatedWithAdress_1"> NADA BAŠIĆ iz Bjelovara, Ferde Rusana 15a, 43000 Bjelovar</derivirana_varijabla>
  </DomainObject.Predmet.StrankaFormatedWithAdress>
  <DomainObject.Predmet.StrankaFormatedWithAdressOIB>
    <izvorni_sadrzaj> NADA BAŠIĆ iz Bjelovara, OIB 08580785360, Ferde Rusana 15a, 43000 Bjelovar</izvorni_sadrzaj>
    <derivirana_varijabla naziv="DomainObject.Predmet.StrankaFormatedWithAdressOIB_1"> NADA BAŠIĆ iz Bjelovara, OIB 08580785360, Ferde Rusana 15a, 43000 Bjelovar</derivirana_varijabla>
  </DomainObject.Predmet.StrankaFormatedWithAdressOIB>
  <DomainObject.Predmet.StrankaWithAdress>
    <izvorni_sadrzaj>NADA BAŠIĆ iz Bjelovara Ferde Rusana 15a,43000 Bjelovar</izvorni_sadrzaj>
    <derivirana_varijabla naziv="DomainObject.Predmet.StrankaWithAdress_1">NADA BAŠIĆ iz Bjelovara Ferde Rusana 15a,43000 Bjelovar</derivirana_varijabla>
  </DomainObject.Predmet.StrankaWithAdress>
  <DomainObject.Predmet.StrankaWithAdressOIB>
    <izvorni_sadrzaj>NADA BAŠIĆ iz Bjelovara, OIB 08580785360, Ferde Rusana 15a,43000 Bjelovar</izvorni_sadrzaj>
    <derivirana_varijabla naziv="DomainObject.Predmet.StrankaWithAdressOIB_1">NADA BAŠIĆ iz Bjelovara, OIB 08580785360, Ferde Rusana 15a,43000 Bjelovar</derivirana_varijabla>
  </DomainObject.Predmet.StrankaWithAdressOIB>
  <DomainObject.Predmet.StrankaNazivFormated>
    <izvorni_sadrzaj>NADA BAŠIĆ iz Bjelovara</izvorni_sadrzaj>
    <derivirana_varijabla naziv="DomainObject.Predmet.StrankaNazivFormated_1">NADA BAŠIĆ iz Bjelovara</derivirana_varijabla>
  </DomainObject.Predmet.StrankaNazivFormated>
  <DomainObject.Predmet.StrankaNazivFormatedOIB>
    <izvorni_sadrzaj>NADA BAŠIĆ iz Bjelovara, OIB 08580785360</izvorni_sadrzaj>
    <derivirana_varijabla naziv="DomainObject.Predmet.StrankaNazivFormatedOIB_1">NADA BAŠIĆ iz Bjelovara, OIB 08580785360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NADA BAŠIĆ iz Bjelovara</item>
    </izvorni_sadrzaj>
    <derivirana_varijabla naziv="DomainObject.Predmet.StrankaListFormated_1">
      <item>NADA BAŠIĆ iz Bjelovara</item>
    </derivirana_varijabla>
  </DomainObject.Predmet.StrankaListFormated>
  <DomainObject.Predmet.StrankaListFormatedOIB>
    <izvorni_sadrzaj>
      <item>NADA BAŠIĆ iz Bjelovara, OIB 08580785360</item>
    </izvorni_sadrzaj>
    <derivirana_varijabla naziv="DomainObject.Predmet.StrankaListFormatedOIB_1">
      <item>NADA BAŠIĆ iz Bjelovara, OIB 08580785360</item>
    </derivirana_varijabla>
  </DomainObject.Predmet.StrankaListFormatedOIB>
  <DomainObject.Predmet.StrankaListFormatedWithAdress>
    <izvorni_sadrzaj>
      <item>NADA BAŠIĆ iz Bjelovara, Ferde Rusana 15a, 43000 Bjelovar</item>
    </izvorni_sadrzaj>
    <derivirana_varijabla naziv="DomainObject.Predmet.StrankaListFormatedWithAdress_1">
      <item>NADA BAŠIĆ iz Bjelovara, Ferde Rusana 15a, 43000 Bjelovar</item>
    </derivirana_varijabla>
  </DomainObject.Predmet.StrankaListFormatedWithAdress>
  <DomainObject.Predmet.StrankaListFormatedWithAdressOIB>
    <izvorni_sadrzaj>
      <item>NADA BAŠIĆ iz Bjelovara, OIB 08580785360, Ferde Rusana 15a, 43000 Bjelovar</item>
    </izvorni_sadrzaj>
    <derivirana_varijabla naziv="DomainObject.Predmet.StrankaListFormatedWithAdressOIB_1">
      <item>NADA BAŠIĆ iz Bjelovara, OIB 08580785360, Ferde Rusana 15a, 43000 Bjelovar</item>
    </derivirana_varijabla>
  </DomainObject.Predmet.StrankaListFormatedWithAdressOIB>
  <DomainObject.Predmet.StrankaListNazivFormated>
    <izvorni_sadrzaj>
      <item>NADA BAŠIĆ iz Bjelovara</item>
    </izvorni_sadrzaj>
    <derivirana_varijabla naziv="DomainObject.Predmet.StrankaListNazivFormated_1">
      <item>NADA BAŠIĆ iz Bjelovara</item>
    </derivirana_varijabla>
  </DomainObject.Predmet.StrankaListNazivFormated>
  <DomainObject.Predmet.StrankaListNazivFormatedOIB>
    <izvorni_sadrzaj>
      <item>NADA BAŠIĆ iz Bjelovara, OIB 08580785360</item>
    </izvorni_sadrzaj>
    <derivirana_varijabla naziv="DomainObject.Predmet.StrankaListNazivFormatedOIB_1">
      <item>NADA BAŠIĆ iz Bjelovara, OIB 08580785360</item>
    </derivirana_varijabla>
  </DomainObject.Predmet.StrankaListNazivFormatedOIB>
  <DomainObject.Predmet.ProtuStrankaListFormated>
    <izvorni_sadrzaj>
      <item>TERMOSAN društvo s ograničenom odgovornošću za trgovinu i usluge, Letičani, Bjelovar</item>
    </izvorni_sadrzaj>
    <derivirana_varijabla naziv="DomainObject.Predmet.ProtuStrankaListFormated_1">
      <item>TERMOSAN društvo s ograničenom odgovornošću za trgovinu i usluge, Letičani, Bjelovar</item>
    </derivirana_varijabla>
  </DomainObject.Predmet.ProtuStrankaListFormated>
  <DomainObject.Predmet.ProtuStrankaListFormatedOIB>
    <izvorni_sadrzaj>
      <item>TERMOSAN društvo s ograničenom odgovornošću za trgovinu i usluge, Letičani, Bjelovar, OIB 69232223304</item>
    </izvorni_sadrzaj>
    <derivirana_varijabla naziv="DomainObject.Predmet.ProtuStrankaListFormatedOIB_1">
      <item>TERMOSAN društvo s ograničenom odgovornošću za trgovinu i usluge, Letičani, Bjelovar, OIB 69232223304</item>
    </derivirana_varijabla>
  </DomainObject.Predmet.ProtuStrankaListFormatedOIB>
  <DomainObject.Predmet.ProtuStrankaListFormatedWithAdress>
    <izvorni_sadrzaj>
      <item>TERMOSAN društvo s ograničenom odgovornošću za trgovinu i usluge, Letičani, Bjelovar, Letičani 39, 43000 Letičani</item>
    </izvorni_sadrzaj>
    <derivirana_varijabla naziv="DomainObject.Predmet.ProtuStrankaListFormatedWithAdress_1">
      <item>TERMOSAN društvo s ograničenom odgovornošću za trgovinu i usluge, Letičani, Bjelovar, Letičani 39, 43000 Letičani</item>
    </derivirana_varijabla>
  </DomainObject.Predmet.ProtuStrankaListFormatedWithAdress>
  <DomainObject.Predmet.ProtuStrankaListFormatedWithAdressOIB>
    <izvorni_sadrzaj>
      <item>TERMOSAN društvo s ograničenom odgovornošću za trgovinu i usluge, Letičani, Bjelovar, OIB 69232223304, Letičani 39, 43000 Letičani</item>
    </izvorni_sadrzaj>
    <derivirana_varijabla naziv="DomainObject.Predmet.ProtuStrankaListFormatedWithAdressOIB_1">
      <item>TERMOSAN društvo s ograničenom odgovornošću za trgovinu i usluge, Letičani, Bjelovar, OIB 69232223304, Letičani 39, 43000 Letičani</item>
    </derivirana_varijabla>
  </DomainObject.Predmet.ProtuStrankaListFormatedWithAdressOIB>
  <DomainObject.Predmet.ProtuStrankaListNazivFormated>
    <izvorni_sadrzaj>
      <item>TERMOSAN društvo s ograničenom odgovornošću za trgovinu i usluge, Letičani, Bjelovar</item>
    </izvorni_sadrzaj>
    <derivirana_varijabla naziv="DomainObject.Predmet.ProtuStrankaListNazivFormated_1">
      <item>TERMOSAN društvo s ograničenom odgovornošću za trgovinu i usluge, Letičani, Bjelovar</item>
    </derivirana_varijabla>
  </DomainObject.Predmet.ProtuStrankaListNazivFormated>
  <DomainObject.Predmet.ProtuStrankaListNazivFormatedOIB>
    <izvorni_sadrzaj>
      <item>TERMOSAN društvo s ograničenom odgovornošću za trgovinu i usluge, Letičani, Bjelovar, OIB 69232223304</item>
    </izvorni_sadrzaj>
    <derivirana_varijabla naziv="DomainObject.Predmet.ProtuStrankaListNazivFormatedOIB_1">
      <item>TERMOSAN društvo s ograničenom odgovornošću za trgovinu i usluge, Letičani, Bjelovar, OIB 69232223304</item>
    </derivirana_varijabla>
  </DomainObject.Predmet.ProtuStrankaListNazivFormatedOIB>
  <DomainObject.Predmet.OstaliListFormated>
    <izvorni_sadrzaj>
      <item>STJEPAN BAŠIĆ</item>
    </izvorni_sadrzaj>
    <derivirana_varijabla naziv="DomainObject.Predmet.OstaliListFormated_1">
      <item>STJEPAN BAŠIĆ</item>
    </derivirana_varijabla>
  </DomainObject.Predmet.OstaliListFormated>
  <DomainObject.Predmet.OstaliListFormatedOIB>
    <izvorni_sadrzaj>
      <item>STJEPAN BAŠIĆ</item>
    </izvorni_sadrzaj>
    <derivirana_varijabla naziv="DomainObject.Predmet.OstaliListFormatedOIB_1">
      <item>STJEPAN BAŠIĆ</item>
    </derivirana_varijabla>
  </DomainObject.Predmet.OstaliListFormatedOIB>
  <DomainObject.Predmet.OstaliListFormatedWithAdress>
    <izvorni_sadrzaj>
      <item>STJEPAN BAŠIĆ, Ferde Rusana 15a, 43000 Bjelovar</item>
    </izvorni_sadrzaj>
    <derivirana_varijabla naziv="DomainObject.Predmet.OstaliListFormatedWithAdress_1">
      <item>STJEPAN BAŠIĆ, Ferde Rusana 15a, 43000 Bjelovar</item>
    </derivirana_varijabla>
  </DomainObject.Predmet.OstaliListFormatedWithAdress>
  <DomainObject.Predmet.OstaliListFormatedWithAdressOIB>
    <izvorni_sadrzaj>
      <item>STJEPAN BAŠIĆ, Ferde Rusana 15a, 43000 Bjelovar</item>
    </izvorni_sadrzaj>
    <derivirana_varijabla naziv="DomainObject.Predmet.OstaliListFormatedWithAdressOIB_1">
      <item>STJEPAN BAŠIĆ, Ferde Rusana 15a, 43000 Bjelovar</item>
    </derivirana_varijabla>
  </DomainObject.Predmet.OstaliListFormatedWithAdressOIB>
  <DomainObject.Predmet.OstaliListNazivFormated>
    <izvorni_sadrzaj>
      <item>STJEPAN BAŠIĆ</item>
    </izvorni_sadrzaj>
    <derivirana_varijabla naziv="DomainObject.Predmet.OstaliListNazivFormated_1">
      <item>STJEPAN BAŠIĆ</item>
    </derivirana_varijabla>
  </DomainObject.Predmet.OstaliListNazivFormated>
  <DomainObject.Predmet.OstaliListNazivFormatedOIB>
    <izvorni_sadrzaj>
      <item>STJEPAN BAŠIĆ</item>
    </izvorni_sadrzaj>
    <derivirana_varijabla naziv="DomainObject.Predmet.OstaliListNazivFormatedOIB_1">
      <item>STJEPAN BAŠIĆ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>St-40/2015-11</izvorni_sadrzaj>
    <derivirana_varijabla naziv="DomainObject.PoslovniBrojDokumenta_1">St-40/2015-11</derivirana_varijabla>
  </DomainObject.PoslovniBrojDokumenta>
  <DomainObject.Predmet.StrankaIDrugi>
    <izvorni_sadrzaj>NADA BAŠIĆ iz Bjelovara</izvorni_sadrzaj>
    <derivirana_varijabla naziv="DomainObject.Predmet.StrankaIDrugi_1">NADA BAŠIĆ iz Bjelovara</derivirana_varijabla>
  </DomainObject.Predmet.StrankaIDrugi>
  <DomainObject.Predmet.ProtustrankaIDrugi>
    <izvorni_sadrzaj>TERMOSAN društvo s ograničenom odgovornošću za trgovinu i usluge, Letičani, Bjelovar</izvorni_sadrzaj>
    <derivirana_varijabla naziv="DomainObject.Predmet.ProtustrankaIDrugi_1">TERMOSAN društvo s ograničenom odgovornošću za trgovinu i usluge, Letičani, Bjelovar</derivirana_varijabla>
  </DomainObject.Predmet.ProtustrankaIDrugi>
  <DomainObject.Predmet.StrankaIDrugiAdressOIB>
    <izvorni_sadrzaj>NADA BAŠIĆ iz Bjelovara, OIB 08580785360, Ferde Rusana 15a, 43000 Bjelovar</izvorni_sadrzaj>
    <derivirana_varijabla naziv="DomainObject.Predmet.StrankaIDrugiAdressOIB_1">NADA BAŠIĆ iz Bjelovara, OIB 08580785360, Ferde Rusana 15a, 43000 Bjelovar</derivirana_varijabla>
  </DomainObject.Predmet.StrankaIDrugiAdressOIB>
  <DomainObject.Predmet.ProtustrankaIDrugiAdressOIB>
    <izvorni_sadrzaj>TERMOSAN društvo s ograničenom odgovornošću za trgovinu i usluge, Letičani, Bjelovar, OIB 69232223304, Letičani 39, 43000 Letičani</izvorni_sadrzaj>
    <derivirana_varijabla naziv="DomainObject.Predmet.ProtustrankaIDrugiAdressOIB_1">TERMOSAN društvo s ograničenom odgovornošću za trgovinu i usluge, Letičani, Bjelovar, OIB 69232223304, Letičani 39, 43000 Letičani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BAŠIĆ iz Bjelovara</item>
      <item>TERMOSAN društvo s ograničenom odgovornošću za trgovinu i usluge, Letičani, Bjelovar</item>
      <item>STJEPAN BAŠIĆ</item>
    </izvorni_sadrzaj>
    <derivirana_varijabla naziv="DomainObject.Predmet.SudioniciListNaziv_1">
      <item>NADA BAŠIĆ iz Bjelovara</item>
      <item>TERMOSAN društvo s ograničenom odgovornošću za trgovinu i usluge, Letičani, Bjelovar</item>
      <item>STJEPAN BAŠIĆ</item>
    </derivirana_varijabla>
  </DomainObject.Predmet.SudioniciListNaziv>
  <DomainObject.Predmet.SudioniciListAdressOIB>
    <izvorni_sadrzaj>
      <item>NADA BAŠIĆ iz Bjelovara, OIB 08580785360, Ferde Rusana 15a,43000 Bjelovar</item>
      <item>TERMOSAN društvo s ograničenom odgovornošću za trgovinu i usluge, Letičani, Bjelovar, OIB 69232223304, Letičani 39,43000 Letičani</item>
      <item>STJEPAN BAŠIĆ, Ferde Rusana 15a,43000 Bjelovar</item>
    </izvorni_sadrzaj>
    <derivirana_varijabla naziv="DomainObject.Predmet.SudioniciListAdressOIB_1">
      <item>NADA BAŠIĆ iz Bjelovara, OIB 08580785360, Ferde Rusana 15a,43000 Bjelovar</item>
      <item>TERMOSAN društvo s ograničenom odgovornošću za trgovinu i usluge, Letičani, Bjelovar, OIB 69232223304, Letičani 39,43000 Letičani</item>
      <item>STJEPAN BAŠIĆ, Ferde Rusana 15a,43000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02BFA6-E82E-4A3A-BA81-470DC18C36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166</properties:Words>
  <properties:Characters>903</properties:Characters>
  <properties:Lines>34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2015-12-14T12:26:00Z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St-40/2015-11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