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a3a7" w14:paraId="caaa3a7" w:rsidRDefault="00120F7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20F7E" w:rsidP="00120F7E" w:rsidR="00AE649C">
      <w:pPr>
        <w:pStyle w:val="NormaleSPIS"/>
        <w:spacing w:after="0"/>
      </w:pPr>
      <w:r>
        <w:t xml:space="preserve">         Republika Hrvatska</w:t>
      </w:r>
    </w:p>
    <w:p w:rsidRDefault="00120F7E" w:rsidP="00120F7E" w:rsidR="00120F7E">
      <w:pPr>
        <w:pStyle w:val="NormaleSPIS"/>
        <w:spacing w:after="0"/>
      </w:pPr>
      <w:r>
        <w:t xml:space="preserve">     Trgovački sud u Bjelovaru</w:t>
      </w:r>
    </w:p>
    <w:p w:rsidRDefault="00120F7E" w:rsidP="00120F7E" w:rsidR="00120F7E">
      <w:pPr>
        <w:pStyle w:val="NormaleSPIS"/>
        <w:spacing w:after="0"/>
      </w:pPr>
      <w:r>
        <w:t>Bjelovar, Šetalište dr.I.Lebovića 42.</w:t>
      </w:r>
    </w:p>
    <w:p w:rsidRDefault="00120F7E" w:rsidP="00120F7E" w:rsidR="00120F7E">
      <w:pPr>
        <w:pStyle w:val="NormaleSPIS"/>
        <w:jc w:val="right"/>
        <w:rPr>
          <w:b/>
        </w:rPr>
      </w:pPr>
      <w:r>
        <w:t xml:space="preserve"> Poslovni broj:7 St-150/2016-56</w:t>
      </w:r>
    </w:p>
    <w:p w:rsidRDefault="00120F7E" w:rsidP="00120F7E" w:rsidR="00120F7E">
      <w:pPr>
        <w:jc w:val="center"/>
        <w:rPr>
          <w:b/>
        </w:rPr>
      </w:pPr>
    </w:p>
    <w:p w:rsidRDefault="00120F7E" w:rsidP="00120F7E" w:rsidR="00120F7E">
      <w:pPr>
        <w:jc w:val="center"/>
      </w:pPr>
      <w:r>
        <w:t>R E P U B L I K A  H R V A T S K A</w:t>
      </w:r>
    </w:p>
    <w:p w:rsidRDefault="00120F7E" w:rsidP="00120F7E" w:rsidR="00120F7E">
      <w:pPr>
        <w:jc w:val="center"/>
      </w:pPr>
      <w:r>
        <w:t>R J E Š E N J E</w:t>
      </w:r>
    </w:p>
    <w:p w:rsidRDefault="00120F7E" w:rsidP="00120F7E" w:rsidR="00120F7E">
      <w:pPr>
        <w:jc w:val="center"/>
        <w:rPr>
          <w:b/>
        </w:rPr>
      </w:pPr>
    </w:p>
    <w:p w:rsidRDefault="00120F7E" w:rsidP="00120F7E" w:rsidR="00120F7E">
      <w:pPr>
        <w:ind w:firstLine="720"/>
        <w:jc w:val="both"/>
      </w:pPr>
      <w:r>
        <w:t xml:space="preserve">Trgovački sud u Bjelovaru, po sucu Tomislavu </w:t>
      </w:r>
      <w:proofErr w:type="spellStart"/>
      <w:r>
        <w:t>Mrazoviću</w:t>
      </w:r>
      <w:proofErr w:type="spellEnd"/>
      <w:r>
        <w:t xml:space="preserve">, u stečajnom postupku nad stečajnim dužnikom ARGER d.o.o. za trgovinu i usluge u stečaju iz </w:t>
      </w:r>
      <w:proofErr w:type="spellStart"/>
      <w:r>
        <w:t>Špišić</w:t>
      </w:r>
      <w:proofErr w:type="spellEnd"/>
      <w:r>
        <w:t xml:space="preserve"> Bukovice, Matije Gupca 32, OIB 70889706150, 6. svibnja 2019. </w:t>
      </w:r>
    </w:p>
    <w:p w:rsidRDefault="00120F7E" w:rsidP="00120F7E" w:rsidR="00120F7E">
      <w:pPr>
        <w:jc w:val="center"/>
      </w:pPr>
      <w:r>
        <w:t>r i j e š i o   j e</w:t>
      </w:r>
      <w:r>
        <w:tab/>
      </w:r>
    </w:p>
    <w:p w:rsidRDefault="00120F7E" w:rsidP="00120F7E" w:rsidR="00120F7E">
      <w:pPr>
        <w:jc w:val="both"/>
      </w:pPr>
      <w:r>
        <w:tab/>
        <w:t xml:space="preserve">1.Obustavlja se i zaključuje stečajni postupak nad dužnikom ARGER d.o.o. za trgovinu i usluge u stečaju iz </w:t>
      </w:r>
      <w:proofErr w:type="spellStart"/>
      <w:r>
        <w:t>Špišić</w:t>
      </w:r>
      <w:proofErr w:type="spellEnd"/>
      <w:r>
        <w:t xml:space="preserve"> Bukovice, Matije Gupca 32, OIB 70889706150.</w:t>
      </w:r>
    </w:p>
    <w:p w:rsidRDefault="00120F7E" w:rsidP="00120F7E" w:rsidR="00120F7E">
      <w:pPr>
        <w:jc w:val="both"/>
      </w:pPr>
      <w:r>
        <w:tab/>
        <w:t>2.Nakon pravomoćnosti ovog rješenja dužnik će se brisati iz sudskog registra.</w:t>
      </w:r>
    </w:p>
    <w:p w:rsidRDefault="00120F7E" w:rsidP="00120F7E" w:rsidR="00120F7E">
      <w:pPr>
        <w:jc w:val="both"/>
      </w:pPr>
      <w:r>
        <w:tab/>
        <w:t>3.Ovo rješenje objavit će se na e-oglasnoj ploči ovog suda.</w:t>
      </w:r>
    </w:p>
    <w:p w:rsidRDefault="00120F7E" w:rsidP="00120F7E" w:rsidR="00120F7E">
      <w:pPr>
        <w:jc w:val="center"/>
      </w:pPr>
      <w:r>
        <w:t>Obrazloženje</w:t>
      </w:r>
    </w:p>
    <w:p w:rsidRDefault="00120F7E" w:rsidP="00120F7E" w:rsidR="00120F7E">
      <w:pPr>
        <w:jc w:val="both"/>
      </w:pPr>
      <w:r>
        <w:tab/>
        <w:t xml:space="preserve">Tijekom stečajnog postupka dana 11. travnja 2019. godine stečajni upravitelj podnio je sudu izvješće o stanju stečajne mase, te predložio da se stečajni postupak obustavi i zaključi zbog nedostatnosti stečajne mase nad stečajnim dužnikom ARGER d.o.o. za trgovinu i usluge u stečaju iz </w:t>
      </w:r>
      <w:proofErr w:type="spellStart"/>
      <w:r>
        <w:t>Špišić</w:t>
      </w:r>
      <w:proofErr w:type="spellEnd"/>
      <w:r>
        <w:t xml:space="preserve"> Bukovice.</w:t>
      </w:r>
    </w:p>
    <w:p w:rsidRDefault="00120F7E" w:rsidP="00120F7E" w:rsidR="00120F7E">
      <w:pPr>
        <w:jc w:val="both"/>
      </w:pPr>
      <w:r>
        <w:tab/>
        <w:t xml:space="preserve">U svom izvješću stečajni upravitelj ističe da se cjelokupna imovina stečajnog dužnika sastojala od nekretnina koje su unovčene tijekom stečajnog postupka za sveukupni iznos od  57.750,00 kuna, te je iz tog iznosa djelomično namiren </w:t>
      </w:r>
      <w:proofErr w:type="spellStart"/>
      <w:r>
        <w:t>razlučni</w:t>
      </w:r>
      <w:proofErr w:type="spellEnd"/>
      <w:r>
        <w:t xml:space="preserve"> vjerovnik REPUBLIKA HRVATSKA, Ministarstvo financija, Porezna uprava, Područni ured Virovitica i to iznosom od 38.890,00 kuna, što predstavlja namirenje ovog vjerovnika sa 47,54% utvrđene tražbine osigurane </w:t>
      </w:r>
      <w:proofErr w:type="spellStart"/>
      <w:r>
        <w:t>razlučnim</w:t>
      </w:r>
      <w:proofErr w:type="spellEnd"/>
      <w:r>
        <w:t xml:space="preserve"> pravom obzirom da je njegova tražbina osigurana založnim </w:t>
      </w:r>
      <w:proofErr w:type="spellStart"/>
      <w:r>
        <w:t>razlučnim</w:t>
      </w:r>
      <w:proofErr w:type="spellEnd"/>
      <w:r>
        <w:t xml:space="preserve"> pravom upravo na nekretninama koje su činile stečajnu masu dužnika iznosila 81.801,05 kuna na dan otvaranja stečajnog postupka. S preostalim iznosom dobivenim unovčenjem nekretnina koje su činile stečajnu masu u cijelosti su namireni troškovi stečajnog postupka i djelomično ostale obveze stečajne mase, dok su vjerovnici prvog i drugog višeg isplatnog reda ostali u cijelosti nenamireni, kao i preostali </w:t>
      </w:r>
      <w:proofErr w:type="spellStart"/>
      <w:r>
        <w:t>razlučni</w:t>
      </w:r>
      <w:proofErr w:type="spellEnd"/>
      <w:r>
        <w:t xml:space="preserve"> vjerovnici, a nisu namirene niti sve dospjele obveze stečajne mase. </w:t>
      </w:r>
    </w:p>
    <w:p w:rsidRDefault="00120F7E" w:rsidP="00120F7E" w:rsidR="00120F7E">
      <w:pPr>
        <w:ind w:firstLine="720"/>
        <w:jc w:val="both"/>
      </w:pPr>
      <w:r>
        <w:t xml:space="preserve"> Zbog toga je stečajni upravitelj sudu podnio prijavu o nedostatnosti stečajne mase za ispunjenje ostalih obveza stečajne mase, koja prijava je objavljena na mrežnoj stranici e-</w:t>
      </w:r>
    </w:p>
    <w:p w:rsidRDefault="00120F7E" w:rsidP="00120F7E" w:rsidR="00120F7E">
      <w:pPr>
        <w:spacing w:after="0"/>
        <w:ind w:firstLine="720"/>
        <w:jc w:val="center"/>
      </w:pPr>
      <w:r>
        <w:lastRenderedPageBreak/>
        <w:t>2</w:t>
      </w:r>
    </w:p>
    <w:p w:rsidRDefault="00120F7E" w:rsidP="00120F7E" w:rsidR="00120F7E">
      <w:pPr>
        <w:ind w:firstLine="720"/>
        <w:jc w:val="right"/>
      </w:pPr>
      <w:r>
        <w:t>Poslovni broj:7 St-150/2016-56</w:t>
      </w:r>
    </w:p>
    <w:p w:rsidRDefault="00120F7E" w:rsidP="00120F7E" w:rsidR="00120F7E">
      <w:pPr>
        <w:jc w:val="both"/>
      </w:pPr>
      <w:bookmarkStart w:name="_GoBack" w:id="0"/>
      <w:bookmarkEnd w:id="0"/>
      <w:r>
        <w:t xml:space="preserve">oglasna ploča Trgovačkog suda u Bjelovaru dana 11. travnja 2019. godine. Nitko od stečajnih vjerovnika, a niti vjerovnika ostalih obveza stečajne mase, nije dostavio očitovanje o objavljenoj prijavi stečajnog upravitelja o nedostatnosti stečajne mase. U svom izvješću stečajni upravitelj je naveo kako je podijelio stečajnu masu i zbog čega je ista nedostatna za ispunjenje ostalih obveza stečajne mase, pa je sud temeljem navedenog utvrdio da su ispunjeni uvjeti za obustavu i zaključenje stečajnog postupka zbog čega je temeljem čl.286. a u svezi čl.297.Stečajnog zakona (NN broj 71/15 i 104/17) riješio kao u izreci ovog rješenja.   </w:t>
      </w:r>
    </w:p>
    <w:p w:rsidRDefault="00120F7E" w:rsidP="00120F7E" w:rsidR="00120F7E">
      <w:pPr>
        <w:jc w:val="center"/>
      </w:pPr>
      <w:r>
        <w:t>Bjelovar 6. svibnja 2019.</w:t>
      </w:r>
    </w:p>
    <w:p w:rsidRDefault="00120F7E" w:rsidP="00120F7E" w:rsidR="00120F7E">
      <w:pPr>
        <w:spacing w:after="0"/>
        <w:ind w:firstLine="720"/>
        <w:jc w:val="both"/>
      </w:pPr>
      <w:r>
        <w:tab/>
      </w:r>
      <w:r>
        <w:tab/>
      </w:r>
      <w:r>
        <w:tab/>
      </w:r>
      <w:r>
        <w:tab/>
      </w:r>
      <w:r>
        <w:tab/>
      </w:r>
      <w:r>
        <w:tab/>
      </w:r>
      <w:r>
        <w:tab/>
        <w:t xml:space="preserve">                 Sudac</w:t>
      </w:r>
    </w:p>
    <w:p w:rsidRDefault="00120F7E" w:rsidP="00120F7E" w:rsidR="00120F7E">
      <w:pPr>
        <w:ind w:firstLine="720"/>
        <w:jc w:val="both"/>
      </w:pPr>
      <w:r>
        <w:tab/>
      </w:r>
      <w:r>
        <w:tab/>
      </w:r>
      <w:r>
        <w:tab/>
      </w:r>
      <w:r>
        <w:tab/>
      </w:r>
      <w:r>
        <w:tab/>
      </w:r>
      <w:r>
        <w:tab/>
      </w:r>
      <w:r>
        <w:tab/>
        <w:t xml:space="preserve">       Tomislav Mrazović</w:t>
      </w:r>
      <w:r>
        <w:t>,v.r.</w:t>
      </w:r>
    </w:p>
    <w:p w:rsidRDefault="00120F7E" w:rsidP="00120F7E" w:rsidR="00120F7E">
      <w:pPr>
        <w:spacing w:after="0"/>
        <w:ind w:firstLine="720"/>
        <w:jc w:val="both"/>
      </w:pPr>
      <w:r>
        <w:t xml:space="preserve">                                                                           Za točnost </w:t>
      </w:r>
      <w:proofErr w:type="spellStart"/>
      <w:r>
        <w:t>otpravka</w:t>
      </w:r>
      <w:proofErr w:type="spellEnd"/>
      <w:r>
        <w:t>-ovlašteni službenik</w:t>
      </w:r>
    </w:p>
    <w:p w:rsidRDefault="00120F7E" w:rsidP="00120F7E" w:rsidR="00120F7E">
      <w:pPr>
        <w:ind w:firstLine="720"/>
        <w:jc w:val="both"/>
      </w:pPr>
      <w:r>
        <w:t xml:space="preserve">                                                                                              Jasmina </w:t>
      </w:r>
      <w:proofErr w:type="spellStart"/>
      <w:r>
        <w:t>Tubić</w:t>
      </w:r>
      <w:proofErr w:type="spellEnd"/>
    </w:p>
    <w:p w:rsidRDefault="00120F7E" w:rsidP="00120F7E" w:rsidR="00120F7E">
      <w:pPr>
        <w:ind w:firstLine="720"/>
        <w:jc w:val="both"/>
        <w:rPr>
          <w:rFonts w:eastAsia="Calibri"/>
          <w:szCs w:val="20"/>
        </w:rPr>
      </w:pPr>
    </w:p>
    <w:p w:rsidRDefault="00120F7E" w:rsidP="00120F7E" w:rsidR="00120F7E">
      <w:pPr>
        <w:jc w:val="both"/>
        <w:rPr>
          <w:rFonts w:eastAsia="Times New Roman"/>
        </w:rPr>
      </w:pPr>
      <w:r>
        <w:rPr>
          <w:rFonts w:eastAsia="Calibri"/>
        </w:rPr>
        <w:t xml:space="preserve">PRAVNA POUKA: </w:t>
      </w:r>
      <w:r>
        <w:t>Protiv ovog rješenja dopuštena je žalbe Visokom trgovačkom sudu RH u Zagrebu, u roku od 8 dana, od dana dostave ovog rješenja. Smatra se da je rješenje dostavljeno osmog dana od dana objave ovog rješenja na e-oglasnoj ploči ovog suda. Žalba se podnosi u tri primjerka putem ovog suda, Visokom trgovačkom sudu RH u Zagrebu.</w:t>
      </w:r>
    </w:p>
    <w:p w:rsidRDefault="00120F7E" w:rsidP="00120F7E" w:rsidR="00120F7E">
      <w:pPr>
        <w:jc w:val="both"/>
      </w:pPr>
    </w:p>
    <w:p w:rsidRDefault="00120F7E" w:rsidP="00120F7E" w:rsidR="00120F7E">
      <w:pPr>
        <w:jc w:val="both"/>
      </w:pPr>
    </w:p>
    <w:p w:rsidRDefault="00120F7E" w:rsidP="00120F7E" w:rsidR="00120F7E">
      <w:pPr>
        <w:jc w:val="both"/>
      </w:pPr>
    </w:p>
    <w:p w:rsidRDefault="00120F7E" w:rsidP="00120F7E" w:rsidR="00120F7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F7E"/>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65457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St-150/2016-56</izvorni_sadrzaj>
    <derivirana_varijabla naziv="DomainObject.Oznaka_1">St-150/2016-56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St-150/2016</izvorni_sadrzaj>
    <derivirana_varijabla naziv="DomainObject.Predmet.OznakaBroj_1">St-150/2016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ARGER društvo s ograničenom odgovornošću za trgovinu i usluge, Špišić Bukovica zastupanog po punomoćniku Predrag Filajdić</izvorni_sadrzaj>
    <derivirana_varijabla naziv="DomainObject.Predmet.ProtustrankaFormated_1">  ARGER društvo s ograničenom odgovornošću za trgovinu i usluge, Špišić Bukovica zastupanog po punomoćniku Predrag Filajdić</derivirana_varijabla>
  </DomainObject.Predmet.ProtustrankaFormated>
  <DomainObject.Predmet.ProtustrankaFormatedOIB>
    <izvorni_sadrzaj>  ARGER društvo s ograničenom odgovornošću za trgovinu i usluge, Špišić Bukovica, OIB 70889706150 zastupanog po punomoćniku Predrag Filajdić</izvorni_sadrzaj>
    <derivirana_varijabla naziv="DomainObject.Predmet.ProtustrankaFormatedOIB_1">  ARGER društvo s ograničenom odgovornošću za trgovinu i usluge, Špišić Bukovica, OIB 70889706150 zastupanog po punomoćniku Predrag Filajdić</derivirana_varijabla>
  </DomainObject.Predmet.ProtustrankaFormatedOIB>
  <DomainObject.Predmet.ProtustrankaFormatedWithAdress>
    <izvorni_sadrzaj> ARGER društvo s ograničenom odgovornošću za trgovinu i usluge, Špišić Bukovica, Matije Gupca 32, 33404 Špišić Bukovica zastupanog po punomoćniku Predrag Filajdić</izvorni_sadrzaj>
    <derivirana_varijabla naziv="DomainObject.Predmet.ProtustrankaFormatedWithAdress_1"> ARGER društvo s ograničenom odgovornošću za trgovinu i usluge, Špišić Bukovica, Matije Gupca 32, 33404 Špišić Bukovica zastupanog po punomoćniku Predrag Filajdić</derivirana_varijabla>
  </DomainObject.Predmet.ProtustrankaFormatedWithAdress>
  <DomainObject.Predmet.ProtustrankaFormatedWithAdressOIB>
    <izvorni_sadrzaj> ARGER društvo s ograničenom odgovornošću za trgovinu i usluge, Špišić Bukovica, OIB 70889706150, Matije Gupca 32, 33404 Špišić Bukovica zastupanog po punomoćniku Predrag Filajdić</izvorni_sadrzaj>
    <derivirana_varijabla naziv="DomainObject.Predmet.ProtustrankaFormatedWithAdressOIB_1"> ARGER društvo s ograničenom odgovornošću za trgovinu i usluge, Špišić Bukovica, OIB 70889706150, Matije Gupca 32, 33404 Špišić Bukovica zastupanog po punomoćniku Predrag Filajdić</derivirana_varijabla>
  </DomainObject.Predmet.ProtustrankaFormatedWithAdressOIB>
  <DomainObject.Predmet.ProtustrankaWithAdress>
    <izvorni_sadrzaj>ARGER društvo s ograničenom odgovornošću za trgovinu i usluge, Špišić Bukovica Matije Gupca 32, 33404 Špišić Bukovica</izvorni_sadrzaj>
    <derivirana_varijabla naziv="DomainObject.Predmet.ProtustrankaWithAdress_1">ARGER društvo s ograničenom odgovornošću za trgovinu i usluge, Špišić Bukovica Matije Gupca 32, 33404 Špišić Bukovica</derivirana_varijabla>
  </DomainObject.Predmet.ProtustrankaWithAdress>
  <DomainObject.Predmet.ProtustrankaWithAdressOIB>
    <izvorni_sadrzaj>ARGER društvo s ograničenom odgovornošću za trgovinu i usluge, Špišić Bukovica, OIB 70889706150, Matije Gupca 32, 33404 Špišić Bukovica</izvorni_sadrzaj>
    <derivirana_varijabla naziv="DomainObject.Predmet.ProtustrankaWithAdressOIB_1">ARGER društvo s ograničenom odgovornošću za trgovinu i usluge, Špišić Bukovica, OIB 70889706150, Matije Gupca 32, 33404 Špišić Bukovica</derivirana_varijabla>
  </DomainObject.Predmet.ProtustrankaWithAdressOIB>
  <DomainObject.Predmet.ProtustrankaNazivFormated>
    <izvorni_sadrzaj>ARGER društvo s ograničenom odgovornošću za trgovinu i usluge, Špišić Bukovica</izvorni_sadrzaj>
    <derivirana_varijabla naziv="DomainObject.Predmet.ProtustrankaNazivFormated_1">ARGER društvo s ograničenom odgovornošću za trgovinu i usluge, Špišić Bukovica</derivirana_varijabla>
  </DomainObject.Predmet.ProtustrankaNazivFormated>
  <DomainObject.Predmet.ProtustrankaNazivFormatedOIB>
    <izvorni_sadrzaj>ARGER društvo s ograničenom odgovornošću za trgovinu i usluge, Špišić Bukovica, OIB 70889706150</izvorni_sadrzaj>
    <derivirana_varijabla naziv="DomainObject.Predmet.ProtustrankaNazivFormatedOIB_1">ARGER društvo s ograničenom odgovornošću za trgovinu i usluge, Špišić Bukovica, OIB 70889706150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ARGER društvo s ograničenom odgovornošću za trgovinu i usluge, Špišić Bukovica zastupanog po punomoćniku Predrag Filajdić</item>
    </izvorni_sadrzaj>
    <derivirana_varijabla naziv="DomainObject.Predmet.ProtuStrankaListFormated_1">
      <item>ARGER društvo s ograničenom odgovornošću za trgovinu i usluge, Špišić Bukovica zastupanog po punomoćniku Predrag Filajdić</item>
    </derivirana_varijabla>
  </DomainObject.Predmet.ProtuStrankaListFormated>
  <DomainObject.Predmet.ProtuStrankaListFormatedOIB>
    <izvorni_sadrzaj>
      <item>ARGER društvo s ograničenom odgovornošću za trgovinu i usluge, Špišić Bukovica, OIB 70889706150 zastupanog po punomoćniku Predrag Filajdić</item>
    </izvorni_sadrzaj>
    <derivirana_varijabla naziv="DomainObject.Predmet.ProtuStrankaListFormatedOIB_1">
      <item>ARGER društvo s ograničenom odgovornošću za trgovinu i usluge, Špišić Bukovica, OIB 70889706150 zastupanog po punomoćniku Predrag Filajdić</item>
    </derivirana_varijabla>
  </DomainObject.Predmet.ProtuStrankaListFormatedOIB>
  <DomainObject.Predmet.ProtuStrankaListFormatedWithAdress>
    <izvorni_sadrzaj>
      <item>ARGER društvo s ograničenom odgovornošću za trgovinu i usluge, Špišić Bukovica, Matije Gupca 32, 33404 Špišić Bukovica zastupanog po punomoćniku Predrag Filajdić</item>
    </izvorni_sadrzaj>
    <derivirana_varijabla naziv="DomainObject.Predmet.ProtuStrankaListFormatedWithAdress_1">
      <item>ARGER društvo s ograničenom odgovornošću za trgovinu i usluge, Špišić Bukovica, Matije Gupca 32, 33404 Špišić Bukovica zastupanog po punomoćniku Predrag Filajdić</item>
    </derivirana_varijabla>
  </DomainObject.Predmet.ProtuStrankaListFormatedWithAdress>
  <DomainObject.Predmet.ProtuStrankaListFormatedWithAdressOIB>
    <izvorni_sadrzaj>
      <item>ARGER društvo s ograničenom odgovornošću za trgovinu i usluge, Špišić Bukovica, OIB 70889706150, Matije Gupca 32, 33404 Špišić Bukovica zastupanog po punomoćniku Predrag Filajdić</item>
    </izvorni_sadrzaj>
    <derivirana_varijabla naziv="DomainObject.Predmet.ProtuStrankaListFormatedWithAdressOIB_1">
      <item>ARGER društvo s ograničenom odgovornošću za trgovinu i usluge, Špišić Bukovica, OIB 70889706150, Matije Gupca 32, 33404 Špišić Bukovica zastupanog po punomoćniku Predrag Filajdić</item>
    </derivirana_varijabla>
  </DomainObject.Predmet.ProtuStrankaListFormatedWithAdressOIB>
  <DomainObject.Predmet.ProtuStrankaListNazivFormated>
    <izvorni_sadrzaj>
      <item>ARGER društvo s ograničenom odgovornošću za trgovinu i usluge, Špišić Bukovica</item>
    </izvorni_sadrzaj>
    <derivirana_varijabla naziv="DomainObject.Predmet.ProtuStrankaListNazivFormated_1">
      <item>ARGER društvo s ograničenom odgovornošću za trgovinu i usluge, Špišić Bukovica</item>
    </derivirana_varijabla>
  </DomainObject.Predmet.ProtuStrankaListNazivFormated>
  <DomainObject.Predmet.ProtuStrankaListNazivFormatedOIB>
    <izvorni_sadrzaj>
      <item>ARGER društvo s ograničenom odgovornošću za trgovinu i usluge, Špišić Bukovica, OIB 70889706150</item>
    </izvorni_sadrzaj>
    <derivirana_varijabla naziv="DomainObject.Predmet.ProtuStrankaListNazivFormatedOIB_1">
      <item>ARGER društvo s ograničenom odgovornošću za trgovinu i usluge, Špišić Bukovica, OIB 70889706150</item>
    </derivirana_varijabla>
  </DomainObject.Predmet.ProtuStrankaListNazivFormatedOIB>
  <DomainObject.Predmet.OstaliListFormated>
    <izvorni_sadrzaj>
      <item>Daniela Benotić</item>
      <item>Tihomir Benotić</item>
      <item>ŽUPANIJSKO DRŽAVNO ODVJETNIŠTVO U BJELOVARU punomoćnik sudionika u postupku RH, Ministarstvo financija, Porezna uprava, Područni ured Slavonija i Baranja</item>
      <item>Predrag Filajdić punomoćnik sudionika u postupku ARGER društvo s ograničenom odgovornošću za trgovinu i usluge, Špišić Bukovica</item>
    </izvorni_sadrzaj>
    <derivirana_varijabla naziv="DomainObject.Predmet.OstaliListFormated_1">
      <item>Daniela Benotić</item>
      <item>Tihomir Benotić</item>
      <item>ŽUPANIJSKO DRŽAVNO ODVJETNIŠTVO U BJELOVARU punomoćnik sudionika u postupku RH, Ministarstvo financija, Porezna uprava, Područni ured Slavonija i Baranja</item>
      <item>Predrag Filajdić punomoćnik sudionika u postupku ARGER društvo s ograničenom odgovornošću za trgovinu i usluge, Špišić Bukovica</item>
    </derivirana_varijabla>
  </DomainObject.Predmet.OstaliListFormated>
  <DomainObject.Predmet.OstaliListFormatedOIB>
    <izvorni_sadrzaj>
      <item>Daniela Benotić, OIB 37101075589</item>
      <item>Tihomir Benotić, OIB 30279166829</item>
      <item>ŽUPANIJSKO DRŽAVNO ODVJETNIŠTVO U BJELOVARU, OIB 86821435474 punomoćnik sudionika u postupku RH, Ministarstvo financija, Porezna uprava, Područni ured Slavonija i Baranja</item>
      <item>Predrag Filajdić, OIB 32894922284 punomoćnik sudionika u postupku ARGER društvo s ograničenom odgovornošću za trgovinu i usluge, Špišić Bukovica</item>
    </izvorni_sadrzaj>
    <derivirana_varijabla naziv="DomainObject.Predmet.OstaliListFormatedOIB_1">
      <item>Daniela Benotić, OIB 37101075589</item>
      <item>Tihomir Benotić, OIB 30279166829</item>
      <item>ŽUPANIJSKO DRŽAVNO ODVJETNIŠTVO U BJELOVARU, OIB 86821435474 punomoćnik sudionika u postupku RH, Ministarstvo financija, Porezna uprava, Područni ured Slavonija i Baranja</item>
      <item>Predrag Filajdić, OIB 32894922284 punomoćnik sudionika u postupku ARGER društvo s ograničenom odgovornošću za trgovinu i usluge, Špišić Bukovica</item>
    </derivirana_varijabla>
  </DomainObject.Predmet.OstaliListFormatedOIB>
  <DomainObject.Predmet.OstaliListFormatedWithAdress>
    <izvorni_sadrzaj>
      <item>Daniela Benotić, Jana Vlašimskog 10., 33000 Virovitica</item>
      <item>Tihomir Benotić, Jana Vlašimskog 10., 33000 Virovitica</item>
      <item>ŽUPANIJSKO DRŽAVNO ODVJETNIŠTVO U BJELOVARU punomoćnik sudionika u postupku RH, Ministarstvo financija, Porezna uprava, Područni ured Slavonija i Baranja</item>
      <item>Predrag Filajdić, L.Lukića 65., 35000 Slavonski Brod punomoćnik sudionika u postupku ARGER društvo s ograničenom odgovornošću za trgovinu i usluge, Špišić Bukovica</item>
    </izvorni_sadrzaj>
    <derivirana_varijabla naziv="DomainObject.Predmet.OstaliListFormatedWithAdress_1">
      <item>Daniela Benotić, Jana Vlašimskog 10., 33000 Virovitica</item>
      <item>Tihomir Benotić, Jana Vlašimskog 10., 33000 Virovitica</item>
      <item>ŽUPANIJSKO DRŽAVNO ODVJETNIŠTVO U BJELOVARU punomoćnik sudionika u postupku RH, Ministarstvo financija, Porezna uprava, Područni ured Slavonija i Baranja</item>
      <item>Predrag Filajdić, L.Lukića 65., 35000 Slavonski Brod punomoćnik sudionika u postupku ARGER društvo s ograničenom odgovornošću za trgovinu i usluge, Špišić Bukovica</item>
    </derivirana_varijabla>
  </DomainObject.Predmet.OstaliListFormatedWithAdress>
  <DomainObject.Predmet.OstaliListFormatedWithAdressOIB>
    <izvorni_sadrzaj>
      <item>Daniela Benotić, OIB 37101075589, Jana Vlašimskog 10., 33000 Virovitica</item>
      <item>Tihomir Benotić, OIB 30279166829, Jana Vlašimskog 10., 33000 Virovitica</item>
      <item>ŽUPANIJSKO DRŽAVNO ODVJETNIŠTVO U BJELOVARU, OIB 86821435474 punomoćnik sudionika u postupku RH, Ministarstvo financija, Porezna uprava, Područni ured Slavonija i Baranja</item>
      <item>Predrag Filajdić, OIB 32894922284, L.Lukića 65., 35000 Slavonski Brod punomoćnik sudionika u postupku ARGER društvo s ograničenom odgovornošću za trgovinu i usluge, Špišić Bukovica</item>
    </izvorni_sadrzaj>
    <derivirana_varijabla naziv="DomainObject.Predmet.OstaliListFormatedWithAdressOIB_1">
      <item>Daniela Benotić, OIB 37101075589, Jana Vlašimskog 10., 33000 Virovitica</item>
      <item>Tihomir Benotić, OIB 30279166829, Jana Vlašimskog 10., 33000 Virovitica</item>
      <item>ŽUPANIJSKO DRŽAVNO ODVJETNIŠTVO U BJELOVARU, OIB 86821435474 punomoćnik sudionika u postupku RH, Ministarstvo financija, Porezna uprava, Područni ured Slavonija i Baranja</item>
      <item>Predrag Filajdić, OIB 32894922284, L.Lukića 65., 35000 Slavonski Brod punomoćnik sudionika u postupku ARGER društvo s ograničenom odgovornošću za trgovinu i usluge, Špišić Bukovica</item>
    </derivirana_varijabla>
  </DomainObject.Predmet.OstaliListFormatedWithAdressOIB>
  <DomainObject.Predmet.OstaliListNazivFormated>
    <izvorni_sadrzaj>
      <item>Daniela Benotić</item>
      <item>Tihomir Benotić</item>
      <item>ŽUPANIJSKO DRŽAVNO ODVJETNIŠTVO U BJELOVARU</item>
      <item>Predrag Filajdić</item>
    </izvorni_sadrzaj>
    <derivirana_varijabla naziv="DomainObject.Predmet.OstaliListNazivFormated_1">
      <item>Daniela Benotić</item>
      <item>Tihomir Benotić</item>
      <item>ŽUPANIJSKO DRŽAVNO ODVJETNIŠTVO U BJELOVARU</item>
      <item>Predrag Filajdić</item>
    </derivirana_varijabla>
  </DomainObject.Predmet.OstaliListNazivFormated>
  <DomainObject.Predmet.OstaliListNazivFormatedOIB>
    <izvorni_sadrzaj>
      <item>Daniela Benotić, OIB 37101075589</item>
      <item>Tihomir Benotić, OIB 30279166829</item>
      <item>ŽUPANIJSKO DRŽAVNO ODVJETNIŠTVO U BJELOVARU, OIB 86821435474</item>
      <item>Predrag Filajdić, OIB 32894922284</item>
    </izvorni_sadrzaj>
    <derivirana_varijabla naziv="DomainObject.Predmet.OstaliListNazivFormatedOIB_1">
      <item>Daniela Benotić, OIB 37101075589</item>
      <item>Tihomir Benotić, OIB 30279166829</item>
      <item>ŽUPANIJSKO DRŽAVNO ODVJETNIŠTVO U BJELOVARU, OIB 86821435474</item>
      <item>Predrag Filajdić, OIB 32894922284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St-150/2016-56</izvorni_sadrzaj>
    <derivirana_varijabla naziv="DomainObject.PoslovniBrojDokumenta_1">St-150/2016-56</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ARGER društvo s ograničenom odgovornošću za trgovinu i usluge, Špišić Bukovica</izvorni_sadrzaj>
    <derivirana_varijabla naziv="DomainObject.Predmet.ProtustrankaIDrugi_1">ARGER društvo s ograničenom odgovornošću za trgovinu i usluge, Špišić Bukovica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ARGER društvo s ograničenom odgovornošću za trgovinu i usluge, Špišić Bukovica, OIB 70889706150, Matije Gupca 32, 33404 Špišić Bukovica</izvorni_sadrzaj>
    <derivirana_varijabla naziv="DomainObject.Predmet.ProtustrankaIDrugiAdressOIB_1">ARGER društvo s ograničenom odgovornošću za trgovinu i usluge, Špišić Bukovica, OIB 70889706150, Matije Gupca 32, 33404 Špišić Bukovica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ARGER društvo s ograničenom odgovornošću za trgovinu i usluge, Špišić Bukovica</item>
      <item>Daniela Benotić</item>
      <item>Tihomir Benotić</item>
      <item>RH, Ministarstvo financija, Porezna uprava, Područni ured Slavonija i Baranja</item>
      <item>ŽUPANIJSKO DRŽAVNO ODVJETNIŠTVO U BJELOVARU</item>
      <item>Predrag Filajdić</item>
    </izvorni_sadrzaj>
    <derivirana_varijabla naziv="DomainObject.Predmet.SudioniciListNaziv_1">
      <item>ARGER društvo s ograničenom odgovornošću za trgovinu i usluge, Špišić Bukovica</item>
      <item>Daniela Benotić</item>
      <item>Tihomir Benotić</item>
      <item>RH, Ministarstvo financija, Porezna uprava, Područni ured Slavonija i Baranja</item>
      <item>ŽUPANIJSKO DRŽAVNO ODVJETNIŠTVO U BJELOVARU</item>
      <item>Predrag Filajdić</item>
    </derivirana_varijabla>
  </DomainObject.Predmet.SudioniciListNaziv>
  <DomainObject.Predmet.SudioniciListAdressOIB>
    <izvorni_sadrzaj>
      <item>ARGER društvo s ograničenom odgovornošću za trgovinu i usluge, Špišić Bukovica, OIB 70889706150, Matije Gupca 32,33404 Špišić Bukovica</item>
      <item>Daniela Benotić, OIB 37101075589, Jana Vlašimskog 10.,33000 Virovitica</item>
      <item>Tihomir Benotić, OIB 30279166829, Jana Vlašimskog 10.,33000 Virovitica</item>
      <item>RH, Ministarstvo financija, Porezna uprava, Područni ured Slavonija i Baranja, OIB 52634238587</item>
      <item>ŽUPANIJSKO DRŽAVNO ODVJETNIŠTVO U BJELOVARU, OIB 86821435474</item>
      <item>Predrag Filajdić, OIB 32894922284, L.Lukića 65.,35000 Slavonski Brod</item>
    </izvorni_sadrzaj>
    <derivirana_varijabla naziv="DomainObject.Predmet.SudioniciListAdressOIB_1">
      <item>ARGER društvo s ograničenom odgovornošću za trgovinu i usluge, Špišić Bukovica, OIB 70889706150, Matije Gupca 32,33404 Špišić Bukovica</item>
      <item>Daniela Benotić, OIB 37101075589, Jana Vlašimskog 10.,33000 Virovitica</item>
      <item>Tihomir Benotić, OIB 30279166829, Jana Vlašimskog 10.,33000 Virovitica</item>
      <item>RH, Ministarstvo financija, Porezna uprava, Područni ured Slavonija i Baranja, OIB 52634238587</item>
      <item>ŽUPANIJSKO DRŽAVNO ODVJETNIŠTVO U BJELOVARU, OIB 86821435474</item>
      <item>Predrag Filajdić, OIB 32894922284, L.Lukića 65.,35000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657A26-A8C4-4591-BFE2-F1CE249291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506</properties:Words>
  <properties:Characters>2798</properties:Characters>
  <properties:Lines>59</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2019-05-06T10:42:00Z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St-150/2016-56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