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20d80" w14:paraId="2720d80" w:rsidRDefault="003812A3" w:rsidP="003812A3" w:rsidR="003812A3">
      <w:pPr>
        <w:jc w:val="right"/>
        <w15:collapsed w:val="false"/>
        <w:rPr>
          <w:rFonts w:cs="Tahoma" w:hAnsi="Tahoma" w:ascii="Tahoma"/>
          <w:sz w:val="22"/>
          <w:szCs w:val="22"/>
        </w:rPr>
      </w:pPr>
      <w:bookmarkStart w:name="_GoBack" w:id="0"/>
      <w:bookmarkEnd w:id="0"/>
    </w:p>
    <w:p w:rsidRDefault="003812A3" w:rsidP="003812A3" w:rsidR="003812A3">
      <w:pPr>
        <w:jc w:val="right"/>
        <w:rPr>
          <w:rFonts w:cs="Tahoma" w:hAnsi="Tahoma" w:ascii="Tahoma"/>
          <w:sz w:val="22"/>
          <w:szCs w:val="22"/>
        </w:rPr>
      </w:pPr>
    </w:p>
    <w:p w:rsidRDefault="00866CC1" w:rsidP="00866CC1" w:rsidR="00866CC1">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937CFC" w:rsidP="00866CC1" w:rsidR="00866CC1">
      <w:r>
        <w:t xml:space="preserve"> </w:t>
      </w:r>
      <w:r w:rsidR="00866CC1">
        <w:t xml:space="preserve">REPUBLIKA HRVATSKA  </w:t>
      </w:r>
    </w:p>
    <w:p w:rsidRDefault="00866CC1" w:rsidP="00866CC1" w:rsidR="00866CC1">
      <w:r>
        <w:t>TRGOVAČKI SUD U ZAGREBU</w:t>
      </w:r>
    </w:p>
    <w:p w:rsidRDefault="00866CC1" w:rsidP="00937CFC" w:rsidR="00866CC1">
      <w:r>
        <w:t xml:space="preserve">Zagreb, </w:t>
      </w:r>
      <w:proofErr w:type="spellStart"/>
      <w:r>
        <w:t>Amruševa</w:t>
      </w:r>
      <w:proofErr w:type="spellEnd"/>
      <w:r>
        <w:t xml:space="preserve"> 2</w:t>
      </w:r>
      <w:r>
        <w:tab/>
      </w:r>
      <w:r>
        <w:tab/>
      </w:r>
      <w:r>
        <w:tab/>
      </w:r>
      <w:r>
        <w:tab/>
      </w:r>
      <w:r>
        <w:tab/>
      </w:r>
      <w:r>
        <w:tab/>
      </w:r>
      <w:r>
        <w:tab/>
      </w:r>
    </w:p>
    <w:p w:rsidRDefault="00866CC1" w:rsidP="00866CC1" w:rsidR="00866CC1"/>
    <w:p w:rsidRDefault="00937CFC" w:rsidP="00866CC1" w:rsidR="00937CFC">
      <w:pPr>
        <w:jc w:val="center"/>
      </w:pPr>
    </w:p>
    <w:p w:rsidRDefault="00866CC1" w:rsidP="00866CC1" w:rsidR="00866CC1">
      <w:pPr>
        <w:jc w:val="center"/>
      </w:pPr>
      <w:r>
        <w:t>REPUBLIKA HRVATSKA</w:t>
      </w:r>
    </w:p>
    <w:p w:rsidRDefault="00866CC1" w:rsidP="00866CC1" w:rsidR="00866CC1">
      <w:pPr>
        <w:ind w:left="3540"/>
      </w:pPr>
      <w:r>
        <w:t xml:space="preserve">Z A K LJ U Č A K </w:t>
      </w:r>
    </w:p>
    <w:p w:rsidRDefault="00866CC1" w:rsidP="00866CC1" w:rsidR="00866CC1">
      <w:pPr>
        <w:jc w:val="center"/>
        <w:rPr>
          <w:b/>
        </w:rPr>
      </w:pPr>
    </w:p>
    <w:p w:rsidRDefault="005E65BE" w:rsidP="005E65BE" w:rsidR="005E65BE" w:rsidRPr="002538A7">
      <w:pPr>
        <w:jc w:val="both"/>
      </w:pPr>
      <w:r w:rsidRPr="002538A7">
        <w:rPr>
          <w:lang w:val="pt-BR"/>
        </w:rPr>
        <w:t xml:space="preserve">Trgovački sud u Zagrebu, po sucu Nikoli Ribariću, u stečajnom postupku nad </w:t>
      </w:r>
      <w:r w:rsidR="0079132E">
        <w:rPr>
          <w:lang w:val="pt-BR"/>
        </w:rPr>
        <w:t xml:space="preserve">dužnikom </w:t>
      </w:r>
      <w:r w:rsidR="0079132E">
        <w:t xml:space="preserve">KAPITAL d.o.o. Zagreb, Savska cesta </w:t>
      </w:r>
      <w:proofErr w:type="spellStart"/>
      <w:r w:rsidR="0079132E">
        <w:t>41</w:t>
      </w:r>
      <w:proofErr w:type="spellEnd"/>
      <w:r w:rsidR="0079132E">
        <w:t xml:space="preserve">, </w:t>
      </w:r>
      <w:proofErr w:type="spellStart"/>
      <w:r w:rsidR="0079132E">
        <w:t>MBS</w:t>
      </w:r>
      <w:proofErr w:type="spellEnd"/>
      <w:r w:rsidR="0079132E">
        <w:t xml:space="preserve">: </w:t>
      </w:r>
      <w:proofErr w:type="spellStart"/>
      <w:r w:rsidR="0079132E">
        <w:t>080139717</w:t>
      </w:r>
      <w:proofErr w:type="spellEnd"/>
      <w:r w:rsidR="0079132E">
        <w:t xml:space="preserve">, </w:t>
      </w:r>
      <w:proofErr w:type="spellStart"/>
      <w:r w:rsidR="0079132E">
        <w:t>OIB</w:t>
      </w:r>
      <w:proofErr w:type="spellEnd"/>
      <w:r w:rsidR="0079132E">
        <w:t xml:space="preserve">: </w:t>
      </w:r>
      <w:proofErr w:type="spellStart"/>
      <w:r w:rsidR="0079132E">
        <w:t>50264134361</w:t>
      </w:r>
      <w:proofErr w:type="spellEnd"/>
      <w:r w:rsidR="0079132E">
        <w:t xml:space="preserve">, </w:t>
      </w:r>
      <w:r>
        <w:rPr>
          <w:lang w:val="pt-BR"/>
        </w:rPr>
        <w:t xml:space="preserve">dana </w:t>
      </w:r>
      <w:r w:rsidR="00A83946">
        <w:rPr>
          <w:lang w:val="pt-BR"/>
        </w:rPr>
        <w:t>2. studenoga</w:t>
      </w:r>
      <w:r w:rsidRPr="002538A7">
        <w:rPr>
          <w:lang w:val="pt-BR"/>
        </w:rPr>
        <w:t xml:space="preserve"> 201</w:t>
      </w:r>
      <w:r>
        <w:rPr>
          <w:lang w:val="pt-BR"/>
        </w:rPr>
        <w:t>8</w:t>
      </w:r>
      <w:r w:rsidRPr="002538A7">
        <w:rPr>
          <w:lang w:val="pt-BR"/>
        </w:rPr>
        <w:t xml:space="preserve">., </w:t>
      </w:r>
    </w:p>
    <w:p w:rsidRDefault="00470CCD" w:rsidP="00866CC1" w:rsidR="00470CCD">
      <w:pPr>
        <w:jc w:val="both"/>
      </w:pPr>
    </w:p>
    <w:p w:rsidRDefault="00470CCD" w:rsidP="00866CC1" w:rsidR="00866CC1">
      <w:pPr>
        <w:jc w:val="both"/>
        <w:rPr>
          <w:bCs/>
        </w:rPr>
      </w:pPr>
      <w:r>
        <w:tab/>
      </w:r>
      <w:r>
        <w:tab/>
      </w:r>
      <w:r>
        <w:tab/>
      </w:r>
      <w:r w:rsidR="00866CC1">
        <w:tab/>
      </w:r>
      <w:r w:rsidR="00866CC1">
        <w:tab/>
        <w:t xml:space="preserve">z a k </w:t>
      </w:r>
      <w:proofErr w:type="spellStart"/>
      <w:r w:rsidR="00866CC1">
        <w:t>lj</w:t>
      </w:r>
      <w:proofErr w:type="spellEnd"/>
      <w:r w:rsidR="00866CC1">
        <w:t xml:space="preserve"> u č i o    j e </w:t>
      </w:r>
    </w:p>
    <w:p w:rsidRDefault="003812A3" w:rsidP="003812A3" w:rsidR="003812A3">
      <w:pPr>
        <w:jc w:val="both"/>
      </w:pPr>
    </w:p>
    <w:p w:rsidRDefault="00D05CE0" w:rsidP="0079132E" w:rsidR="003812A3">
      <w:pPr>
        <w:jc w:val="both"/>
      </w:pPr>
      <w:r>
        <w:t>P</w:t>
      </w:r>
      <w:r w:rsidR="003812A3">
        <w:t>oziva se</w:t>
      </w:r>
      <w:r w:rsidR="003812A3" w:rsidRPr="009A6899">
        <w:t xml:space="preserve"> stečajn</w:t>
      </w:r>
      <w:r w:rsidR="003812A3">
        <w:t>i upravitelj</w:t>
      </w:r>
      <w:r w:rsidR="005E65BE" w:rsidRPr="00C534AC">
        <w:t>,</w:t>
      </w:r>
      <w:r w:rsidR="003812A3">
        <w:t xml:space="preserve"> </w:t>
      </w:r>
      <w:r w:rsidR="003812A3" w:rsidRPr="009A6899">
        <w:t xml:space="preserve">u roku od </w:t>
      </w:r>
      <w:r w:rsidR="00866CC1">
        <w:t>15</w:t>
      </w:r>
      <w:r w:rsidR="003812A3" w:rsidRPr="009A6899">
        <w:t xml:space="preserve"> dana</w:t>
      </w:r>
      <w:r w:rsidR="006B6778">
        <w:t xml:space="preserve"> od dostave zaključka, </w:t>
      </w:r>
      <w:r w:rsidR="003812A3" w:rsidRPr="009A6899">
        <w:t>dostavi</w:t>
      </w:r>
      <w:r w:rsidR="006B6778">
        <w:t>ti</w:t>
      </w:r>
      <w:r w:rsidR="003812A3" w:rsidRPr="009A6899">
        <w:t xml:space="preserve"> izvješće o tijeku stečajnog postupka </w:t>
      </w:r>
    </w:p>
    <w:p w:rsidRDefault="005E65BE" w:rsidP="00D05CE0" w:rsidR="005E65BE">
      <w:pPr>
        <w:ind w:firstLine="708"/>
        <w:jc w:val="both"/>
      </w:pPr>
    </w:p>
    <w:p w:rsidRDefault="003812A3" w:rsidP="003812A3" w:rsidR="003812A3">
      <w:pPr>
        <w:jc w:val="center"/>
      </w:pPr>
    </w:p>
    <w:p w:rsidRDefault="00B07B04" w:rsidP="003812A3" w:rsidR="003812A3">
      <w:pPr>
        <w:jc w:val="center"/>
      </w:pPr>
      <w:r>
        <w:t xml:space="preserve">U Zagrebu </w:t>
      </w:r>
      <w:r w:rsidR="00A83946">
        <w:t>2</w:t>
      </w:r>
      <w:r w:rsidR="003812A3">
        <w:t>.</w:t>
      </w:r>
      <w:r w:rsidR="00A83946">
        <w:t xml:space="preserve"> studenoga</w:t>
      </w:r>
      <w:r w:rsidR="003812A3">
        <w:t xml:space="preserve"> 201</w:t>
      </w:r>
      <w:r>
        <w:t>8</w:t>
      </w:r>
      <w:r w:rsidR="003812A3">
        <w:t>.</w:t>
      </w:r>
    </w:p>
    <w:p w:rsidRDefault="006D44F4" w:rsidP="00937CFC" w:rsidR="00E538E4">
      <w:pPr>
        <w:pStyle w:val="Podnaslov"/>
        <w:ind w:left="6372"/>
        <w:rPr>
          <w:rFonts w:hAnsi="Times New Roman" w:ascii="Times New Roman"/>
          <w:b w:val="false"/>
          <w:color w:val="auto"/>
          <w:szCs w:val="24"/>
        </w:rPr>
      </w:pPr>
      <w:r>
        <w:tab/>
      </w:r>
      <w:r>
        <w:tab/>
      </w:r>
      <w:r>
        <w:tab/>
        <w:t xml:space="preserve"> </w:t>
      </w:r>
      <w:r w:rsidR="003812A3">
        <w:tab/>
      </w:r>
      <w:r w:rsidR="003812A3">
        <w:tab/>
      </w:r>
      <w:r w:rsidR="003812A3">
        <w:tab/>
      </w:r>
      <w:r w:rsidR="003812A3">
        <w:tab/>
      </w:r>
      <w:r w:rsidR="003812A3">
        <w:tab/>
        <w:t xml:space="preserve">         </w:t>
      </w:r>
      <w:r>
        <w:t xml:space="preserve">  </w:t>
      </w:r>
      <w:r w:rsidR="001779CD">
        <w:t xml:space="preserve"> </w:t>
      </w:r>
      <w:r w:rsidR="00E538E4">
        <w:rPr>
          <w:rFonts w:hAnsi="Times New Roman" w:ascii="Times New Roman"/>
          <w:b w:val="false"/>
          <w:color w:val="auto"/>
          <w:szCs w:val="24"/>
        </w:rPr>
        <w:t>Stečajni sudac:</w:t>
      </w:r>
    </w:p>
    <w:p w:rsidRDefault="00F87C26" w:rsidP="00937CFC" w:rsidR="006D44F4">
      <w:pPr>
        <w:pStyle w:val="Podnaslov"/>
        <w:ind w:firstLine="708" w:left="5664"/>
        <w:rPr>
          <w:rFonts w:hAnsi="Times New Roman" w:ascii="Times New Roman"/>
          <w:b w:val="false"/>
          <w:color w:val="auto"/>
          <w:szCs w:val="24"/>
        </w:rPr>
      </w:pPr>
      <w:r>
        <w:rPr>
          <w:rFonts w:hAnsi="Times New Roman" w:ascii="Times New Roman"/>
          <w:b w:val="false"/>
          <w:color w:val="auto"/>
          <w:szCs w:val="24"/>
        </w:rPr>
        <w:t>Nikola Ribarić, v.r.</w:t>
      </w:r>
    </w:p>
    <w:p w:rsidRDefault="00F87C26" w:rsidP="00937CFC" w:rsidR="00F87C26">
      <w:pPr>
        <w:pStyle w:val="Podnaslov"/>
        <w:ind w:firstLine="708" w:left="5664"/>
        <w:rPr>
          <w:rFonts w:hAnsi="Times New Roman" w:ascii="Times New Roman"/>
          <w:b w:val="false"/>
          <w:color w:val="auto"/>
          <w:szCs w:val="24"/>
        </w:rPr>
      </w:pPr>
    </w:p>
    <w:p w:rsidRDefault="00F87C26" w:rsidP="00F87C26" w:rsidR="00F87C26" w:rsidRPr="00F87C26">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rPr>
          <w:rFonts w:eastAsiaTheme="minorHAnsi"/>
          <w:lang w:eastAsia="en-US"/>
        </w:rPr>
      </w:pP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w:t>
      </w:r>
      <w:r w:rsidRPr="00F87C26">
        <w:rPr>
          <w:rFonts w:eastAsiaTheme="minorHAnsi"/>
          <w:lang w:eastAsia="en-US"/>
        </w:rPr>
        <w:t xml:space="preserve">Za točnost </w:t>
      </w:r>
      <w:proofErr w:type="spellStart"/>
      <w:r w:rsidRPr="00F87C26">
        <w:rPr>
          <w:rFonts w:eastAsiaTheme="minorHAnsi"/>
          <w:lang w:eastAsia="en-US"/>
        </w:rPr>
        <w:t>otpravka</w:t>
      </w:r>
      <w:proofErr w:type="spellEnd"/>
      <w:r w:rsidRPr="00F87C26">
        <w:rPr>
          <w:rFonts w:eastAsiaTheme="minorHAnsi"/>
          <w:lang w:eastAsia="en-US"/>
        </w:rPr>
        <w:t xml:space="preserve"> - ovlašteni službenik</w:t>
      </w:r>
    </w:p>
    <w:p w:rsidRDefault="00F87C26" w:rsidP="00F87C26" w:rsidR="00F87C26" w:rsidRPr="00F87C26">
      <w:pPr>
        <w:pStyle w:val="Podnaslov"/>
        <w:ind w:firstLine="708" w:left="5664"/>
        <w:rPr>
          <w:rFonts w:hAnsi="Times New Roman" w:ascii="Times New Roman"/>
          <w:b w:val="false"/>
          <w:color w:val="auto"/>
          <w:szCs w:val="24"/>
        </w:rPr>
      </w:pPr>
      <w:r w:rsidRPr="00F87C26">
        <w:rPr>
          <w:rFonts w:eastAsiaTheme="minorHAnsi" w:hAnsi="Times New Roman" w:ascii="Times New Roman"/>
          <w:b w:val="false"/>
          <w:color w:val="auto"/>
          <w:lang w:eastAsia="en-US"/>
        </w:rPr>
        <w:t>Maja Hajtek</w:t>
      </w:r>
    </w:p>
    <w:p w:rsidRDefault="003812A3" w:rsidP="006D44F4" w:rsidR="003812A3">
      <w:pPr>
        <w:jc w:val="right"/>
      </w:pPr>
    </w:p>
    <w:p w:rsidRDefault="00937CFC" w:rsidP="003812A3" w:rsidR="00937CFC">
      <w:pPr>
        <w:overflowPunct w:val="false"/>
        <w:autoSpaceDE w:val="false"/>
        <w:autoSpaceDN w:val="false"/>
        <w:adjustRightInd w:val="false"/>
        <w:jc w:val="both"/>
        <w:textAlignment w:val="baseline"/>
      </w:pPr>
    </w:p>
    <w:p w:rsidRDefault="003812A3" w:rsidP="003812A3" w:rsidR="003812A3">
      <w:pPr>
        <w:overflowPunct w:val="false"/>
        <w:autoSpaceDE w:val="false"/>
        <w:autoSpaceDN w:val="false"/>
        <w:adjustRightInd w:val="false"/>
        <w:jc w:val="both"/>
        <w:textAlignment w:val="baseline"/>
      </w:pPr>
      <w:r>
        <w:t xml:space="preserve">Pouka o pravnom lijeku: </w:t>
      </w:r>
    </w:p>
    <w:p w:rsidRDefault="003812A3" w:rsidP="003812A3" w:rsidR="003812A3">
      <w:pPr>
        <w:overflowPunct w:val="false"/>
        <w:autoSpaceDE w:val="false"/>
        <w:autoSpaceDN w:val="false"/>
        <w:adjustRightInd w:val="false"/>
        <w:jc w:val="both"/>
        <w:textAlignment w:val="baseline"/>
      </w:pPr>
      <w:r>
        <w:t xml:space="preserve">Protiv ovog zaključka žalba nije dopuštena (čl. </w:t>
      </w:r>
      <w:proofErr w:type="spellStart"/>
      <w:r>
        <w:t>11</w:t>
      </w:r>
      <w:proofErr w:type="spellEnd"/>
      <w:r>
        <w:t xml:space="preserve"> </w:t>
      </w:r>
      <w:proofErr w:type="spellStart"/>
      <w:r>
        <w:t>toč</w:t>
      </w:r>
      <w:proofErr w:type="spellEnd"/>
      <w:r>
        <w:t>. 9 SZ-a)</w:t>
      </w:r>
    </w:p>
    <w:p w:rsidRDefault="003812A3" w:rsidP="003812A3" w:rsidR="003812A3">
      <w:pPr>
        <w:overflowPunct w:val="false"/>
        <w:autoSpaceDE w:val="false"/>
        <w:autoSpaceDN w:val="false"/>
        <w:adjustRightInd w:val="false"/>
        <w:jc w:val="both"/>
        <w:textAlignment w:val="baseline"/>
      </w:pPr>
    </w:p>
    <w:p w:rsidRDefault="004719E0" w:rsidP="003812A3" w:rsidR="00E538E4">
      <w:r>
        <w:tab/>
        <w:t xml:space="preserve"> </w:t>
      </w:r>
    </w:p>
    <w:p w:rsidRDefault="00E538E4" w:rsidP="003812A3" w:rsidR="00E538E4"/>
    <w:p w:rsidRDefault="00523F73" w:rsidR="00523F73"/>
    <w:sectPr w:rsidR="00523F73">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CFC" w:rsidP="00937CFC" w:rsidR="00937CFC">
      <w:r>
        <w:separator/>
      </w:r>
    </w:p>
  </w:endnote>
  <w:endnote w:id="0" w:type="continuationSeparator">
    <w:p w:rsidRDefault="00937CFC" w:rsidP="00937CFC" w:rsidR="00937C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CFC" w:rsidP="00937CFC" w:rsidR="00937CFC">
      <w:r>
        <w:separator/>
      </w:r>
    </w:p>
  </w:footnote>
  <w:footnote w:id="0" w:type="continuationSeparator">
    <w:p w:rsidRDefault="00937CFC" w:rsidP="00937CFC" w:rsidR="00937C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7CFC" w:rsidP="00937CFC" w:rsidR="00937CFC">
    <w:pPr>
      <w:pStyle w:val="Zaglavlje"/>
      <w:jc w:val="right"/>
    </w:pPr>
    <w:proofErr w:type="spellStart"/>
    <w:smartTag w:element="metricconverter" w:uri="urn:schemas-microsoft-com:office:smarttags">
      <w:smartTagPr>
        <w:attr w:val="72 St" w:name="ProductID"/>
      </w:smartTagPr>
      <w:r>
        <w:t>72</w:t>
      </w:r>
      <w:proofErr w:type="spellEnd"/>
      <w:r>
        <w:t xml:space="preserve"> St</w:t>
      </w:r>
    </w:smartTag>
    <w:r>
      <w:t xml:space="preserve"> -</w:t>
    </w:r>
    <w:proofErr w:type="spellStart"/>
    <w:r>
      <w:t>1060</w:t>
    </w:r>
    <w:proofErr w:type="spellEnd"/>
    <w:r>
      <w:t>/</w:t>
    </w:r>
    <w:proofErr w:type="spellStart"/>
    <w:r>
      <w:t>2014</w:t>
    </w:r>
    <w:proofErr w:type="spellEnd"/>
    <w:r>
      <w:t>-</w:t>
    </w:r>
    <w:proofErr w:type="spellStart"/>
    <w:r>
      <w:t>102</w:t>
    </w:r>
    <w:proofErr w:type="spellEnd"/>
  </w:p>
  <w:p w:rsidRDefault="00937CFC" w:rsidR="00937C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5DA26A0F"/>
    <w:multiLevelType w:val="hybridMultilevel"/>
    <w:tmpl w:val="3542A6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2A3"/>
    <w:rsid w:val="0008032C"/>
    <w:rsid w:val="00175B71"/>
    <w:rsid w:val="001779CD"/>
    <w:rsid w:val="00305D22"/>
    <w:rsid w:val="003812A3"/>
    <w:rsid w:val="00470CCD"/>
    <w:rsid w:val="004719E0"/>
    <w:rsid w:val="00523F73"/>
    <w:rsid w:val="005E65BE"/>
    <w:rsid w:val="006B6778"/>
    <w:rsid w:val="006D44F4"/>
    <w:rsid w:val="007412DE"/>
    <w:rsid w:val="0079132E"/>
    <w:rsid w:val="00866CC1"/>
    <w:rsid w:val="008806F5"/>
    <w:rsid w:val="00937CFC"/>
    <w:rsid w:val="00A328E2"/>
    <w:rsid w:val="00A721FA"/>
    <w:rsid w:val="00A83946"/>
    <w:rsid w:val="00A917BD"/>
    <w:rsid w:val="00A93ED3"/>
    <w:rsid w:val="00B07B04"/>
    <w:rsid w:val="00B719DF"/>
    <w:rsid w:val="00CC2D31"/>
    <w:rsid w:val="00D05CE0"/>
    <w:rsid w:val="00E538E4"/>
    <w:rsid w:val="00F87C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2A3"/>
    <w:pPr>
      <w:spacing w:lineRule="auto" w:line="240" w:after="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D44F4"/>
    <w:rPr>
      <w:rFonts w:cs="Tahoma" w:eastAsia="Times New Roman" w:hAnsi="Tahoma" w:ascii="Tahoma"/>
      <w:sz w:val="16"/>
      <w:szCs w:val="16"/>
      <w:lang w:eastAsia="hr-HR"/>
    </w:rPr>
  </w:style>
  <w:style w:styleId="Podnaslov" w:type="paragraph">
    <w:name w:val="Subtitle"/>
    <w:basedOn w:val="Normal"/>
    <w:link w:val="PodnaslovChar"/>
    <w:qFormat/>
    <w:rsid w:val="006D44F4"/>
    <w:pPr>
      <w:jc w:val="both"/>
    </w:pPr>
    <w:rPr>
      <w:rFonts w:hAnsi="Tahoma" w:ascii="Tahoma"/>
      <w:b/>
      <w:color w:val="0000FF"/>
      <w:szCs w:val="20"/>
    </w:rPr>
  </w:style>
  <w:style w:customStyle="true" w:styleId="PodnaslovChar" w:type="character">
    <w:name w:val="Podnaslov Char"/>
    <w:basedOn w:val="Zadanifontodlomka"/>
    <w:link w:val="Podnaslov"/>
    <w:rsid w:val="006D44F4"/>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937CFC"/>
    <w:pPr>
      <w:tabs>
        <w:tab w:pos="4536" w:val="center"/>
        <w:tab w:pos="9072" w:val="right"/>
      </w:tabs>
    </w:pPr>
  </w:style>
  <w:style w:customStyle="true" w:styleId="ZaglavljeChar" w:type="character">
    <w:name w:val="Zaglavlje Char"/>
    <w:basedOn w:val="Zadanifontodlomka"/>
    <w:link w:val="Zaglavlje"/>
    <w:uiPriority w:val="99"/>
    <w:rsid w:val="00937CFC"/>
    <w:rPr>
      <w:rFonts w:cs="Times New Roman" w:eastAsia="Times New Roman"/>
      <w:szCs w:val="24"/>
      <w:lang w:eastAsia="hr-HR"/>
    </w:rPr>
  </w:style>
  <w:style w:styleId="Podnoje" w:type="paragraph">
    <w:name w:val="footer"/>
    <w:basedOn w:val="Normal"/>
    <w:link w:val="PodnojeChar"/>
    <w:uiPriority w:val="99"/>
    <w:unhideWhenUsed/>
    <w:rsid w:val="00937CFC"/>
    <w:pPr>
      <w:tabs>
        <w:tab w:pos="4536" w:val="center"/>
        <w:tab w:pos="9072" w:val="right"/>
      </w:tabs>
    </w:pPr>
  </w:style>
  <w:style w:customStyle="true" w:styleId="PodnojeChar" w:type="character">
    <w:name w:val="Podnožje Char"/>
    <w:basedOn w:val="Zadanifontodlomka"/>
    <w:link w:val="Podnoje"/>
    <w:uiPriority w:val="99"/>
    <w:rsid w:val="00937CFC"/>
    <w:rPr>
      <w:rFonts w:cs="Times New Roman" w:eastAsia="Times New Roman"/>
      <w:szCs w:val="24"/>
      <w:lang w:eastAsia="hr-HR"/>
    </w:rPr>
  </w:style>
  <w:style w:styleId="Odlomakpopisa" w:type="paragraph">
    <w:name w:val="List Paragraph"/>
    <w:basedOn w:val="Normal"/>
    <w:uiPriority w:val="34"/>
    <w:qFormat/>
    <w:rsid w:val="00937CFC"/>
    <w:pPr>
      <w:ind w:left="720"/>
      <w:contextualSpacing/>
    </w:pPr>
  </w:style>
  <w:style w:styleId="Tekstrezerviranogmjesta" w:type="character">
    <w:name w:val="Placeholder Text"/>
    <w:basedOn w:val="Zadanifontodlomka"/>
    <w:uiPriority w:val="99"/>
    <w:semiHidden/>
    <w:rsid w:val="00F87C26"/>
    <w:rPr>
      <w:color w:val="808080"/>
      <w:bdr w:space="0" w:sz="0" w:color="auto" w:val="none"/>
      <w:shd w:fill="auto" w:color="auto" w:val="clear"/>
    </w:rPr>
  </w:style>
  <w:style w:customStyle="true" w:styleId="eSPISCCParagraphDefaultFont" w:type="character">
    <w:name w:val="eSPIS_CC_Paragraph Default Font"/>
    <w:basedOn w:val="Zadanifontodlomka"/>
    <w:rsid w:val="00F87C2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87C26"/>
    <w:rPr>
      <w:rFonts w:cs="Tahoma" w:hAnsi="Tahoma" w:ascii="Tahom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87C26"/>
    <w:rPr>
      <w:rFonts w:cs="Tahoma" w:hAnsi="Tahoma" w:ascii="Tahom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87C26"/>
    <w:rPr>
      <w:rFonts w:cs="Tahoma" w:hAnsi="Tahoma" w:ascii="Tahom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2A3"/>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D44F4"/>
    <w:rPr>
      <w:rFonts w:ascii="Tahoma" w:cs="Tahoma" w:hAnsi="Tahoma"/>
      <w:sz w:val="16"/>
      <w:szCs w:val="16"/>
    </w:rPr>
  </w:style>
  <w:style w:customStyle="1" w:styleId="TekstbaloniaChar" w:type="character">
    <w:name w:val="Tekst balončića Char"/>
    <w:basedOn w:val="Zadanifontodlomka"/>
    <w:link w:val="Tekstbalonia"/>
    <w:uiPriority w:val="99"/>
    <w:semiHidden/>
    <w:rsid w:val="006D44F4"/>
    <w:rPr>
      <w:rFonts w:ascii="Tahoma" w:cs="Tahoma" w:eastAsia="Times New Roman" w:hAnsi="Tahoma"/>
      <w:sz w:val="16"/>
      <w:szCs w:val="16"/>
      <w:lang w:eastAsia="hr-HR"/>
    </w:rPr>
  </w:style>
  <w:style w:styleId="Podnaslov" w:type="paragraph">
    <w:name w:val="Subtitle"/>
    <w:basedOn w:val="Normal"/>
    <w:link w:val="PodnaslovChar"/>
    <w:qFormat/>
    <w:rsid w:val="006D44F4"/>
    <w:pPr>
      <w:jc w:val="both"/>
    </w:pPr>
    <w:rPr>
      <w:rFonts w:ascii="Tahoma" w:hAnsi="Tahoma"/>
      <w:b/>
      <w:color w:val="0000FF"/>
      <w:szCs w:val="20"/>
    </w:rPr>
  </w:style>
  <w:style w:customStyle="1" w:styleId="PodnaslovChar" w:type="character">
    <w:name w:val="Podnaslov Char"/>
    <w:basedOn w:val="Zadanifontodlomka"/>
    <w:link w:val="Podnaslov"/>
    <w:rsid w:val="006D44F4"/>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937CFC"/>
    <w:pPr>
      <w:tabs>
        <w:tab w:pos="4536" w:val="center"/>
        <w:tab w:pos="9072" w:val="right"/>
      </w:tabs>
    </w:pPr>
  </w:style>
  <w:style w:customStyle="1" w:styleId="ZaglavljeChar" w:type="character">
    <w:name w:val="Zaglavlje Char"/>
    <w:basedOn w:val="Zadanifontodlomka"/>
    <w:link w:val="Zaglavlje"/>
    <w:uiPriority w:val="99"/>
    <w:rsid w:val="00937CFC"/>
    <w:rPr>
      <w:rFonts w:cs="Times New Roman" w:eastAsia="Times New Roman"/>
      <w:szCs w:val="24"/>
      <w:lang w:eastAsia="hr-HR"/>
    </w:rPr>
  </w:style>
  <w:style w:styleId="Podnoje" w:type="paragraph">
    <w:name w:val="footer"/>
    <w:basedOn w:val="Normal"/>
    <w:link w:val="PodnojeChar"/>
    <w:uiPriority w:val="99"/>
    <w:unhideWhenUsed/>
    <w:rsid w:val="00937CFC"/>
    <w:pPr>
      <w:tabs>
        <w:tab w:pos="4536" w:val="center"/>
        <w:tab w:pos="9072" w:val="right"/>
      </w:tabs>
    </w:pPr>
  </w:style>
  <w:style w:customStyle="1" w:styleId="PodnojeChar" w:type="character">
    <w:name w:val="Podnožje Char"/>
    <w:basedOn w:val="Zadanifontodlomka"/>
    <w:link w:val="Podnoje"/>
    <w:uiPriority w:val="99"/>
    <w:rsid w:val="00937CFC"/>
    <w:rPr>
      <w:rFonts w:cs="Times New Roman" w:eastAsia="Times New Roman"/>
      <w:szCs w:val="24"/>
      <w:lang w:eastAsia="hr-HR"/>
    </w:rPr>
  </w:style>
  <w:style w:styleId="Odlomakpopisa" w:type="paragraph">
    <w:name w:val="List Paragraph"/>
    <w:basedOn w:val="Normal"/>
    <w:uiPriority w:val="34"/>
    <w:qFormat/>
    <w:rsid w:val="00937CFC"/>
    <w:pPr>
      <w:ind w:left="720"/>
      <w:contextualSpacing/>
    </w:pPr>
  </w:style>
  <w:style w:styleId="Tekstrezerviranogmjesta" w:type="character">
    <w:name w:val="Placeholder Text"/>
    <w:basedOn w:val="Zadanifontodlomka"/>
    <w:uiPriority w:val="99"/>
    <w:semiHidden/>
    <w:rsid w:val="00F87C26"/>
    <w:rPr>
      <w:color w:val="808080"/>
      <w:bdr w:color="auto" w:space="0" w:sz="0" w:val="none"/>
      <w:shd w:color="auto" w:fill="auto" w:val="clear"/>
    </w:rPr>
  </w:style>
  <w:style w:customStyle="1" w:styleId="eSPISCCParagraphDefaultFont" w:type="character">
    <w:name w:val="eSPIS_CC_Paragraph Default Font"/>
    <w:basedOn w:val="Zadanifontodlomka"/>
    <w:rsid w:val="00F87C2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87C26"/>
    <w:rPr>
      <w:rFonts w:ascii="Tahoma" w:cs="Tahoma" w:hAnsi="Tahom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87C26"/>
    <w:rPr>
      <w:rFonts w:ascii="Tahoma" w:cs="Tahoma" w:hAnsi="Tahom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87C26"/>
    <w:rPr>
      <w:rFonts w:ascii="Tahoma" w:cs="Tahoma" w:hAnsi="Tahom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9468986">
      <w:bodyDiv w:val="true"/>
      <w:marLeft w:val="0"/>
      <w:marRight w:val="0"/>
      <w:marTop w:val="0"/>
      <w:marBottom w:val="0"/>
      <w:divBdr>
        <w:top w:space="0" w:sz="0" w:color="auto" w:val="none"/>
        <w:left w:space="0" w:sz="0" w:color="auto" w:val="none"/>
        <w:bottom w:space="0" w:sz="0" w:color="auto" w:val="none"/>
        <w:right w:space="0" w:sz="0" w:color="auto" w:val="none"/>
      </w:divBdr>
    </w:div>
    <w:div w:id="1493058095">
      <w:bodyDiv w:val="true"/>
      <w:marLeft w:val="0"/>
      <w:marRight w:val="0"/>
      <w:marTop w:val="0"/>
      <w:marBottom w:val="0"/>
      <w:divBdr>
        <w:top w:space="0" w:sz="0" w:color="auto" w:val="none"/>
        <w:left w:space="0" w:sz="0" w:color="auto" w:val="none"/>
        <w:bottom w:space="0" w:sz="0" w:color="auto" w:val="none"/>
        <w:right w:space="0" w:sz="0" w:color="auto" w:val="none"/>
      </w:divBdr>
    </w:div>
    <w:div w:id="17329958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1060</izvorni_sadrzaj>
    <derivirana_varijabla naziv="DomainObject.Predmet.Broj_1">1060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2014.</izvorni_sadrzaj>
    <derivirana_varijabla naziv="DomainObject.Predmet.DatumOsnivanja_1">8.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St-1060/2014</izvorni_sadrzaj>
    <derivirana_varijabla naziv="DomainObject.Predmet.OznakaBroj_1">St-1060/2014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KAPITAL društvo s ograničenom odgovornošću za promet nekretninama, izdavačku djelatnost i trgovinu</izvorni_sadrzaj>
    <derivirana_varijabla naziv="DomainObject.Predmet.ProtustrankaFormated_1">  KAPITAL društvo s ograničenom odgovornošću za promet nekretninama, izdavačku djelatnost i trgovinu</derivirana_varijabla>
  </DomainObject.Predmet.ProtustrankaFormated>
  <DomainObject.Predmet.ProtustrankaFormatedOIB>
    <izvorni_sadrzaj>  KAPITAL društvo s ograničenom odgovornošću za promet nekretninama, izdavačku djelatnost i trgovinu, OIB 50264134361</izvorni_sadrzaj>
    <derivirana_varijabla naziv="DomainObject.Predmet.ProtustrankaFormatedOIB_1">  KAPITAL društvo s ograničenom odgovornošću za promet nekretninama, izdavačku djelatnost i trgovinu, OIB 50264134361</derivirana_varijabla>
  </DomainObject.Predmet.ProtustrankaFormatedOIB>
  <DomainObject.Predmet.ProtustrankaFormatedWithAdress>
    <izvorni_sadrzaj> KAPITAL društvo s ograničenom odgovornošću za promet nekretninama, izdavačku djelatnost i trgovinu, Trg hrvatskih velikana 4, Zagreb</izvorni_sadrzaj>
    <derivirana_varijabla naziv="DomainObject.Predmet.ProtustrankaFormatedWithAdress_1"> KAPITAL društvo s ograničenom odgovornošću za promet nekretninama, izdavačku djelatnost i trgovinu, Trg hrvatskih velikana 4, Zagreb</derivirana_varijabla>
  </DomainObject.Predmet.ProtustrankaFormatedWithAdress>
  <DomainObject.Predmet.ProtustrankaFormatedWithAdressOIB>
    <izvorni_sadrzaj> KAPITAL društvo s ograničenom odgovornošću za promet nekretninama, izdavačku djelatnost i trgovinu, OIB 50264134361, Trg hrvatskih velikana 4, Zagreb</izvorni_sadrzaj>
    <derivirana_varijabla naziv="DomainObject.Predmet.ProtustrankaFormatedWithAdressOIB_1"> KAPITAL društvo s ograničenom odgovornošću za promet nekretninama, izdavačku djelatnost i trgovinu, OIB 50264134361, Trg hrvatskih velikana 4, Zagreb</derivirana_varijabla>
  </DomainObject.Predmet.ProtustrankaFormatedWithAdressOIB>
  <DomainObject.Predmet.ProtustrankaWithAdress>
    <izvorni_sadrzaj>KAPITAL društvo s ograničenom odgovornošću za promet nekretninama, izdavačku djelatnost i trgovinu Trg hrvatskih velikana 4, Zagreb</izvorni_sadrzaj>
    <derivirana_varijabla naziv="DomainObject.Predmet.ProtustrankaWithAdress_1">KAPITAL društvo s ograničenom odgovornošću za promet nekretninama, izdavačku djelatnost i trgovinu Trg hrvatskih velikana 4, Zagreb</derivirana_varijabla>
  </DomainObject.Predmet.ProtustrankaWithAdress>
  <DomainObject.Predmet.ProtustrankaWithAdressOIB>
    <izvorni_sadrzaj>KAPITAL društvo s ograničenom odgovornošću za promet nekretninama, izdavačku djelatnost i trgovinu, OIB 50264134361, Trg hrvatskih velikana 4, Zagreb</izvorni_sadrzaj>
    <derivirana_varijabla naziv="DomainObject.Predmet.ProtustrankaWithAdressOIB_1">KAPITAL društvo s ograničenom odgovornošću za promet nekretninama, izdavačku djelatnost i trgovinu, OIB 50264134361, Trg hrvatskih velikana 4, Zagreb</derivirana_varijabla>
  </DomainObject.Predmet.ProtustrankaWithAdressOIB>
  <DomainObject.Predmet.ProtustrankaNazivFormated>
    <izvorni_sadrzaj>KAPITAL društvo s ograničenom odgovornošću za promet nekretninama, izdavačku djelatnost i trgovinu</izvorni_sadrzaj>
    <derivirana_varijabla naziv="DomainObject.Predmet.ProtustrankaNazivFormated_1">KAPITAL društvo s ograničenom odgovornošću za promet nekretninama, izdavačku djelatnost i trgovinu</derivirana_varijabla>
  </DomainObject.Predmet.ProtustrankaNazivFormated>
  <DomainObject.Predmet.ProtustrankaNazivFormatedOIB>
    <izvorni_sadrzaj>KAPITAL društvo s ograničenom odgovornošću za promet nekretninama, izdavačku djelatnost i trgovinu, OIB 50264134361</izvorni_sadrzaj>
    <derivirana_varijabla naziv="DomainObject.Predmet.ProtustrankaNazivFormatedOIB_1">KAPITAL društvo s ograničenom odgovornošću za promet nekretninama, izdavačku djelatnost i trgovinu, OIB 50264134361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zastupane po punomoćniku Odvjetničko društvo Matijević, Jakirčević o Malkoč j.t.d.; Milan Štefanac zastupanog po punomoćniku Odvjetničko društvo Matijević, Jakirčević o Malkoč j.t.d.; Zrinka Nikolić zastupane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izvorni_sadrzaj>
    <derivirana_varijabla naziv="DomainObject.Predmet.StrankaFormated_1">  CROATIA osiguranje d.d. zastupanog po punomoćniku Odvjetničko društvo Matijević, Jakirčević o Malkoč j.t.d.; REPUBLIKA HRVATSKA zastupanog po punomoćniku Odvjetničko društvo Matijević, Jakirčević o Malkoč j.t.d.; INA-INDUSTRIJA NAFTE, d.d. zastupanog po punomoćniku Odvjetničko društvo Matijević, Jakirčević o Malkoč j.t.d.; Croatia Airlines d.d. zastupanog po punomoćniku Odvjetničko društvo Matijević, Jakirčević o Malkoč j.t.d.; HRVATSKA ELEKTROPRIVREDA s.s. zastupanog po punomoćniku Odvjetničko društvo Matijević, Jakirčević o Malkoč j.t.d.; HRVATSKE ŠUME d.o.o. zastupanog po punomoćniku Odvjetničko društvo Matijević, Jakirčević o Malkoč j.t.d.; PETROKEMIJA, d.d. zastupanog po punomoćniku Odvjetničko društvo Matijević, Jakirčević o Malkoč j.t.d.; Đuro Đaković Holding D.O.O. zastupanog po punomoćniku Odvjetničko društvo Matijević, Jakirčević o Malkoč j.t.d.; ENERGOINVEST d.o.o. zastupanog po punomoćniku Odvjetničko društvo Matijević, Jakirčević o Malkoč j.t.d.; TELENERG d.o.o. zastupanog po punomoćniku Odvjetničko društvo Matijević, Jakirčević o Malkoč j.t.d.; ENERGOCONTROL  d.o.o. zastupanog po punomoćniku Odvjetničko društvo Matijević, Jakirčević o Malkoč j.t.d.; ZAGREPČANKA-POSLOVNI OBJEKTI D.d.d. zastupanog po punomoćniku Odvjetničko društvo Matijević, Jakirčević o Malkoč j.t.d.; BRODOGRADILIŠTE VIKTOR LENAC d.d. zastupanog po punomoćniku Odvjetničko društvo Matijević, Jakirčević o Malkoč j.t.d.; INOVINE d.d. zastupanog po punomoćniku Odvjetničko društvo Matijević, Jakirčević o Malkoč j.t.d.; irena štefanac zastupanog po punomoćniku Odvjetničko društvo Matijević, Jakirčević o Malkoč j.t.d.; Biserka Cvrtila zastupane po punomoćniku Odvjetničko društvo Matijević, Jakirčević o Malkoč j.t.d.; Milan Štefanac zastupanog po punomoćniku Odvjetničko društvo Matijević, Jakirčević o Malkoč j.t.d.; Zrinka Nikolić zastupane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zastupanog po punomoćniku Odvjetničko društvo Matijević, Jakirčević o Malkoč j.t.d.; GOYA - COMPANY d.o.o. zastupanog po punomoćniku Odvjetničko društvo Matijević, Jakirčević o Malkoč j.t.d.; NAUTIKA KUFNER d.o.o. zastupanog po punomoćniku Odvjetničko društvo Matijević, Jakirčević o Malkoč j.t.d.; R.S. KABEL d.o.o. zastupanog po punomoćniku Odvjetničko društvo Matijević, Jakirčević o Malkoč j.t.d.; Dražen Mađerić zastupanog po punomoćniku Odvjetničko društvo Matijević, Jakirčević o Malkoč j.t.d.</derivirana_varijabla>
  </DomainObject.Predmet.StrankaFormated>
  <DomainObject.Predmet.StrankaFormatedOIB>
    <izvorni_sadrzaj>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zastupane po punomoćniku Odvjetničko društvo Matijević, Jakirčević o Malkoč j.t.d.; Milan Štefanac zastupanog po punomoćniku Odvjetničko društvo Matijević, Jakirčević o Malkoč j.t.d.; Zrinka Nikolić, OIB  zastupane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izvorni_sadrzaj>
    <derivirana_varijabla naziv="DomainObject.Predmet.StrankaFormatedOIB_1">  CROATIA osiguranje d.d., OIB 26187994862 zastupanog po punomoćniku Odvjetničko društvo Matijević, Jakirčević o Malkoč j.t.d.; REPUBLIKA HRVATSKA, OIB 52634238587 zastupanog po punomoćniku Odvjetničko društvo Matijević, Jakirčević o Malkoč j.t.d.; INA-INDUSTRIJA NAFTE, d.d., OIB 27759560625 zastupanog po punomoćniku Odvjetničko društvo Matijević, Jakirčević o Malkoč j.t.d.; Croatia Airlines d.d., OIB 24640993045 zastupanog po punomoćniku Odvjetničko društvo Matijević, Jakirčević o Malkoč j.t.d.; HRVATSKA ELEKTROPRIVREDA s.s., OIB 28921978587 zastupanog po punomoćniku Odvjetničko društvo Matijević, Jakirčević o Malkoč j.t.d.; HRVATSKE ŠUME d.o.o., OIB 69693144506 zastupanog po punomoćniku Odvjetničko društvo Matijević, Jakirčević o Malkoč j.t.d.; PETROKEMIJA, d.d., OIB 24503685008 zastupanog po punomoćniku Odvjetničko društvo Matijević, Jakirčević o Malkoč j.t.d.; Đuro Đaković Holding D.O.O., OIB 58828286397 zastupanog po punomoćniku Odvjetničko društvo Matijević, Jakirčević o Malkoč j.t.d.; ENERGOINVEST d.o.o., OIB 28251174341 zastupanog po punomoćniku Odvjetničko društvo Matijević, Jakirčević o Malkoč j.t.d.; TELENERG d.o.o., OIB 27181239184 zastupanog po punomoćniku Odvjetničko društvo Matijević, Jakirčević o Malkoč j.t.d.; ENERGOCONTROL  d.o.o., OIB 76830041477 zastupanog po punomoćniku Odvjetničko društvo Matijević, Jakirčević o Malkoč j.t.d.; ZAGREPČANKA-POSLOVNI OBJEKTI D.d.d., OIB 38911589285 zastupanog po punomoćniku Odvjetničko društvo Matijević, Jakirčević o Malkoč j.t.d.; BRODOGRADILIŠTE VIKTOR LENAC d.d., OIB 27531244647 zastupanog po punomoćniku Odvjetničko društvo Matijević, Jakirčević o Malkoč j.t.d.; INOVINE d.d., OIB 85031837779 zastupanog po punomoćniku Odvjetničko društvo Matijević, Jakirčević o Malkoč j.t.d.; irena štefanac zastupanog po punomoćniku Odvjetničko društvo Matijević, Jakirčević o Malkoč j.t.d.; Biserka Cvrtila, OIB 63810477290 zastupane po punomoćniku Odvjetničko društvo Matijević, Jakirčević o Malkoč j.t.d.; Milan Štefanac zastupanog po punomoćniku Odvjetničko društvo Matijević, Jakirčević o Malkoč j.t.d.; Zrinka Nikolić, OIB  zastupane po punomoćniku Odvjetničko društvo Matijević, Jakirčević o Malkoč j.t.d.; Ierena Omrčen zastupanog po punomoćniku Odvjetničko društvo Matijević, Jakirčević o Malkoč j.t.d.; Ivan Omrčen zastupanog po punomoćniku Odvjetničko društvo Matijević, Jakirčević o Malkoč j.t.d.; MARAT INŽENJERING d.o.o., OIB 59310208716 zastupanog po punomoćniku Odvjetničko društvo Matijević, Jakirčević o Malkoč j.t.d.; GOYA - COMPANY d.o.o., OIB 82723108401 zastupanog po punomoćniku Odvjetničko društvo Matijević, Jakirčević o Malkoč j.t.d.; NAUTIKA KUFNER d.o.o., OIB 38302424150 zastupanog po punomoćniku Odvjetničko društvo Matijević, Jakirčević o Malkoč j.t.d.; R.S. KABEL d.o.o., OIB 30460731848 zastupanog po punomoćniku Odvjetničko društvo Matijević, Jakirčević o Malkoč j.t.d.; Dražen Mađerić, OIB 25640287114 zastupanog po punomoćniku Odvjetničko društvo Matijević, Jakirčević o Malkoč j.t.d.</derivirana_varijabla>
  </DomainObject.Predmet.StrankaFormatedOIB>
  <DomainObject.Predmet.StrankaFormatedWithAdress>
    <izvorni_sadrzaj>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zastupane po punomoćniku Odvjetničko društvo Matijević, Jakirčević o Malkoč j.t.d.; Milan Štefanac, Miramarska 13a, 10000 Zagreb zastupanog po punomoćniku Odvjetničko društvo Matijević, Jakirčević o Malkoč j.t.d.; Zrinka Nikolić, Savska cesta 41, 10000 Zagreb zastupane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izvorni_sadrzaj>
    <derivirana_varijabla naziv="DomainObject.Predmet.StrankaFormatedWithAdress_1"> CROATIA osiguranje d.d., Miramarska 22, 10000 Zagreb zastupanog po punomoćniku Odvjetničko društvo Matijević, Jakirčević o Malkoč j.t.d.; REPUBLIKA HRVATSKA zastupanog po punomoćniku Odvjetničko društvo Matijević, Jakirčević o Malkoč j.t.d.; INA-INDUSTRIJA NAFTE, d.d., Avenija V. Holjevca 10, Zagreb zastupanog po punomoćniku Odvjetničko društvo Matijević, Jakirčević o Malkoč j.t.d.; Croatia Airlines d.d., Bani 75/B, 10010 Buzin zastupanog po punomoćniku Odvjetničko društvo Matijević, Jakirčević o Malkoč j.t.d.; HRVATSKA ELEKTROPRIVREDA s.s., Grada Vukovara 37, 10000 Zagreb zastupanog po punomoćniku Odvjetničko društvo Matijević, Jakirčević o Malkoč j.t.d.; HRVATSKE ŠUME d.o.o., Ul.Ljudevita Farkaša Vukotinovića 2, 10000 Zagreb zastupanog po punomoćniku Odvjetničko društvo Matijević, Jakirčević o Malkoč j.t.d.; PETROKEMIJA, d.d., Aleja Vukovar 4, 44320 Kutina zastupanog po punomoćniku Odvjetničko društvo Matijević, Jakirčević o Malkoč j.t.d.; Đuro Đaković Holding D.O.O., Dr. Mile Budaka 1, 35000 Slavonski Brod zastupanog po punomoćniku Odvjetničko društvo Matijević, Jakirčević o Malkoč j.t.d.; ENERGOINVEST d.o.o., Glavna 12, 31309 Kneževi Vinogradi zastupanog po punomoćniku Odvjetničko društvo Matijević, Jakirčević o Malkoč j.t.d.; TELENERG d.o.o., Savska Cesta 41/V, 10000 Zagreb zastupanog po punomoćniku Odvjetničko društvo Matijević, Jakirčević o Malkoč j.t.d.; ENERGOCONTROL  d.o.o., Savska c. 41, 10000 Zagreb zastupanog po punomoćniku Odvjetničko društvo Matijević, Jakirčević o Malkoč j.t.d.; ZAGREPČANKA-POSLOVNI OBJEKTI D.d.d., Savska Cesta 41/XI, 10000 Zagreb zastupanog po punomoćniku Odvjetničko društvo Matijević, Jakirčević o Malkoč j.t.d.; BRODOGRADILIŠTE VIKTOR LENAC d.d., Martinšćica/bb, 51000 Rijeka zastupanog po punomoćniku Odvjetničko društvo Matijević, Jakirčević o Malkoč j.t.d.; INOVINE d.d., Draškovićeva 27, 10000 Zagreb zastupanog po punomoćniku Odvjetničko društvo Matijević, Jakirčević o Malkoč j.t.d.; irena štefanac, Strmec, Slavonska cesta 2c, 10430 Samobor zastupanog po punomoćniku Odvjetničko društvo Matijević, Jakirčević o Malkoč j.t.d.; Biserka Cvrtila, Cvijete Zuzorić 43, 10000 Zagreb zastupane po punomoćniku Odvjetničko društvo Matijević, Jakirčević o Malkoč j.t.d.; Milan Štefanac, Miramarska 13a, 10000 Zagreb zastupanog po punomoćniku Odvjetničko društvo Matijević, Jakirčević o Malkoč j.t.d.; Zrinka Nikolić, Savska cesta 41, 10000 Zagreb zastupane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Savska c. 41, 10000 Zagreb zastupanog po punomoćniku Odvjetničko društvo Matijević, Jakirčević o Malkoč j.t.d.; GOYA - COMPANY d.o.o., Savska cesta 41, 10000 Zagreb zastupanog po punomoćniku Odvjetničko društvo Matijević, Jakirčević o Malkoč j.t.d.; NAUTIKA KUFNER d.o.o., Stjepana Gradića 13, 10000 Zagreb zastupanog po punomoćniku Odvjetničko društvo Matijević, Jakirčević o Malkoč j.t.d.; R.S. KABEL d.o.o., Savska cesta 41/VI, 10000 Zagreb zastupanog po punomoćniku Odvjetničko društvo Matijević, Jakirčević o Malkoč j.t.d.; Dražen Mađerić, Čerinina 3, 10000 Zagreb zastupanog po punomoćniku Odvjetničko društvo Matijević, Jakirčević o Malkoč j.t.d.</derivirana_varijabla>
  </DomainObject.Predmet.StrankaFormatedWithAdress>
  <DomainObject.Predmet.StrankaFormatedWithAdressOIB>
    <izvorni_sadrzaj>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zastupane po punomoćniku Odvjetničko društvo Matijević, Jakirčević o Malkoč j.t.d.; Milan Štefanac, Miramarska 13a, 10000 Zagreb zastupanog po punomoćniku Odvjetničko društvo Matijević, Jakirčević o Malkoč j.t.d.; Zrinka Nikolić, OIB , Savska cesta 41, 10000 Zagreb zastupane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izvorni_sadrzaj>
    <derivirana_varijabla naziv="DomainObject.Predmet.StrankaFormatedWithAdressOIB_1"> CROATIA osiguranje d.d., OIB 26187994862, Miramarska 22, 10000 Zagreb zastupanog po punomoćniku Odvjetničko društvo Matijević, Jakirčević o Malkoč j.t.d.; REPUBLIKA HRVATSKA, OIB 52634238587 zastupanog po punomoćniku Odvjetničko društvo Matijević, Jakirčević o Malkoč j.t.d.; INA-INDUSTRIJA NAFTE, d.d., OIB 27759560625, Avenija V. Holjevca 10, Zagreb zastupanog po punomoćniku Odvjetničko društvo Matijević, Jakirčević o Malkoč j.t.d.; Croatia Airlines d.d., OIB 24640993045, Bani 75/B, 10010 Buzin zastupanog po punomoćniku Odvjetničko društvo Matijević, Jakirčević o Malkoč j.t.d.; HRVATSKA ELEKTROPRIVREDA s.s., OIB 28921978587, Grada Vukovara 37, 10000 Zagreb zastupanog po punomoćniku Odvjetničko društvo Matijević, Jakirčević o Malkoč j.t.d.; HRVATSKE ŠUME d.o.o., OIB 69693144506, Ul.Ljudevita Farkaša Vukotinovića 2, 10000 Zagreb zastupanog po punomoćniku Odvjetničko društvo Matijević, Jakirčević o Malkoč j.t.d.; PETROKEMIJA, d.d., OIB 24503685008, Aleja Vukovar 4, 44320 Kutina zastupanog po punomoćniku Odvjetničko društvo Matijević, Jakirčević o Malkoč j.t.d.; Đuro Đaković Holding D.O.O., OIB 58828286397, Dr. Mile Budaka 1, 35000 Slavonski Brod zastupanog po punomoćniku Odvjetničko društvo Matijević, Jakirčević o Malkoč j.t.d.; ENERGOINVEST d.o.o., OIB 28251174341, Glavna 12, 31309 Kneževi Vinogradi zastupanog po punomoćniku Odvjetničko društvo Matijević, Jakirčević o Malkoč j.t.d.; TELENERG d.o.o., OIB 27181239184, Savska Cesta 41/V, 10000 Zagreb zastupanog po punomoćniku Odvjetničko društvo Matijević, Jakirčević o Malkoč j.t.d.; ENERGOCONTROL  d.o.o., OIB 76830041477, Savska c. 41, 10000 Zagreb zastupanog po punomoćniku Odvjetničko društvo Matijević, Jakirčević o Malkoč j.t.d.; ZAGREPČANKA-POSLOVNI OBJEKTI D.d.d., OIB 38911589285, Savska Cesta 41/XI, 10000 Zagreb zastupanog po punomoćniku Odvjetničko društvo Matijević, Jakirčević o Malkoč j.t.d.; BRODOGRADILIŠTE VIKTOR LENAC d.d., OIB 27531244647, Martinšćica/bb, 51000 Rijeka zastupanog po punomoćniku Odvjetničko društvo Matijević, Jakirčević o Malkoč j.t.d.; INOVINE d.d., OIB 85031837779, Draškovićeva 27, 10000 Zagreb zastupanog po punomoćniku Odvjetničko društvo Matijević, Jakirčević o Malkoč j.t.d.; irena štefanac, Strmec, Slavonska cesta 2c, 10430 Samobor zastupanog po punomoćniku Odvjetničko društvo Matijević, Jakirčević o Malkoč j.t.d.; Biserka Cvrtila, OIB 63810477290, Cvijete Zuzorić 43, 10000 Zagreb zastupane po punomoćniku Odvjetničko društvo Matijević, Jakirčević o Malkoč j.t.d.; Milan Štefanac, Miramarska 13a, 10000 Zagreb zastupanog po punomoćniku Odvjetničko društvo Matijević, Jakirčević o Malkoč j.t.d.; Zrinka Nikolić, OIB , Savska cesta 41, 10000 Zagreb zastupane po punomoćniku Odvjetničko društvo Matijević, Jakirčević o Malkoč j.t.d.; Ierena Omrčen, Miramarska 111, 10000 Zagreb zastupanog po punomoćniku Odvjetničko društvo Matijević, Jakirčević o Malkoč j.t.d.; Ivan Omrčen, Maksimirska 111, 10000 Zagreb zastupanog po punomoćniku Odvjetničko društvo Matijević, Jakirčević o Malkoč j.t.d.; MARAT INŽENJERING d.o.o., OIB 59310208716, Savska c. 41, 10000 Zagreb zastupanog po punomoćniku Odvjetničko društvo Matijević, Jakirčević o Malkoč j.t.d.; GOYA - COMPANY d.o.o., OIB 82723108401, Savska cesta 41, 10000 Zagreb zastupanog po punomoćniku Odvjetničko društvo Matijević, Jakirčević o Malkoč j.t.d.; NAUTIKA KUFNER d.o.o., OIB 38302424150, Stjepana Gradića 13, 10000 Zagreb zastupanog po punomoćniku Odvjetničko društvo Matijević, Jakirčević o Malkoč j.t.d.; R.S. KABEL d.o.o., OIB 30460731848, Savska cesta 41/VI, 10000 Zagreb zastupanog po punomoćniku Odvjetničko društvo Matijević, Jakirčević o Malkoč j.t.d.; Dražen Mađerić, OIB 25640287114, Čerinina 3, 10000 Zagreb zastupanog po punomoćniku Odvjetničko društvo Matijević, Jakirčević o Malkoč j.t.d.</derivirana_varijabla>
  </DomainObject.Predmet.StrankaFormatedWithAdressOIB>
  <DomainObject.Predmet.StrankaWithAdress>
    <izvorni_sadrzaj>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izvorni_sadrzaj>
    <derivirana_varijabla naziv="DomainObject.Predmet.StrankaWithAdress_1">CROATIA osiguranje d.d. Miramarska 22,10000 Zagreb,REPUBLIKA HRVATSKA ,INA-INDUSTRIJA NAFTE, d.d. Avenija V. Holjevca 10,Zagreb,Croatia Airlines d.d. Bani 75/B,10010 Buzin,HRVATSKA ELEKTROPRIVREDA s.s. Grada Vukovara 37,10000 Zagreb,HRVATSKE ŠUME d.o.o. Ul.Ljudevita Farkaša Vukotinovića 2,10000 Zagreb,PETROKEMIJA, d.d. Aleja Vukovar 4,44320 Kutina,Đuro Đaković Holding D.O.O. Dr. Mile Budaka 1,35000 Slavonski Brod,ENERGOINVEST d.o.o. Glavna 12,31309 Kneževi Vinogradi,TELENERG d.o.o. Savska Cesta 41/V,10000 Zagreb,ENERGOCONTROL  d.o.o. Savska c. 41,10000 Zagreb,ZAGREPČANKA-POSLOVNI OBJEKTI D.d.d. Savska Cesta 41/XI,10000 Zagreb,BRODOGRADILIŠTE VIKTOR LENAC d.d. Martinšćica/bb,51000 Rijeka,INOVINE d.d. Draškovićeva 27,10000 Zagreb,irena štefanac Strmec, Slavonska cesta 2c,10430 Samobor,Biserka Cvrtila Cvijete Zuzorić 43,10000 Zagreb,Milan Štefanac Miramarska 13a,10000 Zagreb,Zrinka Nikolić Savska cesta 41,10000 Zagreb,Ierena Omrčen Miramarska 111,10000 Zagreb,Ivan Omrčen Maksimirska 111,10000 Zagreb,MARAT INŽENJERING d.o.o. Savska c. 41,10000 Zagreb,GOYA - COMPANY d.o.o. Savska cesta 41,10000 Zagreb,NAUTIKA KUFNER d.o.o. Stjepana Gradića 13,10000 Zagreb,R.S. KABEL d.o.o. Savska cesta 41/VI,10000 Zagreb,Dražen Mađerić Čerinina 3,10000 Zagreb</derivirana_varijabla>
  </DomainObject.Predmet.StrankaWithAdress>
  <DomainObject.Predmet.StrankaWithAdressOIB>
    <izvorni_sadrzaj>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izvorni_sadrzaj>
    <derivirana_varijabla naziv="DomainObject.Predmet.StrankaWithAdressOIB_1">CROATIA osiguranje d.d., OIB 26187994862, Miramarska 22,10000 Zagreb,REPUBLIKA HRVATSKA, OIB 52634238587,INA-INDUSTRIJA NAFTE, d.d., OIB 27759560625, Avenija V. Holjevca 10,Zagreb,Croatia Airlines d.d., OIB 24640993045, Bani 75/B,10010 Buzin,HRVATSKA ELEKTROPRIVREDA s.s., OIB 28921978587, Grada Vukovara 37,10000 Zagreb,HRVATSKE ŠUME d.o.o., OIB 69693144506, Ul.Ljudevita Farkaša Vukotinovića 2,10000 Zagreb,PETROKEMIJA, d.d., OIB 24503685008, Aleja Vukovar 4,44320 Kutina,Đuro Đaković Holding D.O.O., OIB 58828286397, Dr. Mile Budaka 1,35000 Slavonski Brod,ENERGOINVEST d.o.o., OIB 28251174341, Glavna 12,31309 Kneževi Vinogradi,TELENERG d.o.o., OIB 27181239184, Savska Cesta 41/V,10000 Zagreb,ENERGOCONTROL  d.o.o., OIB 76830041477, Savska c. 41,10000 Zagreb,ZAGREPČANKA-POSLOVNI OBJEKTI D.d.d., OIB 38911589285, Savska Cesta 41/XI,10000 Zagreb,BRODOGRADILIŠTE VIKTOR LENAC d.d., OIB 27531244647, Martinšćica/bb,51000 Rijeka,INOVINE d.d., OIB 85031837779, Draškovićeva 27,10000 Zagreb,irena štefanac, Strmec, Slavonska cesta 2c,10430 Samobor,Biserka Cvrtila, OIB 63810477290, Cvijete Zuzorić 43,10000 Zagreb,Milan Štefanac, Miramarska 13a,10000 Zagreb,Zrinka Nikolić, OIB , Savska cesta 41,10000 Zagreb,Ierena Omrčen, Miramarska 111,10000 Zagreb,Ivan Omrčen, Maksimirska 111,10000 Zagreb,MARAT INŽENJERING d.o.o., OIB 59310208716, Savska c. 41,10000 Zagreb,GOYA - COMPANY d.o.o., OIB 82723108401, Savska cesta 41,10000 Zagreb,NAUTIKA KUFNER d.o.o., OIB 38302424150, Stjepana Gradića 13,10000 Zagreb,R.S. KABEL d.o.o., OIB 30460731848, Savska cesta 41/VI,10000 Zagreb,Dražen Mađerić, OIB 25640287114, Čerinina 3,10000 Zagreb</derivirana_varijabla>
  </DomainObject.Predmet.StrankaWithAdressOIB>
  <DomainObject.Predmet.StrankaNazivFormated>
    <izvorni_sadrzaj>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izvorni_sadrzaj>
    <derivirana_varijabla naziv="DomainObject.Predmet.StrankaNazivFormated_1">CROATIA osiguranje d.d.,REPUBLIKA HRVATSKA,INA-INDUSTRIJA NAFTE, d.d.,Croatia Airlines d.d.,HRVATSKA ELEKTROPRIVREDA s.s.,HRVATSKE ŠUME d.o.o.,PETROKEMIJA, d.d.,Đuro Đaković Holding D.O.O.,ENERGOINVEST d.o.o.,TELENERG d.o.o.,ENERGOCONTROL  d.o.o.,ZAGREPČANKA-POSLOVNI OBJEKTI D.d.d.,BRODOGRADILIŠTE VIKTOR LENAC d.d.,INOVINE d.d.,irena štefanac,Biserka Cvrtila,Milan Štefanac,Zrinka Nikolić,Ierena Omrčen,Ivan Omrčen,MARAT INŽENJERING d.o.o.,GOYA - COMPANY d.o.o.,NAUTIKA KUFNER d.o.o.,R.S. KABEL d.o.o.,Dražen Mađerić</derivirana_varijabla>
  </DomainObject.Predmet.StrankaNazivFormated>
  <DomainObject.Predmet.StrankaNazivFormatedOIB>
    <izvorni_sadrzaj>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,Ierena Omrčen,Ivan Omrčen,MARAT INŽENJERING d.o.o., OIB 59310208716,GOYA - COMPANY d.o.o., OIB 82723108401,NAUTIKA KUFNER d.o.o., OIB 38302424150,R.S. KABEL d.o.o., OIB 30460731848,Dražen Mađerić, OIB 25640287114</izvorni_sadrzaj>
    <derivirana_varijabla naziv="DomainObject.Predmet.StrankaNazivFormatedOIB_1">CROATIA osiguranje d.d., OIB 26187994862,REPUBLIKA HRVATSKA, OIB 52634238587,INA-INDUSTRIJA NAFTE, d.d., OIB 27759560625,Croatia Airlines d.d., OIB 24640993045,HRVATSKA ELEKTROPRIVREDA s.s., OIB 28921978587,HRVATSKE ŠUME d.o.o., OIB 69693144506,PETROKEMIJA, d.d., OIB 24503685008,Đuro Đaković Holding D.O.O., OIB 58828286397,ENERGOINVEST d.o.o., OIB 28251174341,TELENERG d.o.o., OIB 27181239184,ENERGOCONTROL  d.o.o., OIB 76830041477,ZAGREPČANKA-POSLOVNI OBJEKTI D.d.d., OIB 38911589285,BRODOGRADILIŠTE VIKTOR LENAC d.d., OIB 27531244647,INOVINE d.d., OIB 85031837779,irena štefanac,Biserka Cvrtila, OIB 63810477290,Milan Štefanac,Zrinka Nikolić, OIB ,Ierena Omrčen,Ivan Omrčen,MARAT INŽENJERING d.o.o., OIB 59310208716,GOYA - COMPANY d.o.o., OIB 82723108401,NAUTIKA KUFNER d.o.o., OIB 38302424150,R.S. KABEL d.o.o., OIB 30460731848,Dražen Mađerić, OIB 25640287114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zastupane po punomoćniku Odvjetničko društvo Matijević, Jakirčević o Malkoč j.t.d.</item>
      <item>Milan Štefanac zastupanog po punomoćniku Odvjetničko društvo Matijević, Jakirčević o Malkoč j.t.d.</item>
      <item>Zrinka Nikolić zastupane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izvorni_sadrzaj>
    <derivirana_varijabla naziv="DomainObject.Predmet.StrankaListFormated_1">
      <item>CROATIA osiguranje d.d. zastupanog po punomoćniku Odvjetničko društvo Matijević, Jakirčević o Malkoč j.t.d.</item>
      <item>REPUBLIKA HRVATSKA zastupanog po punomoćniku Odvjetničko društvo Matijević, Jakirčević o Malkoč j.t.d.</item>
      <item>INA-INDUSTRIJA NAFTE, d.d. zastupanog po punomoćniku Odvjetničko društvo Matijević, Jakirčević o Malkoč j.t.d.</item>
      <item>Croatia Airlines d.d. zastupanog po punomoćniku Odvjetničko društvo Matijević, Jakirčević o Malkoč j.t.d.</item>
      <item>HRVATSKA ELEKTROPRIVREDA s.s. zastupanog po punomoćniku Odvjetničko društvo Matijević, Jakirčević o Malkoč j.t.d.</item>
      <item>HRVATSKE ŠUME d.o.o. zastupanog po punomoćniku Odvjetničko društvo Matijević, Jakirčević o Malkoč j.t.d.</item>
      <item>PETROKEMIJA, d.d. zastupanog po punomoćniku Odvjetničko društvo Matijević, Jakirčević o Malkoč j.t.d.</item>
      <item>Đuro Đaković Holding D.O.O. zastupanog po punomoćniku Odvjetničko društvo Matijević, Jakirčević o Malkoč j.t.d.</item>
      <item>ENERGOINVEST d.o.o. zastupanog po punomoćniku Odvjetničko društvo Matijević, Jakirčević o Malkoč j.t.d.</item>
      <item>TELENERG d.o.o. zastupanog po punomoćniku Odvjetničko društvo Matijević, Jakirčević o Malkoč j.t.d.</item>
      <item>ENERGOCONTROL  d.o.o. zastupanog po punomoćniku Odvjetničko društvo Matijević, Jakirčević o Malkoč j.t.d.</item>
      <item>ZAGREPČANKA-POSLOVNI OBJEKTI D.d.d. zastupanog po punomoćniku Odvjetničko društvo Matijević, Jakirčević o Malkoč j.t.d.</item>
      <item>BRODOGRADILIŠTE VIKTOR LENAC d.d. zastupanog po punomoćniku Odvjetničko društvo Matijević, Jakirčević o Malkoč j.t.d.</item>
      <item>INOVINE d.d. zastupanog po punomoćniku Odvjetničko društvo Matijević, Jakirčević o Malkoč j.t.d.</item>
      <item>irena štefanac zastupanog po punomoćniku Odvjetničko društvo Matijević, Jakirčević o Malkoč j.t.d.</item>
      <item>Biserka Cvrtila zastupane po punomoćniku Odvjetničko društvo Matijević, Jakirčević o Malkoč j.t.d.</item>
      <item>Milan Štefanac zastupanog po punomoćniku Odvjetničko društvo Matijević, Jakirčević o Malkoč j.t.d.</item>
      <item>Zrinka Nikolić zastupane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zastupanog po punomoćniku Odvjetničko društvo Matijević, Jakirčević o Malkoč j.t.d.</item>
      <item>GOYA - COMPANY d.o.o. zastupanog po punomoćniku Odvjetničko društvo Matijević, Jakirčević o Malkoč j.t.d.</item>
      <item>NAUTIKA KUFNER d.o.o. zastupanog po punomoćniku Odvjetničko društvo Matijević, Jakirčević o Malkoč j.t.d.</item>
      <item>R.S. KABEL d.o.o. zastupanog po punomoćniku Odvjetničko društvo Matijević, Jakirčević o Malkoč j.t.d.</item>
      <item>Dražen Mađerić zastupanog po punomoćniku Odvjetničko društvo Matijević, Jakirčević o Malkoč j.t.d.</item>
    </derivirana_varijabla>
  </DomainObject.Predmet.StrankaListFormated>
  <DomainObject.Predmet.StrankaListFormatedOIB>
    <izvorni_sadrzaj>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zastupane po punomoćniku Odvjetničko društvo Matijević, Jakirčević o Malkoč j.t.d.</item>
      <item>Milan Štefanac zastupanog po punomoćniku Odvjetničko društvo Matijević, Jakirčević o Malkoč j.t.d.</item>
      <item>Zrinka Nikolić, OIB  zastupane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izvorni_sadrzaj>
    <derivirana_varijabla naziv="DomainObject.Predmet.StrankaListFormatedOIB_1">
      <item>CROATIA osiguranje d.d., OIB 26187994862 zastupanog po punomoćniku Odvjetničko društvo Matijević, Jakirčević o Malkoč j.t.d.</item>
      <item>REPUBLIKA HRVATSKA, OIB 52634238587 zastupanog po punomoćniku Odvjetničko društvo Matijević, Jakirčević o Malkoč j.t.d.</item>
      <item>INA-INDUSTRIJA NAFTE, d.d., OIB 27759560625 zastupanog po punomoćniku Odvjetničko društvo Matijević, Jakirčević o Malkoč j.t.d.</item>
      <item>Croatia Airlines d.d., OIB 24640993045 zastupanog po punomoćniku Odvjetničko društvo Matijević, Jakirčević o Malkoč j.t.d.</item>
      <item>HRVATSKA ELEKTROPRIVREDA s.s., OIB 28921978587 zastupanog po punomoćniku Odvjetničko društvo Matijević, Jakirčević o Malkoč j.t.d.</item>
      <item>HRVATSKE ŠUME d.o.o., OIB 69693144506 zastupanog po punomoćniku Odvjetničko društvo Matijević, Jakirčević o Malkoč j.t.d.</item>
      <item>PETROKEMIJA, d.d., OIB 24503685008 zastupanog po punomoćniku Odvjetničko društvo Matijević, Jakirčević o Malkoč j.t.d.</item>
      <item>Đuro Đaković Holding D.O.O., OIB 58828286397 zastupanog po punomoćniku Odvjetničko društvo Matijević, Jakirčević o Malkoč j.t.d.</item>
      <item>ENERGOINVEST d.o.o., OIB 28251174341 zastupanog po punomoćniku Odvjetničko društvo Matijević, Jakirčević o Malkoč j.t.d.</item>
      <item>TELENERG d.o.o., OIB 27181239184 zastupanog po punomoćniku Odvjetničko društvo Matijević, Jakirčević o Malkoč j.t.d.</item>
      <item>ENERGOCONTROL  d.o.o., OIB 76830041477 zastupanog po punomoćniku Odvjetničko društvo Matijević, Jakirčević o Malkoč j.t.d.</item>
      <item>ZAGREPČANKA-POSLOVNI OBJEKTI D.d.d., OIB 38911589285 zastupanog po punomoćniku Odvjetničko društvo Matijević, Jakirčević o Malkoč j.t.d.</item>
      <item>BRODOGRADILIŠTE VIKTOR LENAC d.d., OIB 27531244647 zastupanog po punomoćniku Odvjetničko društvo Matijević, Jakirčević o Malkoč j.t.d.</item>
      <item>INOVINE d.d., OIB 85031837779 zastupanog po punomoćniku Odvjetničko društvo Matijević, Jakirčević o Malkoč j.t.d.</item>
      <item>irena štefanac zastupanog po punomoćniku Odvjetničko društvo Matijević, Jakirčević o Malkoč j.t.d.</item>
      <item>Biserka Cvrtila, OIB 63810477290 zastupane po punomoćniku Odvjetničko društvo Matijević, Jakirčević o Malkoč j.t.d.</item>
      <item>Milan Štefanac zastupanog po punomoćniku Odvjetničko društvo Matijević, Jakirčević o Malkoč j.t.d.</item>
      <item>Zrinka Nikolić, OIB  zastupane po punomoćniku Odvjetničko društvo Matijević, Jakirčević o Malkoč j.t.d.</item>
      <item>Ierena Omrčen zastupanog po punomoćniku Odvjetničko društvo Matijević, Jakirčević o Malkoč j.t.d.</item>
      <item>Ivan Omrčen zastupanog po punomoćniku Odvjetničko društvo Matijević, Jakirčević o Malkoč j.t.d.</item>
      <item>MARAT INŽENJERING d.o.o., OIB 59310208716 zastupanog po punomoćniku Odvjetničko društvo Matijević, Jakirčević o Malkoč j.t.d.</item>
      <item>GOYA - COMPANY d.o.o., OIB 82723108401 zastupanog po punomoćniku Odvjetničko društvo Matijević, Jakirčević o Malkoč j.t.d.</item>
      <item>NAUTIKA KUFNER d.o.o., OIB 38302424150 zastupanog po punomoćniku Odvjetničko društvo Matijević, Jakirčević o Malkoč j.t.d.</item>
      <item>R.S. KABEL d.o.o., OIB 30460731848 zastupanog po punomoćniku Odvjetničko društvo Matijević, Jakirčević o Malkoč j.t.d.</item>
      <item>Dražen Mađerić, OIB 25640287114 zastupanog po punomoćniku Odvjetničko društvo Matijević, Jakirčević o Malkoč j.t.d.</item>
    </derivirana_varijabla>
  </DomainObject.Predmet.StrankaListFormatedOIB>
  <DomainObject.Predmet.StrankaListFormatedWithAdress>
    <izvorni_sadrzaj>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zastupane po punomoćniku Odvjetničko društvo Matijević, Jakirčević o Malkoč j.t.d.</item>
      <item>Milan Štefanac, Miramarska 13a, 10000 Zagreb zastupanog po punomoćniku Odvjetničko društvo Matijević, Jakirčević o Malkoč j.t.d.</item>
      <item>Zrinka Nikolić, Savska cesta 41, 10000 Zagreb zastupane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izvorni_sadrzaj>
    <derivirana_varijabla naziv="DomainObject.Predmet.StrankaListFormatedWithAdress_1">
      <item>CROATIA osiguranje d.d., Miramarska 22, 10000 Zagreb zastupanog po punomoćniku Odvjetničko društvo Matijević, Jakirčević o Malkoč j.t.d.</item>
      <item>REPUBLIKA HRVATSKA zastupanog po punomoćniku Odvjetničko društvo Matijević, Jakirčević o Malkoč j.t.d.</item>
      <item>INA-INDUSTRIJA NAFTE, d.d., Avenija V. Holjevca 10, Zagreb zastupanog po punomoćniku Odvjetničko društvo Matijević, Jakirčević o Malkoč j.t.d.</item>
      <item>Croatia Airlines d.d., Bani 75/B, 10010 Buzin zastupanog po punomoćniku Odvjetničko društvo Matijević, Jakirčević o Malkoč j.t.d.</item>
      <item>HRVATSKA ELEKTROPRIVREDA s.s., Grada Vukovara 37, 10000 Zagreb zastupanog po punomoćniku Odvjetničko društvo Matijević, Jakirčević o Malkoč j.t.d.</item>
      <item>HRVATSKE ŠUME d.o.o., Ul.Ljudevita Farkaša Vukotinovića 2, 10000 Zagreb zastupanog po punomoćniku Odvjetničko društvo Matijević, Jakirčević o Malkoč j.t.d.</item>
      <item>PETROKEMIJA, d.d., Aleja Vukovar 4, 44320 Kutina zastupanog po punomoćniku Odvjetničko društvo Matijević, Jakirčević o Malkoč j.t.d.</item>
      <item>Đuro Đaković Holding D.O.O., Dr. Mile Budaka 1, 35000 Slavonski Brod zastupanog po punomoćniku Odvjetničko društvo Matijević, Jakirčević o Malkoč j.t.d.</item>
      <item>ENERGOINVEST d.o.o., Glavna 12, 31309 Kneževi Vinogradi zastupanog po punomoćniku Odvjetničko društvo Matijević, Jakirčević o Malkoč j.t.d.</item>
      <item>TELENERG d.o.o., Savska Cesta 41/V, 10000 Zagreb zastupanog po punomoćniku Odvjetničko društvo Matijević, Jakirčević o Malkoč j.t.d.</item>
      <item>ENERGOCONTROL  d.o.o., Savska c. 41, 10000 Zagreb zastupanog po punomoćniku Odvjetničko društvo Matijević, Jakirčević o Malkoč j.t.d.</item>
      <item>ZAGREPČANKA-POSLOVNI OBJEKTI D.d.d., Savska Cesta 41/XI, 10000 Zagreb zastupanog po punomoćniku Odvjetničko društvo Matijević, Jakirčević o Malkoč j.t.d.</item>
      <item>BRODOGRADILIŠTE VIKTOR LENAC d.d., Martinšćica/bb, 51000 Rijeka zastupanog po punomoćniku Odvjetničko društvo Matijević, Jakirčević o Malkoč j.t.d.</item>
      <item>INOVINE d.d.,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Cvijete Zuzorić 43, 10000 Zagreb zastupane po punomoćniku Odvjetničko društvo Matijević, Jakirčević o Malkoč j.t.d.</item>
      <item>Milan Štefanac, Miramarska 13a, 10000 Zagreb zastupanog po punomoćniku Odvjetničko društvo Matijević, Jakirčević o Malkoč j.t.d.</item>
      <item>Zrinka Nikolić, Savska cesta 41, 10000 Zagreb zastupane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Savska c. 41, 10000 Zagreb zastupanog po punomoćniku Odvjetničko društvo Matijević, Jakirčević o Malkoč j.t.d.</item>
      <item>GOYA - COMPANY d.o.o., Savska cesta 41, 10000 Zagreb zastupanog po punomoćniku Odvjetničko društvo Matijević, Jakirčević o Malkoč j.t.d.</item>
      <item>NAUTIKA KUFNER d.o.o., Stjepana Gradića 13, 10000 Zagreb zastupanog po punomoćniku Odvjetničko društvo Matijević, Jakirčević o Malkoč j.t.d.</item>
      <item>R.S. KABEL d.o.o., Savska cesta 41/VI, 10000 Zagreb zastupanog po punomoćniku Odvjetničko društvo Matijević, Jakirčević o Malkoč j.t.d.</item>
      <item>Dražen Mađerić, Čerinina 3, 10000 Zagreb zastupanog po punomoćniku Odvjetničko društvo Matijević, Jakirčević o Malkoč j.t.d.</item>
    </derivirana_varijabla>
  </DomainObject.Predmet.StrankaListFormatedWithAdress>
  <DomainObject.Predmet.StrankaListFormatedWithAdressOIB>
    <izvorni_sadrzaj>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zastupane po punomoćniku Odvjetničko društvo Matijević, Jakirčević o Malkoč j.t.d.</item>
      <item>Milan Štefanac, Miramarska 13a, 10000 Zagreb zastupanog po punomoćniku Odvjetničko društvo Matijević, Jakirčević o Malkoč j.t.d.</item>
      <item>Zrinka Nikolić, OIB , Savska cesta 41, 10000 Zagreb zastupane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izvorni_sadrzaj>
    <derivirana_varijabla naziv="DomainObject.Predmet.StrankaListFormatedWithAdressOIB_1">
      <item>CROATIA osiguranje d.d., OIB 26187994862, Miramarska 22, 10000 Zagreb zastupanog po punomoćniku Odvjetničko društvo Matijević, Jakirčević o Malkoč j.t.d.</item>
      <item>REPUBLIKA HRVATSKA, OIB 52634238587 zastupanog po punomoćniku Odvjetničko društvo Matijević, Jakirčević o Malkoč j.t.d.</item>
      <item>INA-INDUSTRIJA NAFTE, d.d., OIB 27759560625, Avenija V. Holjevca 10, Zagreb zastupanog po punomoćniku Odvjetničko društvo Matijević, Jakirčević o Malkoč j.t.d.</item>
      <item>Croatia Airlines d.d., OIB 24640993045, Bani 75/B, 10010 Buzin zastupanog po punomoćniku Odvjetničko društvo Matijević, Jakirčević o Malkoč j.t.d.</item>
      <item>HRVATSKA ELEKTROPRIVREDA s.s., OIB 28921978587, Grada Vukovara 37, 10000 Zagreb zastupanog po punomoćniku Odvjetničko društvo Matijević, Jakirčević o Malkoč j.t.d.</item>
      <item>HRVATSKE ŠUME d.o.o., OIB 69693144506, Ul.Ljudevita Farkaša Vukotinovića 2, 10000 Zagreb zastupanog po punomoćniku Odvjetničko društvo Matijević, Jakirčević o Malkoč j.t.d.</item>
      <item>PETROKEMIJA, d.d., OIB 24503685008, Aleja Vukovar 4, 44320 Kutina zastupanog po punomoćniku Odvjetničko društvo Matijević, Jakirčević o Malkoč j.t.d.</item>
      <item>Đuro Đaković Holding D.O.O., OIB 58828286397, Dr. Mile Budaka 1, 35000 Slavonski Brod zastupanog po punomoćniku Odvjetničko društvo Matijević, Jakirčević o Malkoč j.t.d.</item>
      <item>ENERGOINVEST d.o.o., OIB 28251174341, Glavna 12, 31309 Kneževi Vinogradi zastupanog po punomoćniku Odvjetničko društvo Matijević, Jakirčević o Malkoč j.t.d.</item>
      <item>TELENERG d.o.o., OIB 27181239184, Savska Cesta 41/V, 10000 Zagreb zastupanog po punomoćniku Odvjetničko društvo Matijević, Jakirčević o Malkoč j.t.d.</item>
      <item>ENERGOCONTROL  d.o.o., OIB 76830041477, Savska c. 41, 10000 Zagreb zastupanog po punomoćniku Odvjetničko društvo Matijević, Jakirčević o Malkoč j.t.d.</item>
      <item>ZAGREPČANKA-POSLOVNI OBJEKTI D.d.d., OIB 38911589285, Savska Cesta 41/XI, 10000 Zagreb zastupanog po punomoćniku Odvjetničko društvo Matijević, Jakirčević o Malkoč j.t.d.</item>
      <item>BRODOGRADILIŠTE VIKTOR LENAC d.d., OIB 27531244647, Martinšćica/bb, 51000 Rijeka zastupanog po punomoćniku Odvjetničko društvo Matijević, Jakirčević o Malkoč j.t.d.</item>
      <item>INOVINE d.d., OIB 85031837779, Draškovićeva 27, 10000 Zagreb zastupanog po punomoćniku Odvjetničko društvo Matijević, Jakirčević o Malkoč j.t.d.</item>
      <item>irena štefanac, Strmec, Slavonska cesta 2c, 10430 Samobor zastupanog po punomoćniku Odvjetničko društvo Matijević, Jakirčević o Malkoč j.t.d.</item>
      <item>Biserka Cvrtila, OIB 63810477290, Cvijete Zuzorić 43, 10000 Zagreb zastupane po punomoćniku Odvjetničko društvo Matijević, Jakirčević o Malkoč j.t.d.</item>
      <item>Milan Štefanac, Miramarska 13a, 10000 Zagreb zastupanog po punomoćniku Odvjetničko društvo Matijević, Jakirčević o Malkoč j.t.d.</item>
      <item>Zrinka Nikolić, OIB , Savska cesta 41, 10000 Zagreb zastupane po punomoćniku Odvjetničko društvo Matijević, Jakirčević o Malkoč j.t.d.</item>
      <item>Ierena Omrčen, Miramarska 111, 10000 Zagreb zastupanog po punomoćniku Odvjetničko društvo Matijević, Jakirčević o Malkoč j.t.d.</item>
      <item>Ivan Omrčen, Maksimirska 111, 10000 Zagreb zastupanog po punomoćniku Odvjetničko društvo Matijević, Jakirčević o Malkoč j.t.d.</item>
      <item>MARAT INŽENJERING d.o.o., OIB 59310208716, Savska c. 41, 10000 Zagreb zastupanog po punomoćniku Odvjetničko društvo Matijević, Jakirčević o Malkoč j.t.d.</item>
      <item>GOYA - COMPANY d.o.o., OIB 82723108401, Savska cesta 41, 10000 Zagreb zastupanog po punomoćniku Odvjetničko društvo Matijević, Jakirčević o Malkoč j.t.d.</item>
      <item>NAUTIKA KUFNER d.o.o., OIB 38302424150, Stjepana Gradića 13, 10000 Zagreb zastupanog po punomoćniku Odvjetničko društvo Matijević, Jakirčević o Malkoč j.t.d.</item>
      <item>R.S. KABEL d.o.o., OIB 30460731848, Savska cesta 41/VI, 10000 Zagreb zastupanog po punomoćniku Odvjetničko društvo Matijević, Jakirčević o Malkoč j.t.d.</item>
      <item>Dražen Mađerić, OIB 25640287114, Čerinina 3, 10000 Zagreb zastupanog po punomoćniku Odvjetničko društvo Matijević, Jakirčević o Malkoč j.t.d.</item>
    </derivirana_varijabla>
  </DomainObject.Predmet.StrankaListFormatedWithAdressOIB>
  <DomainObject.Predmet.StrankaListNazivFormated>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zvorni_sadrzaj>
    <derivirana_varijabla naziv="DomainObject.Predmet.StrankaListNazivFormated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derivirana_varijabla>
  </DomainObject.Predmet.StrankaListNazivFormated>
  <DomainObject.Predmet.StrankaListNazivFormatedOIB>
    <izvorni_sadrzaj>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item>
      <item>Ierena Omrčen</item>
      <item>Ivan Omrčen</item>
      <item>MARAT INŽENJERING d.o.o., OIB 59310208716</item>
      <item>GOYA - COMPANY d.o.o., OIB 82723108401</item>
      <item>NAUTIKA KUFNER d.o.o., OIB 38302424150</item>
      <item>R.S. KABEL d.o.o., OIB 30460731848</item>
      <item>Dražen Mađerić, OIB 25640287114</item>
    </izvorni_sadrzaj>
    <derivirana_varijabla naziv="DomainObject.Predmet.StrankaListNazivFormatedOIB_1">
      <item>CROATIA osiguranje d.d., OIB 26187994862</item>
      <item>REPUBLIKA HRVATSKA, OIB 52634238587</item>
      <item>INA-INDUSTRIJA NAFTE, d.d., OIB 27759560625</item>
      <item>Croatia Airlines d.d., OIB 24640993045</item>
      <item>HRVATSKA ELEKTROPRIVREDA s.s., OIB 28921978587</item>
      <item>HRVATSKE ŠUME d.o.o., OIB 69693144506</item>
      <item>PETROKEMIJA, d.d., OIB 24503685008</item>
      <item>Đuro Đaković Holding D.O.O., OIB 58828286397</item>
      <item>ENERGOINVEST d.o.o., OIB 28251174341</item>
      <item>TELENERG d.o.o., OIB 27181239184</item>
      <item>ENERGOCONTROL  d.o.o., OIB 76830041477</item>
      <item>ZAGREPČANKA-POSLOVNI OBJEKTI D.d.d., OIB 38911589285</item>
      <item>BRODOGRADILIŠTE VIKTOR LENAC d.d., OIB 27531244647</item>
      <item>INOVINE d.d., OIB 85031837779</item>
      <item>irena štefanac</item>
      <item>Biserka Cvrtila, OIB 63810477290</item>
      <item>Milan Štefanac</item>
      <item>Zrinka Nikolić, OIB </item>
      <item>Ierena Omrčen</item>
      <item>Ivan Omrčen</item>
      <item>MARAT INŽENJERING d.o.o., OIB 59310208716</item>
      <item>GOYA - COMPANY d.o.o., OIB 82723108401</item>
      <item>NAUTIKA KUFNER d.o.o., OIB 38302424150</item>
      <item>R.S. KABEL d.o.o., OIB 30460731848</item>
      <item>Dražen Mađerić, OIB 25640287114</item>
    </derivirana_varijabla>
  </DomainObject.Predmet.StrankaListNazivFormatedOIB>
  <DomainObject.Predmet.ProtuStrankaListFormated>
    <izvorni_sadrzaj>
      <item>KAPITAL društvo s ograničenom odgovornošću za promet nekretninama, izdavačku djelatnost i trgovinu</item>
    </izvorni_sadrzaj>
    <derivirana_varijabla naziv="DomainObject.Predmet.ProtuStrankaListFormated_1">
      <item>KAPITAL društvo s ograničenom odgovornošću za promet nekretninama, izdavačku djelatnost i trgovinu</item>
    </derivirana_varijabla>
  </DomainObject.Predmet.ProtuStrankaListFormated>
  <DomainObject.Predmet.ProtuStrankaListFormatedOIB>
    <izvorni_sadrzaj>
      <item>KAPITAL društvo s ograničenom odgovornošću za promet nekretninama, izdavačku djelatnost i trgovinu, OIB 50264134361</item>
    </izvorni_sadrzaj>
    <derivirana_varijabla naziv="DomainObject.Predmet.ProtuStrankaListFormatedOIB_1">
      <item>KAPITAL društvo s ograničenom odgovornošću za promet nekretninama, izdavačku djelatnost i trgovinu, OIB 50264134361</item>
    </derivirana_varijabla>
  </DomainObject.Predmet.ProtuStrankaListFormatedOIB>
  <DomainObject.Predmet.ProtuStrankaListFormatedWithAdress>
    <izvorni_sadrzaj>
      <item>KAPITAL društvo s ograničenom odgovornošću za promet nekretninama, izdavačku djelatnost i trgovinu, Trg hrvatskih velikana 4, Zagreb</item>
    </izvorni_sadrzaj>
    <derivirana_varijabla naziv="DomainObject.Predmet.ProtuStrankaListFormatedWithAdress_1">
      <item>KAPITAL društvo s ograničenom odgovornošću za promet nekretninama, izdavačku djelatnost i trgovinu, Trg hrvatskih velikana 4, Zagreb</item>
    </derivirana_varijabla>
  </DomainObject.Predmet.ProtuStrankaListFormatedWithAdress>
  <DomainObject.Predmet.ProtuStrankaListFormatedWithAdressOIB>
    <izvorni_sadrzaj>
      <item>KAPITAL društvo s ograničenom odgovornošću za promet nekretninama, izdavačku djelatnost i trgovinu, OIB 50264134361, Trg hrvatskih velikana 4, Zagreb</item>
    </izvorni_sadrzaj>
    <derivirana_varijabla naziv="DomainObject.Predmet.ProtuStrankaListFormatedWithAdressOIB_1">
      <item>KAPITAL društvo s ograničenom odgovornošću za promet nekretninama, izdavačku djelatnost i trgovinu, OIB 50264134361, Trg hrvatskih velikana 4, Zagreb</item>
    </derivirana_varijabla>
  </DomainObject.Predmet.ProtuStrankaListFormatedWithAdressOIB>
  <DomainObject.Predmet.ProtuStrankaListNazivFormated>
    <izvorni_sadrzaj>
      <item>KAPITAL društvo s ograničenom odgovornošću za promet nekretninama, izdavačku djelatnost i trgovinu</item>
    </izvorni_sadrzaj>
    <derivirana_varijabla naziv="DomainObject.Predmet.ProtuStrankaListNazivFormated_1">
      <item>KAPITAL društvo s ograničenom odgovornošću za promet nekretninama, izdavačku djelatnost i trgovinu</item>
    </derivirana_varijabla>
  </DomainObject.Predmet.ProtuStrankaListNazivFormated>
  <DomainObject.Predmet.ProtuStrankaListNazivFormatedOIB>
    <izvorni_sadrzaj>
      <item>KAPITAL društvo s ograničenom odgovornošću za promet nekretninama, izdavačku djelatnost i trgovinu, OIB 50264134361</item>
    </izvorni_sadrzaj>
    <derivirana_varijabla naziv="DomainObject.Predmet.ProtuStrankaListNazivFormatedOIB_1">
      <item>KAPITAL društvo s ograničenom odgovornošću za promet nekretninama, izdavačku djelatnost i trgovinu, OIB 50264134361</item>
    </derivirana_varijabla>
  </DomainObject.Predmet.ProtuStrankaListNazivFormatedOIB>
  <DomainObject.Predmet.OstaliListFormated>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izvorni_sadrzaj>
    <derivirana_varijabla naziv="DomainObject.Predmet.OstaliListFormated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item>
    </derivirana_varijabla>
  </DomainObject.Predmet.OstaliListFormated>
  <DomainObject.Predmet.OstaliListFormatedOIB>
    <izvorni_sadrzaj>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izvorni_sadrzaj>
    <derivirana_varijabla naziv="DomainObject.Predmet.OstaliListFormatedOIB_1">
      <item>Odvjetničko društvo Matijević, Jakirčević o Malkoč j.t.d.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item>
    </derivirana_varijabla>
  </DomainObject.Predmet.OstaliListFormatedOIB>
  <DomainObject.Predmet.OstaliListFormatedWithAdress>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izvorni_sadrzaj>
    <derivirana_varijabla naziv="DomainObject.Predmet.OstaliListFormatedWithAdress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Plemićeva 2, 10000 Zagreb</item>
    </derivirana_varijabla>
  </DomainObject.Predmet.OstaliListFormatedWithAdress>
  <DomainObject.Predmet.OstaliListFormatedWithAdressOIB>
    <izvorni_sadrzaj>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izvorni_sadrzaj>
    <derivirana_varijabla naziv="DomainObject.Predmet.OstaliListFormatedWithAdressOIB_1">
      <item>Odvjetničko društvo Matijević, Jakirčević o Malkoč j.t.d., Radnička cesta 47, 10000 Zagreb punomoćnik sudionika u postupku REPUBLIKA HRVATSKA; Ivan Omrčen; Đuro Đaković Holding D.O.O.; Biserka Cvrtila; CROATIA osiguranje d.d.; Zrinka Nikolić; BRODOGRADILIŠTE VIKTOR LENAC d.d.; ZAGREPČANKA-POSLOVNI OBJEKTI D.d.d.; TELENERG d.o.o.; ENERGOINVEST d.o.o.; ENERGOCONTROL  d.o.o.; HRVATSKA ELEKTROPRIVREDA s.s.; Dražen Mađerić; Milan Štefanac; GOYA - COMPANY d.o.o.; INA-INDUSTRIJA NAFTE, d.d.; PETROKEMIJA, d.d.; Ierena Omrčen; NAUTIKA KUFNER d.o.o.; irena štefanac; HRVATSKE ŠUME d.o.o.; MARAT INŽENJERING d.o.o.; R.S. KABEL d.o.o.; INOVINE d.d.; Croatia Airlines d.d.</item>
      <item>Miroslav Borš, OIB 69665623244, Plemićeva 2, 10000 Zagreb</item>
    </derivirana_varijabla>
  </DomainObject.Predmet.OstaliListFormatedWithAdressOIB>
  <DomainObject.Predmet.OstaliListNazivFormated>
    <izvorni_sadrzaj>
      <item>Odvjetničko društvo Matijević, Jakirčević o Malkoč j.t.d.</item>
      <item>Miroslav Borš</item>
    </izvorni_sadrzaj>
    <derivirana_varijabla naziv="DomainObject.Predmet.OstaliListNazivFormated_1">
      <item>Odvjetničko društvo Matijević, Jakirčević o Malkoč j.t.d.</item>
      <item>Miroslav Borš</item>
    </derivirana_varijabla>
  </DomainObject.Predmet.OstaliListNazivFormated>
  <DomainObject.Predmet.OstaliListNazivFormatedOIB>
    <izvorni_sadrzaj>
      <item>Odvjetničko društvo Matijević, Jakirčević o Malkoč j.t.d.</item>
      <item>Miroslav Borš, OIB 69665623244</item>
    </izvorni_sadrzaj>
    <derivirana_varijabla naziv="DomainObject.Predmet.OstaliListNazivFormatedOIB_1">
      <item>Odvjetničko društvo Matijević, Jakirčević o Malkoč j.t.d.</item>
      <item>Miroslav Borš, OIB 69665623244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KAPITAL društvo s ograničenom odgovornošću za promet nekretninama, izdavačku djelatnost i trgovinu</izvorni_sadrzaj>
    <derivirana_varijabla naziv="DomainObject.Predmet.ProtustrankaIDrugi_1">KAPITAL društvo s ograničenom odgovornošću za promet nekretninama, izdavačku djelatnost i trgovinu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KAPITAL društvo s ograničenom odgovornošću za promet nekretninama, izdavačku djelatnost i trgovinu, OIB 50264134361, Trg hrvatskih velikana 4, Zagreb</izvorni_sadrzaj>
    <derivirana_varijabla naziv="DomainObject.Predmet.ProtustrankaIDrugiAdressOIB_1">KAPITAL društvo s ograničenom odgovornošću za promet nekretninama, izdavačku djelatnost i trgovinu, OIB 50264134361, Trg hrvatskih velikana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izvorni_sadrzaj>
    <derivirana_varijabla naziv="DomainObject.Predmet.SudioniciListNaziv_1">
      <item>CROATIA osiguranje d.d.</item>
      <item>REPUBLIKA HRVATSKA</item>
      <item>INA-INDUSTRIJA NAFTE, d.d.</item>
      <item>Croatia Airlines d.d.</item>
      <item>HRVATSKA ELEKTROPRIVREDA s.s.</item>
      <item>HRVATSKE ŠUME d.o.o.</item>
      <item>PETROKEMIJA, d.d.</item>
      <item>Đuro Đaković Holding D.O.O.</item>
      <item>ENERGOINVEST d.o.o.</item>
      <item>TELENERG d.o.o.</item>
      <item>ENERGOCONTROL  d.o.o.</item>
      <item>ZAGREPČANKA-POSLOVNI OBJEKTI D.d.d.</item>
      <item>BRODOGRADILIŠTE VIKTOR LENAC d.d.</item>
      <item>INOVINE d.d.</item>
      <item>irena štefanac</item>
      <item>Biserka Cvrtila</item>
      <item>Milan Štefanac</item>
      <item>Zrinka Nikolić</item>
      <item>Ierena Omrčen</item>
      <item>Ivan Omrčen</item>
      <item>MARAT INŽENJERING d.o.o.</item>
      <item>GOYA - COMPANY d.o.o.</item>
      <item>NAUTIKA KUFNER d.o.o.</item>
      <item>R.S. KABEL d.o.o.</item>
      <item>Dražen Mađerić</item>
      <item>Odvjetničko društvo Matijević, Jakirčević o Malkoč j.t.d.</item>
      <item>KAPITAL društvo s ograničenom odgovornošću za promet nekretninama, izdavačku djelatnost i trgovinu</item>
      <item>Miroslav Borš</item>
    </derivirana_varijabla>
  </DomainObject.Predmet.SudioniciListNaziv>
  <DomainObject.Predmet.SudioniciListAdressOIB>
    <izvorni_sadrzaj>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izvorni_sadrzaj>
    <derivirana_varijabla naziv="DomainObject.Predmet.SudioniciListAdressOIB_1">
      <item>CROATIA osiguranje d.d., OIB 26187994862, Miramarska 22,10000 Zagreb</item>
      <item>REPUBLIKA HRVATSKA, OIB 52634238587</item>
      <item>INA-INDUSTRIJA NAFTE, d.d., OIB 27759560625, Avenija V. Holjevca 10,Zagreb</item>
      <item>Croatia Airlines d.d., OIB 24640993045, Bani 75/B,10010 Buzin</item>
      <item>HRVATSKA ELEKTROPRIVREDA s.s., OIB 28921978587, Grada Vukovara 37,10000 Zagreb</item>
      <item>HRVATSKE ŠUME d.o.o., OIB 69693144506, Ul.Ljudevita Farkaša Vukotinovića 2,10000 Zagreb</item>
      <item>PETROKEMIJA, d.d., OIB 24503685008, Aleja Vukovar 4,44320 Kutina</item>
      <item>Đuro Đaković Holding D.O.O., OIB 58828286397, Dr. Mile Budaka 1,35000 Slavonski Brod</item>
      <item>ENERGOINVEST d.o.o., OIB 28251174341, Glavna 12,31309 Kneževi Vinogradi</item>
      <item>TELENERG d.o.o., OIB 27181239184, Savska Cesta 41/V,10000 Zagreb</item>
      <item>ENERGOCONTROL  d.o.o., OIB 76830041477, Savska c. 41,10000 Zagreb</item>
      <item>ZAGREPČANKA-POSLOVNI OBJEKTI D.d.d., OIB 38911589285, Savska Cesta 41/XI,10000 Zagreb</item>
      <item>BRODOGRADILIŠTE VIKTOR LENAC d.d., OIB 27531244647, Martinšćica/bb,51000 Rijeka</item>
      <item>INOVINE d.d., OIB 85031837779, Draškovićeva 27,10000 Zagreb</item>
      <item>irena štefanac, Strmec, Slavonska cesta 2c,10430 Samobor</item>
      <item>Biserka Cvrtila, OIB 63810477290, Cvijete Zuzorić 43,10000 Zagreb</item>
      <item>Milan Štefanac, Miramarska 13a,10000 Zagreb</item>
      <item>Zrinka Nikolić, OIB , Savska cesta 41,10000 Zagreb</item>
      <item>Ierena Omrčen, Miramarska 111,10000 Zagreb</item>
      <item>Ivan Omrčen, Maksimirska 111,10000 Zagreb</item>
      <item>MARAT INŽENJERING d.o.o., OIB 59310208716, Savska c. 41,10000 Zagreb</item>
      <item>GOYA - COMPANY d.o.o., OIB 82723108401, Savska cesta 41,10000 Zagreb</item>
      <item>NAUTIKA KUFNER d.o.o., OIB 38302424150, Stjepana Gradića 13,10000 Zagreb</item>
      <item>R.S. KABEL d.o.o., OIB 30460731848, Savska cesta 41/VI,10000 Zagreb</item>
      <item>Dražen Mađerić, OIB 25640287114, Čerinina 3,10000 Zagreb</item>
      <item>Odvjetničko društvo Matijević, Jakirčević o Malkoč j.t.d., Radnička cesta 47,10000 Zagreb</item>
      <item>KAPITAL društvo s ograničenom odgovornošću za promet nekretninama, izdavačku djelatnost i trgovinu, OIB 50264134361, Trg hrvatskih velikana 4,Zagreb</item>
      <item>Miroslav Borš, OIB 69665623244, Plemićeva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item>
      <item>, OIB null</item>
      <item>, OIB null</item>
      <item>, OIB 59310208716</item>
      <item>, OIB 82723108401</item>
      <item>, OIB 38302424150</item>
      <item>, OIB 30460731848</item>
      <item>, OIB 25640287114</item>
      <item>, OIB null</item>
      <item>, OIB 50264134361</item>
      <item>, OIB 69665623244</item>
    </izvorni_sadrzaj>
    <derivirana_varijabla naziv="DomainObject.Predmet.SudioniciListNazivOIB_1">
      <item>, OIB 26187994862</item>
      <item>, OIB 52634238587</item>
      <item>, OIB 27759560625</item>
      <item>, OIB 24640993045</item>
      <item>, OIB 28921978587</item>
      <item>, OIB 69693144506</item>
      <item>, OIB 24503685008</item>
      <item>, OIB 58828286397</item>
      <item>, OIB 28251174341</item>
      <item>, OIB 27181239184</item>
      <item>, OIB 76830041477</item>
      <item>, OIB 38911589285</item>
      <item>, OIB 27531244647</item>
      <item>, OIB 85031837779</item>
      <item>, OIB null</item>
      <item>, OIB 63810477290</item>
      <item>, OIB null</item>
      <item>, OIB </item>
      <item>, OIB null</item>
      <item>, OIB null</item>
      <item>, OIB 59310208716</item>
      <item>, OIB 82723108401</item>
      <item>, OIB 38302424150</item>
      <item>, OIB 30460731848</item>
      <item>, OIB 25640287114</item>
      <item>, OIB null</item>
      <item>, OIB 50264134361</item>
      <item>, OIB 69665623244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svibnja 2017.</izvorni_sadrzaj>
    <derivirana_varijabla naziv="DomainObject.Predmet.DatumZadnjeOdrzaneSudskeRadnje_1">11. svibnja 2017.</derivirana_varijabla>
  </DomainObject.Predmet.DatumZadnjeOdrzaneSudskeRadnje>
  <DomainObject.PredzadnjaOdlukaIzPredmeta.DatumDonosenjaOdluke>
    <izvorni_sadrzaj>6. lipnja 2017.</izvorni_sadrzaj>
    <derivirana_varijabla naziv="DomainObject.PredzadnjaOdlukaIzPredmeta.DatumDonosenjaOdluke_1">6. lipnja 2017.</derivirana_varijabla>
  </DomainObject.PredzadnjaOdlukaIzPredmeta.DatumDonosenjaOdluke>
  <DomainObject.PredzadnjaOdlukaIzPredmeta.Oznaka>
    <izvorni_sadrzaj>St-1060/2014-90</izvorni_sadrzaj>
    <derivirana_varijabla naziv="DomainObject.PredzadnjaOdlukaIzPredmeta.Oznaka_1">St-1060/2014-90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107</properties:Words>
  <properties:Characters>521</properties:Characters>
  <properties:Lines>37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2018-11-02T09:43:00Z</dcterms:created>
  <dc:creator>Nikola Ribarić</dc:creator>
  <cp:lastModifiedBy>Maja Hajtek</cp:lastModifiedBy>
  <cp:lastPrinted>2018-03-16T14:04:00Z</cp:lastPrinted>
  <dcterms:modified xmlns:xsi="http://www.w3.org/2001/XMLSchema-instance" xsi:type="dcterms:W3CDTF">2018-11-05T08:38:00Z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POZIV NA IZVJEŠĆE STEČAJNOM UPRAVITELJU kapital 2.11.2018..docx)</vt:lpwstr>
  </prop:property>
  <prop:property name="CC_coloring" pid="4" fmtid="{D5CDD505-2E9C-101B-9397-08002B2CF9AE}">
    <vt:bool>false</vt:bool>
  </prop:property>
  <prop:property name="BrojStranica" pid="5" fmtid="{D5CDD505-2E9C-101B-9397-08002B2CF9AE}">
    <vt:i4>1</vt:i4>
  </prop:property>
</prop:Properties>
</file>