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9737" w14:paraId="7499737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97661D">
        <w:t>732</w:t>
      </w:r>
      <w:r w:rsidR="00D94EAF">
        <w:t>/2015</w:t>
      </w:r>
      <w:r w:rsidR="00D832D7">
        <w:t>-</w:t>
      </w:r>
      <w:r w:rsidR="006807D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97661D">
        <w:t>NAUTIČKO TEHNIČKI CENTAR d.o.o. u likvidaciji Stankovci, Stankovci 131, Stankovci,</w:t>
      </w:r>
      <w:r w:rsidR="00DD64AF">
        <w:t xml:space="preserve"> OIB: </w:t>
      </w:r>
      <w:r w:rsidR="0097661D">
        <w:t>56365586885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7661D">
        <w:t>24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97661D">
        <w:t>NAUTIČKO TEHNIČKI CENTAR d.o.o. u likvidaciji Stankovci, Stankovci 131, Stankovci, OIB: 56365586885</w:t>
      </w:r>
      <w:r w:rsidR="003A7028">
        <w:t>,</w:t>
      </w:r>
      <w:r w:rsidR="001D5ECE">
        <w:t xml:space="preserve"> </w:t>
      </w:r>
      <w:r>
        <w:t xml:space="preserve">na temelju neizvršenih osnova za plaćanje iznosi </w:t>
      </w:r>
      <w:r w:rsidR="0097661D">
        <w:t>56.971,40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97661D">
        <w:t>a</w:t>
      </w:r>
      <w:r>
        <w:t xml:space="preserve"> ovlašten</w:t>
      </w:r>
      <w:r w:rsidR="0097661D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97661D">
        <w:t>Goran Baković, Tisno, Zagrebačka 5</w:t>
      </w:r>
      <w:r w:rsidR="00BB5455">
        <w:t>,</w:t>
      </w:r>
      <w:r w:rsidR="00096499">
        <w:t xml:space="preserve"> </w:t>
      </w:r>
      <w:r w:rsidRPr="00FC1537">
        <w:t xml:space="preserve"> da u roku od 15 (petnaest) dana </w:t>
      </w:r>
      <w:r>
        <w:t>od dana objave ovog oglasa na e-o</w:t>
      </w:r>
      <w:r w:rsidR="0097661D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97661D">
        <w:t>732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97661D" w:rsidP="0097661D" w:rsidR="0097661D">
      <w:r>
        <w:t>Za točnost otpravka – ovlaštena službenica                                                 Sutkinja</w:t>
      </w:r>
    </w:p>
    <w:p w:rsidRDefault="0097661D" w:rsidP="0097661D" w:rsidR="0097661D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A7FC3">
      <w:rPr>
        <w:noProof/>
      </w:rPr>
      <w:t>2</w:t>
    </w:r>
    <w:r>
      <w:fldChar w:fldCharType="end"/>
    </w:r>
  </w:p>
  <w:p w:rsidRDefault="00CA7FC3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A7FC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97661D">
      <w:t>732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134CFF"/>
    <w:rsid w:val="00194E11"/>
    <w:rsid w:val="001D5ECE"/>
    <w:rsid w:val="001F7949"/>
    <w:rsid w:val="003144A2"/>
    <w:rsid w:val="003A7028"/>
    <w:rsid w:val="00413077"/>
    <w:rsid w:val="00524A91"/>
    <w:rsid w:val="0053677C"/>
    <w:rsid w:val="005E749D"/>
    <w:rsid w:val="00631103"/>
    <w:rsid w:val="0065523A"/>
    <w:rsid w:val="006807DE"/>
    <w:rsid w:val="006977CD"/>
    <w:rsid w:val="006C682C"/>
    <w:rsid w:val="006E0CDA"/>
    <w:rsid w:val="006F6E1E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7661D"/>
    <w:rsid w:val="00991440"/>
    <w:rsid w:val="009B7A6B"/>
    <w:rsid w:val="00A1147B"/>
    <w:rsid w:val="00A30CC8"/>
    <w:rsid w:val="00A54C72"/>
    <w:rsid w:val="00B3549A"/>
    <w:rsid w:val="00B66155"/>
    <w:rsid w:val="00BB5455"/>
    <w:rsid w:val="00BC01B8"/>
    <w:rsid w:val="00C362FB"/>
    <w:rsid w:val="00C96C74"/>
    <w:rsid w:val="00CA7FC3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F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F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F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F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F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F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F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F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NAUTIČKO TEHNIČKI CENTAR d.o.o. za trgovinu i proizvodnju u likvidaciji</izvorni_sadrzaj>
    <derivirana_varijabla naziv="DomainObject.Predmet.ProtustrankaFormated_1">  NAUTIČKO TEHNIČKI CENTAR d.o.o. za trgovinu i proizvodnju u likvidaciji</derivirana_varijabla>
  </DomainObject.Predmet.ProtustrankaFormated>
  <DomainObject.Predmet.ProtustrankaFormatedOIB>
    <izvorni_sadrzaj>  NAUTIČKO TEHNIČKI CENTAR d.o.o. za trgovinu i proizvodnju u likvidaciji, OIB 56365586885</izvorni_sadrzaj>
    <derivirana_varijabla naziv="DomainObject.Predmet.ProtustrankaFormatedOIB_1">  NAUTIČKO TEHNIČKI CENTAR d.o.o. za trgovinu i proizvodnju u likvidaciji, OIB 56365586885</derivirana_varijabla>
  </DomainObject.Predmet.ProtustrankaFormatedOIB>
  <DomainObject.Predmet.ProtustrankaFormatedWithAdress>
    <izvorni_sadrzaj> NAUTIČKO TEHNIČKI CENTAR d.o.o. za trgovinu i proizvodnju u likvidaciji, Stankovci 131, 23422 Stankovci</izvorni_sadrzaj>
    <derivirana_varijabla naziv="DomainObject.Predmet.ProtustrankaFormatedWithAdress_1"> NAUTIČKO TEHNIČKI CENTAR d.o.o. za trgovinu i proizvodnju u likvidaciji, Stankovci 131, 23422 Stankovci</derivirana_varijabla>
  </DomainObject.Predmet.ProtustrankaFormatedWithAdress>
  <DomainObject.Predmet.ProtustrankaFormatedWithAdressOIB>
    <izvorni_sadrzaj> NAUTIČKO TEHNIČKI CENTAR d.o.o. za trgovinu i proizvodnju u likvidaciji, OIB 56365586885, Stankovci 131, 23422 Stankovci</izvorni_sadrzaj>
    <derivirana_varijabla naziv="DomainObject.Predmet.ProtustrankaFormatedWithAdressOIB_1"> NAUTIČKO TEHNIČKI CENTAR d.o.o. za trgovinu i proizvodnju u likvidaciji, OIB 56365586885, Stankovci 131, 23422 Stankovci</derivirana_varijabla>
  </DomainObject.Predmet.ProtustrankaFormatedWithAdressOIB>
  <DomainObject.Predmet.ProtustrankaWithAdress>
    <izvorni_sadrzaj>NAUTIČKO TEHNIČKI CENTAR d.o.o. za trgovinu i proizvodnju u likvidaciji Stankovci 131, 23422 Stankovci</izvorni_sadrzaj>
    <derivirana_varijabla naziv="DomainObject.Predmet.ProtustrankaWithAdress_1">NAUTIČKO TEHNIČKI CENTAR d.o.o. za trgovinu i proizvodnju u likvidaciji Stankovci 131, 23422 Stankovci</derivirana_varijabla>
  </DomainObject.Predmet.ProtustrankaWithAdress>
  <DomainObject.Predmet.ProtustrankaWithAdressOIB>
    <izvorni_sadrzaj>NAUTIČKO TEHNIČKI CENTAR d.o.o. za trgovinu i proizvodnju u likvidaciji, OIB 56365586885, Stankovci 131, 23422 Stankovci</izvorni_sadrzaj>
    <derivirana_varijabla naziv="DomainObject.Predmet.ProtustrankaWithAdressOIB_1">NAUTIČKO TEHNIČKI CENTAR d.o.o. za trgovinu i proizvodnju u likvidaciji, OIB 56365586885, Stankovci 131, 23422 Stankovci</derivirana_varijabla>
  </DomainObject.Predmet.ProtustrankaWithAdressOIB>
  <DomainObject.Predmet.ProtustrankaNazivFormated>
    <izvorni_sadrzaj>NAUTIČKO TEHNIČKI CENTAR d.o.o. za trgovinu i proizvodnju u likvidaciji</izvorni_sadrzaj>
    <derivirana_varijabla naziv="DomainObject.Predmet.ProtustrankaNazivFormated_1">NAUTIČKO TEHNIČKI CENTAR d.o.o. za trgovinu i proizvodnju u likvidaciji</derivirana_varijabla>
  </DomainObject.Predmet.ProtustrankaNazivFormated>
  <DomainObject.Predmet.ProtustrankaNazivFormatedOIB>
    <izvorni_sadrzaj>NAUTIČKO TEHNIČKI CENTAR d.o.o. za trgovinu i proizvodnju u likvidaciji, OIB 56365586885</izvorni_sadrzaj>
    <derivirana_varijabla naziv="DomainObject.Predmet.ProtustrankaNazivFormatedOIB_1">NAUTIČKO TEHNIČKI CENTAR d.o.o. za trgovinu i proizvodnju u likvidaciji, OIB 56365586885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56971.40</izvorni_sadrzaj>
    <derivirana_varijabla naziv="DomainObject.Predmet.TrenutnaVrijednost_1">56971.40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NAUTIČKO TEHNIČKI CENTAR d.o.o. za trgovinu i proizvodnju u likvidaciji</item>
    </izvorni_sadrzaj>
    <derivirana_varijabla naziv="DomainObject.Predmet.ProtuStrankaListFormated_1">
      <item>NAUTIČKO TEHNIČKI CENTAR d.o.o. za trgovinu i proizvodnju u likvidaciji</item>
    </derivirana_varijabla>
  </DomainObject.Predmet.ProtuStrankaListFormated>
  <DomainObject.Predmet.ProtuStrankaListFormatedOIB>
    <izvorni_sadrzaj>
      <item>NAUTIČKO TEHNIČKI CENTAR d.o.o. za trgovinu i proizvodnju u likvidaciji, OIB 56365586885</item>
    </izvorni_sadrzaj>
    <derivirana_varijabla naziv="DomainObject.Predmet.ProtuStrankaListFormatedOIB_1">
      <item>NAUTIČKO TEHNIČKI CENTAR d.o.o. za trgovinu i proizvodnju u likvidaciji, OIB 56365586885</item>
    </derivirana_varijabla>
  </DomainObject.Predmet.ProtuStrankaListFormatedOIB>
  <DomainObject.Predmet.ProtuStrankaListFormatedWithAdress>
    <izvorni_sadrzaj>
      <item>NAUTIČKO TEHNIČKI CENTAR d.o.o. za trgovinu i proizvodnju u likvidaciji, Stankovci 131, 23422 Stankovci</item>
    </izvorni_sadrzaj>
    <derivirana_varijabla naziv="DomainObject.Predmet.ProtuStrankaListFormatedWithAdress_1">
      <item>NAUTIČKO TEHNIČKI CENTAR d.o.o. za trgovinu i proizvodnju u likvidaciji, Stankovci 131, 23422 Stankovci</item>
    </derivirana_varijabla>
  </DomainObject.Predmet.ProtuStrankaListFormatedWithAdress>
  <DomainObject.Predmet.ProtuStrankaListFormatedWithAdressOIB>
    <izvorni_sadrzaj>
      <item>NAUTIČKO TEHNIČKI CENTAR d.o.o. za trgovinu i proizvodnju u likvidaciji, OIB 56365586885, Stankovci 131, 23422 Stankovci</item>
    </izvorni_sadrzaj>
    <derivirana_varijabla naziv="DomainObject.Predmet.ProtuStrankaListFormatedWithAdressOIB_1">
      <item>NAUTIČKO TEHNIČKI CENTAR d.o.o. za trgovinu i proizvodnju u likvidaciji, OIB 56365586885, Stankovci 131, 23422 Stankovci</item>
    </derivirana_varijabla>
  </DomainObject.Predmet.ProtuStrankaListFormatedWithAdressOIB>
  <DomainObject.Predmet.ProtuStrankaListNazivFormated>
    <izvorni_sadrzaj>
      <item>NAUTIČKO TEHNIČKI CENTAR d.o.o. za trgovinu i proizvodnju u likvidaciji</item>
    </izvorni_sadrzaj>
    <derivirana_varijabla naziv="DomainObject.Predmet.ProtuStrankaListNazivFormated_1">
      <item>NAUTIČKO TEHNIČKI CENTAR d.o.o. za trgovinu i proizvodnju u likvidaciji</item>
    </derivirana_varijabla>
  </DomainObject.Predmet.ProtuStrankaListNazivFormated>
  <DomainObject.Predmet.ProtuStrankaListNazivFormatedOIB>
    <izvorni_sadrzaj>
      <item>NAUTIČKO TEHNIČKI CENTAR d.o.o. za trgovinu i proizvodnju u likvidaciji, OIB 56365586885</item>
    </izvorni_sadrzaj>
    <derivirana_varijabla naziv="DomainObject.Predmet.ProtuStrankaListNazivFormatedOIB_1">
      <item>NAUTIČKO TEHNIČKI CENTAR d.o.o. za trgovinu i proizvodnju u likvidaciji, OIB 56365586885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NAUTIČKO TEHNIČKI CENTAR d.o.o. za trgovinu i proizvodnju u likvidaciji</izvorni_sadrzaj>
    <derivirana_varijabla naziv="DomainObject.Predmet.ProtustrankaIDrugi_1">NAUTIČKO TEHNIČKI CENTAR d.o.o. za trgovinu i proizvodnju u likvidaciji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NAUTIČKO TEHNIČKI CENTAR d.o.o. za trgovinu i proizvodnju u likvidaciji, OIB 56365586885, Stankovci 131, 23422 Stankovci</izvorni_sadrzaj>
    <derivirana_varijabla naziv="DomainObject.Predmet.ProtustrankaIDrugiAdressOIB_1">NAUTIČKO TEHNIČKI CENTAR d.o.o. za trgovinu i proizvodnju u likvidaciji, OIB 56365586885, Stankovci 131,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NAUTIČKO TEHNIČKI CENTAR d.o.o. za trgovinu i proizvodnju u likvidaciji</item>
    </izvorni_sadrzaj>
    <derivirana_varijabla naziv="DomainObject.Predmet.SudioniciListNaziv_1">
      <item>FINA</item>
      <item>NAUTIČKO TEHNIČKI CENTAR d.o.o. za trgovinu i proizvodnju u likvidaciji</item>
    </derivirana_varijabla>
  </DomainObject.Predmet.SudioniciListNaziv>
  <DomainObject.Predmet.SudioniciListAdressOIB>
    <izvorni_sadrzaj>
      <item>FINA, OIB 85821130368</item>
      <item>NAUTIČKO TEHNIČKI CENTAR d.o.o. za trgovinu i proizvodnju u likvidaciji, OIB 56365586885, Stankovci 131,23422 Stankovci</item>
    </izvorni_sadrzaj>
    <derivirana_varijabla naziv="DomainObject.Predmet.SudioniciListAdressOIB_1">
      <item>FINA, OIB 85821130368</item>
      <item>NAUTIČKO TEHNIČKI CENTAR d.o.o. za trgovinu i proizvodnju u likvidaciji, OIB 56365586885, Stankovci 131,23422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56365586885</item>
    </izvorni_sadrzaj>
    <derivirana_varijabla naziv="DomainObject.Predmet.SudioniciListNazivOIB_1">
      <item>, OIB 85821130368</item>
      <item>, OIB 56365586885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2150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2016-01-28T10:02:00Z</dcterms:created>
  <dc:creator>Tina Grgas</dc:creator>
  <cp:lastModifiedBy>Nena Mužanović</cp:lastModifiedBy>
  <cp:lastPrinted>2016-01-28T10:02:00Z</cp:lastPrinted>
  <dcterms:modified xmlns:xsi="http://www.w3.org/2001/XMLSchema-instance" xsi:type="dcterms:W3CDTF">2016-01-28T10:04:00Z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