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0bb4" w14:paraId="b400bb4" w:rsidRDefault="00BB66D8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F77CC4" w:rsidR="00B0635F" w:rsidRPr="008C3132">
      <w:r w:rsidRPr="008C3132">
        <w:t>REPUBLIKA HRVATSKA</w:t>
      </w:r>
    </w:p>
    <w:p w:rsidRDefault="00B0635F" w:rsidP="00F77CC4" w:rsidR="00B0635F">
      <w:r w:rsidRPr="008C3132">
        <w:t>TRGOVAČKI SUD U ZADRU</w:t>
      </w:r>
    </w:p>
    <w:p w:rsidRDefault="00B0635F" w:rsidP="00F77CC4" w:rsidR="00B0635F">
      <w:r>
        <w:t>Zadar, Dr. Franje Tuđmana 35</w:t>
      </w:r>
    </w:p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F77CC4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881EDE" w:rsidR="00B0635F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</w:t>
      </w:r>
      <w:r w:rsidR="00BB66D8">
        <w:t xml:space="preserve">na prijedlog sudskog savjetnika Krešimira Torbarine, </w:t>
      </w:r>
      <w:r>
        <w:t>povodom zahtjeva</w:t>
      </w:r>
      <w:r w:rsidRPr="00386298">
        <w:t xml:space="preserve"> </w:t>
      </w:r>
      <w:r w:rsidR="00BB66D8">
        <w:t>Fina</w:t>
      </w:r>
      <w:r>
        <w:t xml:space="preserve">ncijske agencije, Regionalnog centra Splita, Podružnice Zadar, Ivana Danila 4, od </w:t>
      </w:r>
      <w:r w:rsidR="006C467D">
        <w:t>29</w:t>
      </w:r>
      <w:r>
        <w:t xml:space="preserve">. </w:t>
      </w:r>
      <w:r w:rsidR="006C467D">
        <w:t xml:space="preserve">prosinca </w:t>
      </w:r>
      <w:r>
        <w:t>201</w:t>
      </w:r>
      <w:r w:rsidR="003E3367">
        <w:t>6</w:t>
      </w:r>
      <w:r>
        <w:t>. za provedbu skraćenoga stečajnog postupka</w:t>
      </w:r>
      <w:r w:rsidRPr="008C3132">
        <w:t xml:space="preserve"> nad dužnikom</w:t>
      </w:r>
      <w:r w:rsidR="003E3367">
        <w:t xml:space="preserve"> </w:t>
      </w:r>
      <w:r w:rsidR="006C467D">
        <w:t xml:space="preserve">PAPICA d.o.o., Zadar, Lička 3, OIB: </w:t>
      </w:r>
      <w:r w:rsidR="006C467D" w:rsidRPr="00B0741A">
        <w:t>68636241369</w:t>
      </w:r>
      <w:r w:rsidR="00083380">
        <w:t>,</w:t>
      </w:r>
      <w:r w:rsidR="00881EDE">
        <w:t xml:space="preserve"> </w:t>
      </w:r>
      <w:r w:rsidR="006C467D">
        <w:t>10</w:t>
      </w:r>
      <w:r>
        <w:t xml:space="preserve">. </w:t>
      </w:r>
      <w:r w:rsidR="006C467D">
        <w:t xml:space="preserve">ožujka </w:t>
      </w:r>
      <w:r>
        <w:t>201</w:t>
      </w:r>
      <w:r w:rsidR="006C467D">
        <w:t>7</w:t>
      </w:r>
      <w:r>
        <w:t xml:space="preserve">.  </w:t>
      </w:r>
    </w:p>
    <w:p w:rsidRDefault="00B0635F" w:rsidP="00B0635F" w:rsidR="00B0635F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B0635F" w:rsidP="00B0635F" w:rsidR="00B0635F">
      <w:pPr>
        <w:jc w:val="both"/>
      </w:pPr>
    </w:p>
    <w:p w:rsidRDefault="005E138C" w:rsidP="00B0635F" w:rsidR="003B034C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F77CC4">
        <w:t xml:space="preserve"> </w:t>
      </w:r>
      <w:r w:rsidR="006C467D">
        <w:t xml:space="preserve">PAPICA d.o.o., Zadar, Lička 3, OIB: </w:t>
      </w:r>
      <w:r w:rsidR="006C467D" w:rsidRPr="00B0741A">
        <w:t>68636241369</w:t>
      </w:r>
      <w:r w:rsidR="00F77CC4">
        <w:t>.</w:t>
      </w:r>
    </w:p>
    <w:p w:rsidRDefault="0028715B" w:rsidP="00B0635F" w:rsidR="0028715B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A93E68">
      <w:pPr>
        <w:ind w:firstLine="708"/>
        <w:jc w:val="both"/>
      </w:pPr>
      <w:r>
        <w:t xml:space="preserve"> </w:t>
      </w:r>
    </w:p>
    <w:p w:rsidRDefault="00B0635F" w:rsidP="00B0635F" w:rsidR="00B0635F">
      <w:pPr>
        <w:jc w:val="center"/>
      </w:pPr>
      <w:r w:rsidRPr="00A93E68">
        <w:t>Obrazloženje</w:t>
      </w:r>
    </w:p>
    <w:p w:rsidRDefault="00166570" w:rsidP="00B0635F" w:rsidR="00166570" w:rsidRPr="00A93E68">
      <w:pPr>
        <w:jc w:val="center"/>
      </w:pPr>
    </w:p>
    <w:p w:rsidRDefault="00B0635F" w:rsidP="00B0635F" w:rsidR="00B0635F">
      <w:pPr>
        <w:jc w:val="both"/>
      </w:pPr>
    </w:p>
    <w:p w:rsidRDefault="00B0635F" w:rsidP="00CF376B" w:rsidR="00CF376B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6C467D">
        <w:t>29</w:t>
      </w:r>
      <w:r>
        <w:t xml:space="preserve">. </w:t>
      </w:r>
      <w:r w:rsidR="006C467D">
        <w:t xml:space="preserve">prosinca </w:t>
      </w:r>
      <w:r>
        <w:t>201</w:t>
      </w:r>
      <w:r w:rsidR="003E3367">
        <w:t>6</w:t>
      </w:r>
      <w:r>
        <w:t>. za provedbu skraćenoga stečajnog postupka nad uvodno označenim dužnikom, oglasom</w:t>
      </w:r>
      <w:r w:rsidRPr="00A93E68">
        <w:t xml:space="preserve"> ovog suda od </w:t>
      </w:r>
      <w:r w:rsidR="006C467D">
        <w:t>10</w:t>
      </w:r>
      <w:r>
        <w:t xml:space="preserve">. </w:t>
      </w:r>
      <w:r w:rsidR="006C467D">
        <w:t xml:space="preserve">siječnja </w:t>
      </w:r>
      <w:r>
        <w:t>201</w:t>
      </w:r>
      <w:r w:rsidR="006C467D">
        <w:t>7</w:t>
      </w:r>
      <w:r>
        <w:t xml:space="preserve">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postupka, sve sukladno odredbama čl. 430. i 431. Stečajnog zakona (Narodne novine broj 71/15, dalje u tekstu: SZ).</w:t>
      </w:r>
      <w:r>
        <w:t xml:space="preserve"> </w:t>
      </w:r>
    </w:p>
    <w:p w:rsidRDefault="006C467D" w:rsidP="006C467D" w:rsidR="006C467D">
      <w:pPr>
        <w:ind w:firstLine="708"/>
        <w:jc w:val="both"/>
      </w:pPr>
      <w:r>
        <w:t xml:space="preserve">U propisanom roku vjerovnik Republika Hrvatska, Ministarstvo financija-Porezna uprava, Područni ured Dalmacija je 25. siječnja 2017. dostavila ovom sudu prijedlog za otvaranje stečajnoga postupka nad dužnikom navodeći da prema istom ima dospjelu novčanu tražbinu u iznosu od 205.303,08 kn koja se temelji na stanju računa dužnika na dan 31. prosinca 2016. iz informacijskog sustava vjerovnika i obračuna kamata. </w:t>
      </w:r>
    </w:p>
    <w:p w:rsidRDefault="006C467D" w:rsidP="006C467D" w:rsidR="006C467D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C467D" w:rsidP="006C467D" w:rsidR="006C467D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5E364F" w:rsidP="00CF376B" w:rsidR="005E364F">
      <w:pPr>
        <w:jc w:val="both"/>
      </w:pPr>
    </w:p>
    <w:p w:rsidRDefault="00B0635F" w:rsidP="00B0635F" w:rsidR="00B0635F" w:rsidRPr="00A93E68">
      <w:pPr>
        <w:jc w:val="both"/>
      </w:pPr>
    </w:p>
    <w:p w:rsidRDefault="005E138C" w:rsidP="00B0635F" w:rsidR="00B0635F">
      <w:pPr>
        <w:jc w:val="center"/>
      </w:pPr>
      <w:r>
        <w:t>U Zadru</w:t>
      </w:r>
      <w:r w:rsidR="006C467D">
        <w:t xml:space="preserve"> 10</w:t>
      </w:r>
      <w:r w:rsidR="00EF62F1">
        <w:t xml:space="preserve">. </w:t>
      </w:r>
      <w:r w:rsidR="006C467D">
        <w:t xml:space="preserve">ožujka </w:t>
      </w:r>
      <w:r>
        <w:t>201</w:t>
      </w:r>
      <w:r w:rsidR="006C467D">
        <w:t>7</w:t>
      </w:r>
      <w:r>
        <w:t>.</w:t>
      </w:r>
    </w:p>
    <w:p w:rsidRDefault="006E1374" w:rsidP="006E1374" w:rsidR="00CC7025">
      <w:pPr>
        <w:tabs>
          <w:tab w:pos="3744" w:val="left"/>
        </w:tabs>
      </w:pPr>
      <w:r>
        <w:tab/>
      </w:r>
    </w:p>
    <w:p w:rsidRDefault="00166570" w:rsidP="00166570" w:rsidR="00166570">
      <w:r>
        <w:t>Sudski savjetnik</w:t>
      </w:r>
      <w:r w:rsidRPr="00166570">
        <w:t xml:space="preserve"> </w:t>
      </w:r>
      <w:r>
        <w:t xml:space="preserve">                                                                                                         Sutkinja</w:t>
      </w:r>
    </w:p>
    <w:p w:rsidRDefault="00166570" w:rsidP="00166570" w:rsidR="00166570">
      <w:pPr>
        <w:jc w:val="both"/>
      </w:pPr>
      <w:r>
        <w:t>Krešimir Torbarina</w:t>
      </w:r>
      <w:r w:rsidR="006C467D">
        <w:t>, v.r.</w:t>
      </w:r>
      <w:r>
        <w:t xml:space="preserve">                                                                                      Tina Grgas</w:t>
      </w:r>
      <w:r w:rsidR="006C467D">
        <w:t>, v.r.</w:t>
      </w:r>
    </w:p>
    <w:p w:rsidRDefault="006C467D" w:rsidP="00166570" w:rsidR="006C467D">
      <w:pPr>
        <w:jc w:val="both"/>
      </w:pPr>
    </w:p>
    <w:p w:rsidRDefault="006C467D" w:rsidP="00166570" w:rsidR="006C467D">
      <w:pPr>
        <w:jc w:val="both"/>
      </w:pPr>
    </w:p>
    <w:p w:rsidRDefault="006C467D" w:rsidP="00166570" w:rsidR="006C467D">
      <w:pPr>
        <w:jc w:val="both"/>
      </w:pPr>
      <w:r>
        <w:t>Za točnost otpravka – ovlaštena službenica</w:t>
      </w:r>
    </w:p>
    <w:p w:rsidRDefault="006C467D" w:rsidP="00166570" w:rsidR="006C467D">
      <w:pPr>
        <w:jc w:val="both"/>
      </w:pPr>
      <w:r>
        <w:t xml:space="preserve">Merlina Klišmanić </w:t>
      </w:r>
    </w:p>
    <w:p w:rsidRDefault="00166570" w:rsidP="00166570" w:rsidR="00166570">
      <w:pPr>
        <w:jc w:val="both"/>
      </w:pPr>
    </w:p>
    <w:p w:rsidRDefault="00DA0F0D" w:rsidP="0036672E" w:rsidR="00CC7025">
      <w:pPr>
        <w:ind w:firstLine="708"/>
        <w:jc w:val="right"/>
      </w:pPr>
      <w:r>
        <w:t xml:space="preserve">                                                                                    </w:t>
      </w:r>
    </w:p>
    <w:p w:rsidRDefault="00FF2EEF" w:rsidP="00B0635F" w:rsidR="00FF2EEF" w:rsidRPr="00FF2EEF">
      <w:pPr>
        <w:jc w:val="both"/>
      </w:pPr>
    </w:p>
    <w:p w:rsidRDefault="00B0635F" w:rsidP="00166570" w:rsidR="00B0635F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B0635F" w:rsidP="006C467D" w:rsidR="00B0635F">
      <w:pPr>
        <w:jc w:val="both"/>
      </w:pPr>
      <w:r>
        <w:t xml:space="preserve">Protiv ovoga rješenja može se izjaviti žalba u roku od 8 dana od dostave </w:t>
      </w:r>
      <w:r w:rsidR="00881EDE">
        <w:t>pisanog otpravka istog</w:t>
      </w:r>
      <w:r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>
      <w:pPr>
        <w:ind w:firstLine="708"/>
        <w:jc w:val="both"/>
        <w:rPr>
          <w:b/>
        </w:rPr>
      </w:pPr>
    </w:p>
    <w:p w:rsidRDefault="00BA62D2" w:rsidP="00B0635F" w:rsidR="00BA62D2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166570" w:rsidP="00876F95" w:rsidR="005E138C" w:rsidRPr="004E2475">
      <w:pPr>
        <w:rPr>
          <w:b/>
        </w:rPr>
      </w:pPr>
      <w:r>
        <w:t>DN-a</w:t>
      </w:r>
      <w:r w:rsidR="005E138C">
        <w:t>:</w:t>
      </w:r>
    </w:p>
    <w:p w:rsidRDefault="005E138C" w:rsidP="005E138C" w:rsidR="005E138C" w:rsidRPr="00A93E68">
      <w:pPr>
        <w:numPr>
          <w:ilvl w:val="0"/>
          <w:numId w:val="2"/>
        </w:numPr>
      </w:pPr>
      <w:r>
        <w:t>FINA, RC Split, Podružnica Zadar</w:t>
      </w:r>
      <w:r w:rsidR="00BA62D2">
        <w:t xml:space="preserve"> </w:t>
      </w:r>
      <w:r w:rsidR="006C467D" w:rsidRPr="009F5F93">
        <w:t>putem e-Oglasne ploče suda</w:t>
      </w:r>
    </w:p>
    <w:p w:rsidRDefault="005E138C" w:rsidP="006C467D" w:rsidR="009F5F93" w:rsidRPr="009F5F93">
      <w:pPr>
        <w:numPr>
          <w:ilvl w:val="0"/>
          <w:numId w:val="2"/>
        </w:numPr>
      </w:pPr>
      <w:r>
        <w:t>S</w:t>
      </w:r>
      <w:r w:rsidRPr="00A93E68">
        <w:t xml:space="preserve">tečajnom dužniku </w:t>
      </w:r>
      <w:r w:rsidR="009F5F93" w:rsidRPr="009F5F93">
        <w:t xml:space="preserve">putem e-Oglasne ploče suda </w:t>
      </w:r>
    </w:p>
    <w:p w:rsidRDefault="005E138C" w:rsidP="00263A4E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p w:rsidRDefault="00850BE2" w:rsidR="00850BE2"/>
    <w:sectPr w:rsidSect="00BB66D8" w:rsidR="00850BE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F95" w:rsidP="005E138C" w:rsidR="00876F95">
      <w:r>
        <w:separator/>
      </w:r>
    </w:p>
  </w:endnote>
  <w:endnote w:id="0" w:type="continuationSeparator">
    <w:p w:rsidRDefault="00876F95" w:rsidP="005E138C" w:rsidR="00876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F95" w:rsidP="005E138C" w:rsidR="00876F95">
      <w:r>
        <w:separator/>
      </w:r>
    </w:p>
  </w:footnote>
  <w:footnote w:id="0" w:type="continuationSeparator">
    <w:p w:rsidRDefault="00876F95" w:rsidP="005E138C" w:rsidR="00876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F95" w:rsidR="00876F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4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F95" w:rsidP="006C467D" w:rsidR="006C467D">
    <w:pPr>
      <w:pStyle w:val="Zaglavlje"/>
      <w:tabs>
        <w:tab w:pos="4536" w:val="clear"/>
        <w:tab w:pos="9072" w:val="clear"/>
        <w:tab w:pos="660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6C467D" w:rsidRPr="00F77CC4">
      <w:t>Poslovni broj</w:t>
    </w:r>
    <w:r w:rsidR="006C467D">
      <w:t>:</w:t>
    </w:r>
    <w:r w:rsidR="006C467D" w:rsidRPr="00F77CC4">
      <w:t xml:space="preserve"> 5 St-</w:t>
    </w:r>
    <w:r w:rsidR="006C467D">
      <w:t>1170</w:t>
    </w:r>
    <w:r w:rsidR="006C467D" w:rsidRPr="00F77CC4">
      <w:t>/16-</w:t>
    </w:r>
    <w:r w:rsidR="006C467D">
      <w:t>9</w:t>
    </w:r>
  </w:p>
  <w:p w:rsidRDefault="00876F95" w:rsidP="00BB66D8" w:rsidR="00876F95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F77CC4" w:rsidR="00876F95">
    <w:pPr>
      <w:pStyle w:val="Zaglavlje"/>
      <w:tabs>
        <w:tab w:pos="4536" w:val="clear"/>
        <w:tab w:pos="9072" w:val="clear"/>
        <w:tab w:pos="6600" w:val="left"/>
      </w:tabs>
    </w:pPr>
    <w:r>
      <w:t xml:space="preserve">                                                                  </w:t>
    </w:r>
    <w:r w:rsidR="006C467D">
      <w:t xml:space="preserve">                              </w:t>
    </w:r>
    <w:r>
      <w:t xml:space="preserve">     </w:t>
    </w:r>
    <w:r w:rsidRPr="00F77CC4">
      <w:t>Poslovni broj</w:t>
    </w:r>
    <w:r>
      <w:t>:</w:t>
    </w:r>
    <w:r w:rsidRPr="00F77CC4">
      <w:t xml:space="preserve"> 5 St-</w:t>
    </w:r>
    <w:r w:rsidR="006C467D">
      <w:t>1170</w:t>
    </w:r>
    <w:r w:rsidRPr="00F77CC4">
      <w:t>/16-</w:t>
    </w:r>
    <w:r w:rsidR="006C467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0B540F"/>
    <w:rsid w:val="000E14A3"/>
    <w:rsid w:val="00122898"/>
    <w:rsid w:val="00132561"/>
    <w:rsid w:val="00166570"/>
    <w:rsid w:val="00197EA1"/>
    <w:rsid w:val="00263A4E"/>
    <w:rsid w:val="00276F5D"/>
    <w:rsid w:val="0028715B"/>
    <w:rsid w:val="0029421C"/>
    <w:rsid w:val="002A1060"/>
    <w:rsid w:val="00356032"/>
    <w:rsid w:val="0036672E"/>
    <w:rsid w:val="003B034C"/>
    <w:rsid w:val="003E3367"/>
    <w:rsid w:val="00401CC9"/>
    <w:rsid w:val="00451161"/>
    <w:rsid w:val="005649ED"/>
    <w:rsid w:val="005E138C"/>
    <w:rsid w:val="005E364F"/>
    <w:rsid w:val="006778DB"/>
    <w:rsid w:val="006C467D"/>
    <w:rsid w:val="006E1374"/>
    <w:rsid w:val="006F798E"/>
    <w:rsid w:val="007331AC"/>
    <w:rsid w:val="007E7A3C"/>
    <w:rsid w:val="00850BE2"/>
    <w:rsid w:val="00876F95"/>
    <w:rsid w:val="00881EDE"/>
    <w:rsid w:val="008D0746"/>
    <w:rsid w:val="008F6B13"/>
    <w:rsid w:val="0097369D"/>
    <w:rsid w:val="00980043"/>
    <w:rsid w:val="00980A09"/>
    <w:rsid w:val="009A40CC"/>
    <w:rsid w:val="009F5F93"/>
    <w:rsid w:val="00A3514B"/>
    <w:rsid w:val="00A63228"/>
    <w:rsid w:val="00B0635F"/>
    <w:rsid w:val="00B11E69"/>
    <w:rsid w:val="00B2284A"/>
    <w:rsid w:val="00BA62D2"/>
    <w:rsid w:val="00BB66D8"/>
    <w:rsid w:val="00BD2C99"/>
    <w:rsid w:val="00CC7025"/>
    <w:rsid w:val="00CF376B"/>
    <w:rsid w:val="00CF5D70"/>
    <w:rsid w:val="00D10493"/>
    <w:rsid w:val="00DA0F0D"/>
    <w:rsid w:val="00E22F23"/>
    <w:rsid w:val="00E84BA6"/>
    <w:rsid w:val="00E944ED"/>
    <w:rsid w:val="00EB4303"/>
    <w:rsid w:val="00ED0F10"/>
    <w:rsid w:val="00EF5A4C"/>
    <w:rsid w:val="00EF62F1"/>
    <w:rsid w:val="00F77CC4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5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4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4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4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4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5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4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4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4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4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PAPICA d.o.o. za ugostiteljstvo</izvorni_sadrzaj>
    <derivirana_varijabla naziv="DomainObject.Predmet.ProtustrankaFormated_1">  PAPICA d.o.o. za ugostiteljstvo</derivirana_varijabla>
  </DomainObject.Predmet.ProtustrankaFormated>
  <DomainObject.Predmet.ProtustrankaFormatedOIB>
    <izvorni_sadrzaj>  PAPICA d.o.o. za ugostiteljstvo, OIB 68636241369</izvorni_sadrzaj>
    <derivirana_varijabla naziv="DomainObject.Predmet.ProtustrankaFormatedOIB_1">  PAPICA d.o.o. za ugostiteljstvo, OIB 68636241369</derivirana_varijabla>
  </DomainObject.Predmet.ProtustrankaFormatedOIB>
  <DomainObject.Predmet.ProtustrankaFormatedWithAdress>
    <izvorni_sadrzaj> PAPICA d.o.o. za ugostiteljstvo, Lička 3, 23000 Zadar</izvorni_sadrzaj>
    <derivirana_varijabla naziv="DomainObject.Predmet.ProtustrankaFormatedWithAdress_1"> PAPICA d.o.o. za ugostiteljstvo, Lička 3, 23000 Zadar</derivirana_varijabla>
  </DomainObject.Predmet.ProtustrankaFormatedWithAdress>
  <DomainObject.Predmet.ProtustrankaFormatedWithAdressOIB>
    <izvorni_sadrzaj> PAPICA d.o.o. za ugostiteljstvo, OIB 68636241369, Lička 3, 23000 Zadar</izvorni_sadrzaj>
    <derivirana_varijabla naziv="DomainObject.Predmet.ProtustrankaFormatedWithAdressOIB_1"> PAPICA d.o.o. za ugostiteljstvo, OIB 68636241369, Lička 3, 23000 Zadar</derivirana_varijabla>
  </DomainObject.Predmet.ProtustrankaFormatedWithAdressOIB>
  <DomainObject.Predmet.ProtustrankaWithAdress>
    <izvorni_sadrzaj>PAPICA d.o.o. za ugostiteljstvo Lička 3, 23000 Zadar</izvorni_sadrzaj>
    <derivirana_varijabla naziv="DomainObject.Predmet.ProtustrankaWithAdress_1">PAPICA d.o.o. za ugostiteljstvo Lička 3, 23000 Zadar</derivirana_varijabla>
  </DomainObject.Predmet.ProtustrankaWithAdress>
  <DomainObject.Predmet.ProtustrankaWithAdressOIB>
    <izvorni_sadrzaj>PAPICA d.o.o. za ugostiteljstvo, OIB 68636241369, Lička 3, 23000 Zadar</izvorni_sadrzaj>
    <derivirana_varijabla naziv="DomainObject.Predmet.ProtustrankaWithAdressOIB_1">PAPICA d.o.o. za ugostiteljstvo, OIB 68636241369, Lička 3, 23000 Zadar</derivirana_varijabla>
  </DomainObject.Predmet.ProtustrankaWithAdressOIB>
  <DomainObject.Predmet.ProtustrankaNazivFormated>
    <izvorni_sadrzaj>PAPICA d.o.o. za ugostiteljstvo</izvorni_sadrzaj>
    <derivirana_varijabla naziv="DomainObject.Predmet.ProtustrankaNazivFormated_1">PAPICA d.o.o. za ugostiteljstvo</derivirana_varijabla>
  </DomainObject.Predmet.ProtustrankaNazivFormated>
  <DomainObject.Predmet.ProtustrankaNazivFormatedOIB>
    <izvorni_sadrzaj>PAPICA d.o.o. za ugostiteljstvo, OIB 68636241369</izvorni_sadrzaj>
    <derivirana_varijabla naziv="DomainObject.Predmet.ProtustrankaNazivFormatedOIB_1">PAPICA d.o.o. za ugostiteljstvo, OIB 68636241369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142605.81</izvorni_sadrzaj>
    <derivirana_varijabla naziv="DomainObject.Predmet.TrenutnaVrijednost_1">142605.81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PAPICA d.o.o. za ugostiteljstvo</item>
    </izvorni_sadrzaj>
    <derivirana_varijabla naziv="DomainObject.Predmet.ProtuStrankaListFormated_1">
      <item>PAPICA d.o.o. za ugostiteljstvo</item>
    </derivirana_varijabla>
  </DomainObject.Predmet.ProtuStrankaListFormated>
  <DomainObject.Predmet.ProtuStrankaListFormatedOIB>
    <izvorni_sadrzaj>
      <item>PAPICA d.o.o. za ugostiteljstvo, OIB 68636241369</item>
    </izvorni_sadrzaj>
    <derivirana_varijabla naziv="DomainObject.Predmet.ProtuStrankaListFormatedOIB_1">
      <item>PAPICA d.o.o. za ugostiteljstvo, OIB 68636241369</item>
    </derivirana_varijabla>
  </DomainObject.Predmet.ProtuStrankaListFormatedOIB>
  <DomainObject.Predmet.ProtuStrankaListFormatedWithAdress>
    <izvorni_sadrzaj>
      <item>PAPICA d.o.o. za ugostiteljstvo, Lička 3, 23000 Zadar</item>
    </izvorni_sadrzaj>
    <derivirana_varijabla naziv="DomainObject.Predmet.ProtuStrankaListFormatedWithAdress_1">
      <item>PAPICA d.o.o. za ugostiteljstvo, Lička 3, 23000 Zadar</item>
    </derivirana_varijabla>
  </DomainObject.Predmet.ProtuStrankaListFormatedWithAdress>
  <DomainObject.Predmet.ProtuStrankaListFormatedWithAdressOIB>
    <izvorni_sadrzaj>
      <item>PAPICA d.o.o. za ugostiteljstvo, OIB 68636241369, Lička 3, 23000 Zadar</item>
    </izvorni_sadrzaj>
    <derivirana_varijabla naziv="DomainObject.Predmet.ProtuStrankaListFormatedWithAdressOIB_1">
      <item>PAPICA d.o.o. za ugostiteljstvo, OIB 68636241369, Lička 3, 23000 Zadar</item>
    </derivirana_varijabla>
  </DomainObject.Predmet.ProtuStrankaListFormatedWithAdressOIB>
  <DomainObject.Predmet.ProtuStrankaListNazivFormated>
    <izvorni_sadrzaj>
      <item>PAPICA d.o.o. za ugostiteljstvo</item>
    </izvorni_sadrzaj>
    <derivirana_varijabla naziv="DomainObject.Predmet.ProtuStrankaListNazivFormated_1">
      <item>PAPICA d.o.o. za ugostiteljstvo</item>
    </derivirana_varijabla>
  </DomainObject.Predmet.ProtuStrankaListNazivFormated>
  <DomainObject.Predmet.ProtuStrankaListNazivFormatedOIB>
    <izvorni_sadrzaj>
      <item>PAPICA d.o.o. za ugostiteljstvo, OIB 68636241369</item>
    </izvorni_sadrzaj>
    <derivirana_varijabla naziv="DomainObject.Predmet.ProtuStrankaListNazivFormatedOIB_1">
      <item>PAPICA d.o.o. za ugostiteljstvo, OIB 68636241369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PAPICA d.o.o. za ugostiteljstvo</izvorni_sadrzaj>
    <derivirana_varijabla naziv="DomainObject.Predmet.ProtustrankaIDrugi_1">PAPICA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PAPICA d.o.o. za ugostiteljstvo, OIB 68636241369, Lička 3, 23000 Zadar</izvorni_sadrzaj>
    <derivirana_varijabla naziv="DomainObject.Predmet.ProtustrankaIDrugiAdressOIB_1">PAPICA d.o.o. za ugostiteljstvo, OIB 68636241369, Lička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PAPICA d.o.o. za ugostiteljstvo</item>
    </izvorni_sadrzaj>
    <derivirana_varijabla naziv="DomainObject.Predmet.SudioniciListNaziv_1">
      <item>FINA</item>
      <item>PAPICA d.o.o. za ugostiteljstvo</item>
    </derivirana_varijabla>
  </DomainObject.Predmet.SudioniciListNaziv>
  <DomainObject.Predmet.SudioniciListAdressOIB>
    <izvorni_sadrzaj>
      <item>FINA, OIB 85821130368</item>
      <item>PAPICA d.o.o. za ugostiteljstvo, OIB 68636241369, Lička 3,23000 Zadar</item>
    </izvorni_sadrzaj>
    <derivirana_varijabla naziv="DomainObject.Predmet.SudioniciListAdressOIB_1">
      <item>FINA, OIB 85821130368</item>
      <item>PAPICA d.o.o. za ugostiteljstvo, OIB 68636241369, Lička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68636241369</item>
    </izvorni_sadrzaj>
    <derivirana_varijabla naziv="DomainObject.Predmet.SudioniciListNazivOIB_1">
      <item>, OIB 85821130368</item>
      <item>, OIB 68636241369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473</properties:Words>
  <properties:Characters>2592</properties:Characters>
  <properties:Lines>119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2017-03-10T07:56:00Z</dcterms:created>
  <dc:creator>Tina Grgas</dc:creator>
  <cp:lastModifiedBy>Krešimir Torbarina</cp:lastModifiedBy>
  <cp:lastPrinted>2017-03-10T07:55:00Z</cp:lastPrinted>
  <dcterms:modified xmlns:xsi="http://www.w3.org/2001/XMLSchema-instance" xsi:type="dcterms:W3CDTF">2017-03-10T07:57:00Z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