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856e" w14:paraId="a27856e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843836">
        <w:t>232</w:t>
      </w:r>
      <w:r w:rsidR="00DF3826">
        <w:t>/2017</w:t>
      </w:r>
      <w:r w:rsidR="006B338C">
        <w:t>-</w:t>
      </w:r>
      <w:r w:rsidR="00843836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843836">
        <w:t>Privatna osnovna škola NOVA</w:t>
      </w:r>
      <w:r w:rsidR="00843836" w:rsidRPr="00C715B9">
        <w:t xml:space="preserve"> sa sjedištem u </w:t>
      </w:r>
      <w:r w:rsidR="00843836">
        <w:t>Zadru</w:t>
      </w:r>
      <w:r w:rsidR="00843836" w:rsidRPr="00C715B9">
        <w:t xml:space="preserve">, </w:t>
      </w:r>
      <w:r w:rsidR="00843836">
        <w:t>Splitska Ulica 1</w:t>
      </w:r>
      <w:r w:rsidR="00843836" w:rsidRPr="00C715B9">
        <w:t xml:space="preserve">, OIB: </w:t>
      </w:r>
      <w:r w:rsidR="00843836">
        <w:t>73205233161</w:t>
      </w:r>
      <w:r w:rsidR="006B338C">
        <w:t xml:space="preserve">, </w:t>
      </w:r>
      <w:r w:rsidR="00B5517C">
        <w:t>23.</w:t>
      </w:r>
      <w:r w:rsidR="00843836">
        <w:t xml:space="preserve"> kolovoza</w:t>
      </w:r>
      <w:r w:rsidR="00DF3826">
        <w:t xml:space="preserve"> 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DF3826" w:rsidP="00DF3826" w:rsidR="00DF3826">
      <w:pPr>
        <w:pStyle w:val="Odlomakpopisa"/>
        <w:numPr>
          <w:ilvl w:val="0"/>
          <w:numId w:val="4"/>
        </w:numPr>
        <w:ind w:firstLine="600" w:left="0"/>
        <w:jc w:val="both"/>
      </w:pPr>
      <w:r>
        <w:t xml:space="preserve">Obustavlja se stečajni postupak nad stečajnim dužnikom </w:t>
      </w:r>
      <w:r w:rsidR="00843836">
        <w:t>Privatna osnovna škola NOVA</w:t>
      </w:r>
      <w:r w:rsidR="00843836" w:rsidRPr="00C715B9">
        <w:t xml:space="preserve"> sa sjedištem u </w:t>
      </w:r>
      <w:r w:rsidR="00843836">
        <w:t>Zadru</w:t>
      </w:r>
      <w:r w:rsidR="00843836" w:rsidRPr="00C715B9">
        <w:t xml:space="preserve">, </w:t>
      </w:r>
      <w:r w:rsidR="00843836">
        <w:t>Splitska Ulica 1</w:t>
      </w:r>
      <w:r w:rsidR="00843836" w:rsidRPr="00C715B9">
        <w:t xml:space="preserve">, OIB: </w:t>
      </w:r>
      <w:r w:rsidR="00843836">
        <w:t>73205233161</w:t>
      </w:r>
      <w:r>
        <w:t>.</w:t>
      </w:r>
    </w:p>
    <w:p w:rsidRDefault="00DF3826" w:rsidP="00DF3826" w:rsidR="00DF3826">
      <w:pPr>
        <w:pStyle w:val="Odlomakpopisa"/>
        <w:ind w:left="600"/>
        <w:jc w:val="both"/>
      </w:pPr>
    </w:p>
    <w:p w:rsidRDefault="00DF3826" w:rsidP="00DF3826" w:rsidR="00DF3826" w:rsidRPr="000C3CA4">
      <w:pPr>
        <w:jc w:val="center"/>
      </w:pPr>
      <w:r w:rsidRPr="000C3CA4">
        <w:t>Obrazloženje</w:t>
      </w:r>
    </w:p>
    <w:p w:rsidRDefault="00DF3826" w:rsidP="00DF3826" w:rsidR="00DF3826" w:rsidRPr="000C3CA4"/>
    <w:p w:rsidRDefault="00843836" w:rsidP="00843836" w:rsidR="00843836">
      <w:pPr>
        <w:jc w:val="both"/>
      </w:pPr>
      <w:r w:rsidRPr="000C3CA4">
        <w:tab/>
      </w:r>
      <w:r>
        <w:t>Financijska agencija je 19. svibnja 2017.</w:t>
      </w:r>
      <w:r w:rsidRPr="000C3CA4">
        <w:t xml:space="preserve"> podnijela </w:t>
      </w:r>
      <w:r>
        <w:t xml:space="preserve">prijedlog za otvaranje </w:t>
      </w:r>
      <w:r w:rsidRPr="000C3CA4">
        <w:t xml:space="preserve">stečajnog postupka nad stečajnim dužnikom </w:t>
      </w:r>
      <w:r>
        <w:t>Privatna osnovna škola NOVA</w:t>
      </w:r>
      <w:r w:rsidRPr="00C715B9">
        <w:t xml:space="preserve"> sa sjedištem u </w:t>
      </w:r>
      <w:r>
        <w:t>Zadru</w:t>
      </w:r>
      <w:r w:rsidRPr="000C3CA4">
        <w:t>.</w:t>
      </w:r>
      <w:r>
        <w:t xml:space="preserve">  </w:t>
      </w:r>
    </w:p>
    <w:p w:rsidRDefault="00843836" w:rsidP="00843836" w:rsidR="00843836">
      <w:pPr>
        <w:jc w:val="both"/>
      </w:pPr>
      <w:r w:rsidRPr="0066271E">
        <w:t xml:space="preserve">           </w:t>
      </w:r>
      <w:r>
        <w:t xml:space="preserve">Postupajući po prijedlogu rješenjem je pokrenut prethodni postupak i određeno ročište radi utvrđivanja uvjeta za otvaranje stečajnog postupka. Dana 26. srpnja 2017. stečajni dužnik je dostavio Potvrdu Financijske agencije o blokadi računa i novčanih sredstava ovršenika iz kojeg proizlazi da na dan 26. srpnja 2017. dužnik nema nepodmirenih osnova za plaćanje evidentiranih u Očevidniku redoslijeda za plaćanje. </w:t>
      </w:r>
    </w:p>
    <w:p w:rsidRDefault="00843836" w:rsidP="00843836" w:rsidR="00843836">
      <w:pPr>
        <w:jc w:val="both"/>
      </w:pPr>
      <w:r>
        <w:tab/>
        <w:t>Slijedom navedeno sud je utvrdio da je prestao stečajni razlog i da dužnik nije nesposoban za plaćanje niti prezadužen, a u smislu čl. 5., 6. i 7. Stečajnog zakona (Narodne novine 71/15).</w:t>
      </w:r>
    </w:p>
    <w:p w:rsidRDefault="00843836" w:rsidP="00843836" w:rsidR="0084383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843836" w:rsidP="00843836" w:rsidR="00843836">
      <w:pPr>
        <w:jc w:val="both"/>
      </w:pPr>
      <w:r>
        <w:tab/>
        <w:t xml:space="preserve">Stoga je odlučeno kao u izreci. </w:t>
      </w:r>
    </w:p>
    <w:p w:rsidRDefault="00843836" w:rsidP="00843836" w:rsidR="00843836">
      <w:pPr>
        <w:jc w:val="both"/>
      </w:pPr>
    </w:p>
    <w:p w:rsidRDefault="00DF3826" w:rsidP="00DF3826" w:rsidR="00DF3826">
      <w:pPr>
        <w:jc w:val="center"/>
      </w:pPr>
      <w:r w:rsidRPr="000C3CA4">
        <w:t xml:space="preserve">U Zadru, </w:t>
      </w:r>
      <w:r w:rsidR="00B5517C">
        <w:t>23.</w:t>
      </w:r>
      <w:r w:rsidR="00843836">
        <w:t xml:space="preserve"> kolovoza</w:t>
      </w:r>
      <w:r>
        <w:t xml:space="preserve"> 2017</w:t>
      </w:r>
      <w:r w:rsidRPr="000C3CA4">
        <w:t>.</w:t>
      </w:r>
    </w:p>
    <w:p w:rsidRDefault="00DF3826" w:rsidP="00DF3826" w:rsidR="00DF3826" w:rsidRPr="000C3CA4">
      <w:pPr>
        <w:jc w:val="center"/>
      </w:pPr>
    </w:p>
    <w:p w:rsidRDefault="00DF3826" w:rsidP="00DF3826" w:rsidR="00DF3826" w:rsidRPr="00277E4F">
      <w:pPr>
        <w:jc w:val="right"/>
      </w:pPr>
      <w:r w:rsidRPr="00277E4F">
        <w:t xml:space="preserve">                                                 Sutkinja</w:t>
      </w:r>
    </w:p>
    <w:p w:rsidRDefault="00DF3826" w:rsidP="00DF3826" w:rsidR="00DF3826" w:rsidRPr="00277E4F">
      <w:pPr>
        <w:jc w:val="right"/>
      </w:pPr>
      <w:r w:rsidRPr="00277E4F">
        <w:t>Ardena Bajlo</w:t>
      </w:r>
    </w:p>
    <w:p w:rsidRDefault="00DF3826" w:rsidP="00DF3826" w:rsidR="00DF3826"/>
    <w:p w:rsidRDefault="00DF3826" w:rsidP="00DF3826" w:rsidR="00DF3826" w:rsidRPr="000C3CA4"/>
    <w:p w:rsidRDefault="00DF3826" w:rsidP="00DF3826" w:rsidR="00DF3826" w:rsidRPr="000C3CA4">
      <w:r w:rsidRPr="000C3CA4">
        <w:t xml:space="preserve">UPUTA O PRAVNOM LIJEKU: </w:t>
      </w:r>
    </w:p>
    <w:p w:rsidRDefault="00DF3826" w:rsidP="00DF3826" w:rsidR="00DF3826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DF3826" w:rsidP="00DF3826" w:rsidR="00DF3826" w:rsidRPr="000C3CA4">
      <w:pPr>
        <w:jc w:val="both"/>
      </w:pPr>
    </w:p>
    <w:p w:rsidRDefault="00DF3826" w:rsidP="00DF3826" w:rsidR="00DF3826" w:rsidRPr="000C3CA4">
      <w:pPr>
        <w:jc w:val="both"/>
      </w:pPr>
    </w:p>
    <w:p w:rsidRDefault="00DF3826" w:rsidP="00DF3826" w:rsidR="00DF3826" w:rsidRPr="000C3CA4">
      <w:pPr>
        <w:jc w:val="both"/>
      </w:pPr>
      <w:r w:rsidRPr="000C3CA4">
        <w:t xml:space="preserve">Dostaviti: </w:t>
      </w:r>
    </w:p>
    <w:p w:rsidRDefault="00DF3826" w:rsidP="00DF3826" w:rsidR="00DF3826">
      <w:pPr>
        <w:numPr>
          <w:ilvl w:val="0"/>
          <w:numId w:val="1"/>
        </w:numPr>
        <w:jc w:val="both"/>
      </w:pPr>
      <w:r>
        <w:t>predlagatelju – e oglasna ploča</w:t>
      </w:r>
    </w:p>
    <w:p w:rsidRDefault="00DF3826" w:rsidP="00DF3826" w:rsidR="00DF3826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DF3826" w:rsidP="00DF3826" w:rsidR="00DF3826" w:rsidRPr="000C3CA4">
      <w:pPr>
        <w:numPr>
          <w:ilvl w:val="0"/>
          <w:numId w:val="1"/>
        </w:numPr>
        <w:jc w:val="both"/>
      </w:pPr>
      <w:r>
        <w:t>u spis.</w:t>
      </w:r>
    </w:p>
    <w:p w:rsidRDefault="00DF3826" w:rsidP="00DF3826" w:rsidR="00DF3826" w:rsidRPr="000C3CA4">
      <w:pPr>
        <w:ind w:left="360"/>
        <w:jc w:val="both"/>
      </w:pPr>
    </w:p>
    <w:p w:rsidRDefault="00DF3826" w:rsidP="00DF3826" w:rsidR="00DF3826" w:rsidRPr="000C3CA4">
      <w:pPr>
        <w:ind w:firstLine="708"/>
        <w:jc w:val="both"/>
      </w:pPr>
    </w:p>
    <w:p w:rsidRDefault="000302FB" w:rsidP="00DF3826" w:rsidR="000302FB" w:rsidRPr="000C3CA4">
      <w:pPr>
        <w:pStyle w:val="Odlomakpopisa"/>
        <w:ind w:firstLine="660" w:left="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86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843836">
          <w:t>232/2017-8</w:t>
        </w:r>
      </w:p>
      <w:p w:rsidRDefault="00695867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77513"/>
    <w:rsid w:val="000C1AFC"/>
    <w:rsid w:val="000C3CA4"/>
    <w:rsid w:val="000F487D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95867"/>
    <w:rsid w:val="006B1D25"/>
    <w:rsid w:val="006B338C"/>
    <w:rsid w:val="006D5987"/>
    <w:rsid w:val="006D6236"/>
    <w:rsid w:val="00745785"/>
    <w:rsid w:val="007978A0"/>
    <w:rsid w:val="007A66AD"/>
    <w:rsid w:val="007F2B3D"/>
    <w:rsid w:val="00843836"/>
    <w:rsid w:val="008B3276"/>
    <w:rsid w:val="008E1367"/>
    <w:rsid w:val="009217D3"/>
    <w:rsid w:val="009E05AD"/>
    <w:rsid w:val="00A34BC2"/>
    <w:rsid w:val="00A57FE5"/>
    <w:rsid w:val="00A628BE"/>
    <w:rsid w:val="00A94666"/>
    <w:rsid w:val="00B5517C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DF3826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8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8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58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8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osnovna škola NOVA</izvorni_sadrzaj>
    <derivirana_varijabla naziv="DomainObject.Predmet.ProtustrankaFormated_1">  Privatna osnovna škola NOVA</derivirana_varijabla>
  </DomainObject.Predmet.ProtustrankaFormated>
  <DomainObject.Predmet.ProtustrankaFormatedOIB>
    <izvorni_sadrzaj>  Privatna osnovna škola NOVA, OIB 73205233161</izvorni_sadrzaj>
    <derivirana_varijabla naziv="DomainObject.Predmet.ProtustrankaFormatedOIB_1">  Privatna osnovna škola NOVA, OIB 73205233161</derivirana_varijabla>
  </DomainObject.Predmet.ProtustrankaFormatedOIB>
  <DomainObject.Predmet.ProtustrankaFormatedWithAdress>
    <izvorni_sadrzaj> Privatna osnovna škola NOVA, Splitska Ulica 1, 23000 Zadar</izvorni_sadrzaj>
    <derivirana_varijabla naziv="DomainObject.Predmet.ProtustrankaFormatedWithAdress_1"> Privatna osnovna škola NOVA, Splitska Ulica 1, 23000 Zadar</derivirana_varijabla>
  </DomainObject.Predmet.ProtustrankaFormatedWithAdress>
  <DomainObject.Predmet.ProtustrankaFormatedWithAdressOIB>
    <izvorni_sadrzaj> Privatna osnovna škola NOVA, OIB 73205233161, Splitska Ulica 1, 23000 Zadar</izvorni_sadrzaj>
    <derivirana_varijabla naziv="DomainObject.Predmet.ProtustrankaFormatedWithAdressOIB_1"> Privatna osnovna škola NOVA, OIB 73205233161, Splitska Ulica 1, 23000 Zadar</derivirana_varijabla>
  </DomainObject.Predmet.ProtustrankaFormatedWithAdressOIB>
  <DomainObject.Predmet.ProtustrankaWithAdress>
    <izvorni_sadrzaj>Privatna osnovna škola NOVA Splitska Ulica 1, 23000 Zadar</izvorni_sadrzaj>
    <derivirana_varijabla naziv="DomainObject.Predmet.ProtustrankaWithAdress_1">Privatna osnovna škola NOVA Splitska Ulica 1, 23000 Zadar</derivirana_varijabla>
  </DomainObject.Predmet.ProtustrankaWithAdress>
  <DomainObject.Predmet.ProtustrankaWithAdressOIB>
    <izvorni_sadrzaj>Privatna osnovna škola NOVA, OIB 73205233161, Splitska Ulica 1, 23000 Zadar</izvorni_sadrzaj>
    <derivirana_varijabla naziv="DomainObject.Predmet.ProtustrankaWithAdressOIB_1">Privatna osnovna škola NOVA, OIB 73205233161, Splitska Ulica 1, 23000 Zadar</derivirana_varijabla>
  </DomainObject.Predmet.ProtustrankaWithAdressOIB>
  <DomainObject.Predmet.ProtustrankaNazivFormated>
    <izvorni_sadrzaj>Privatna osnovna škola NOVA</izvorni_sadrzaj>
    <derivirana_varijabla naziv="DomainObject.Predmet.ProtustrankaNazivFormated_1">Privatna osnovna škola NOVA</derivirana_varijabla>
  </DomainObject.Predmet.ProtustrankaNazivFormated>
  <DomainObject.Predmet.ProtustrankaNazivFormatedOIB>
    <izvorni_sadrzaj>Privatna osnovna škola NOVA, OIB 73205233161</izvorni_sadrzaj>
    <derivirana_varijabla naziv="DomainObject.Predmet.ProtustrankaNazivFormatedOIB_1">Privatna osnovna škola NOVA, OIB 73205233161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Privatna osnovna škola NOVA</item>
    </izvorni_sadrzaj>
    <derivirana_varijabla naziv="DomainObject.Predmet.ProtuStrankaListFormated_1">
      <item>Privatna osnovna škola NOVA</item>
    </derivirana_varijabla>
  </DomainObject.Predmet.ProtuStrankaListFormated>
  <DomainObject.Predmet.ProtuStrankaListFormatedOIB>
    <izvorni_sadrzaj>
      <item>Privatna osnovna škola NOVA, OIB 73205233161</item>
    </izvorni_sadrzaj>
    <derivirana_varijabla naziv="DomainObject.Predmet.ProtuStrankaListFormatedOIB_1">
      <item>Privatna osnovna škola NOVA, OIB 73205233161</item>
    </derivirana_varijabla>
  </DomainObject.Predmet.ProtuStrankaListFormatedOIB>
  <DomainObject.Predmet.ProtuStrankaListFormatedWithAdress>
    <izvorni_sadrzaj>
      <item>Privatna osnovna škola NOVA, Splitska Ulica 1, 23000 Zadar</item>
    </izvorni_sadrzaj>
    <derivirana_varijabla naziv="DomainObject.Predmet.ProtuStrankaListFormatedWithAdress_1">
      <item>Privatna osnovna škola NOVA, Splitska Ulica 1, 23000 Zadar</item>
    </derivirana_varijabla>
  </DomainObject.Predmet.ProtuStrankaListFormatedWithAdress>
  <DomainObject.Predmet.ProtuStrankaListFormatedWithAdressOIB>
    <izvorni_sadrzaj>
      <item>Privatna osnovna škola NOVA, OIB 73205233161, Splitska Ulica 1, 23000 Zadar</item>
    </izvorni_sadrzaj>
    <derivirana_varijabla naziv="DomainObject.Predmet.ProtuStrankaListFormatedWithAdressOIB_1">
      <item>Privatna osnovna škola NOVA, OIB 73205233161, Splitska Ulica 1, 23000 Zadar</item>
    </derivirana_varijabla>
  </DomainObject.Predmet.ProtuStrankaListFormatedWithAdressOIB>
  <DomainObject.Predmet.ProtuStrankaListNazivFormated>
    <izvorni_sadrzaj>
      <item>Privatna osnovna škola NOVA</item>
    </izvorni_sadrzaj>
    <derivirana_varijabla naziv="DomainObject.Predmet.ProtuStrankaListNazivFormated_1">
      <item>Privatna osnovna škola NOVA</item>
    </derivirana_varijabla>
  </DomainObject.Predmet.ProtuStrankaListNazivFormated>
  <DomainObject.Predmet.ProtuStrankaListNazivFormatedOIB>
    <izvorni_sadrzaj>
      <item>Privatna osnovna škola NOVA, OIB 73205233161</item>
    </izvorni_sadrzaj>
    <derivirana_varijabla naziv="DomainObject.Predmet.ProtuStrankaListNazivFormatedOIB_1">
      <item>Privatna osnovna škola NOVA, OIB 73205233161</item>
    </derivirana_varijabla>
  </DomainObject.Predmet.ProtuStrankaListNazivFormatedOIB>
  <DomainObject.Predmet.OstaliListFormated>
    <izvorni_sadrzaj>
      <item>Dolores Mufa</item>
    </izvorni_sadrzaj>
    <derivirana_varijabla naziv="DomainObject.Predmet.OstaliListFormated_1">
      <item>Dolores Mufa</item>
    </derivirana_varijabla>
  </DomainObject.Predmet.OstaliListFormated>
  <DomainObject.Predmet.OstaliListFormatedOIB>
    <izvorni_sadrzaj>
      <item>Dolores Mufa, OIB 39873268714</item>
    </izvorni_sadrzaj>
    <derivirana_varijabla naziv="DomainObject.Predmet.OstaliListFormatedOIB_1">
      <item>Dolores Mufa, OIB 39873268714</item>
    </derivirana_varijabla>
  </DomainObject.Predmet.OstaliListFormatedOIB>
  <DomainObject.Predmet.OstaliListFormatedWithAdress>
    <izvorni_sadrzaj>
      <item>Dolores Mufa, Lička Ulica 6, 23000 Zadar</item>
    </izvorni_sadrzaj>
    <derivirana_varijabla naziv="DomainObject.Predmet.OstaliListFormatedWithAdress_1">
      <item>Dolores Mufa, Lička Ulica 6, 23000 Zadar</item>
    </derivirana_varijabla>
  </DomainObject.Predmet.OstaliListFormatedWithAdress>
  <DomainObject.Predmet.OstaliListFormatedWithAdressOIB>
    <izvorni_sadrzaj>
      <item>Dolores Mufa, OIB 39873268714, Lička Ulica 6, 23000 Zadar</item>
    </izvorni_sadrzaj>
    <derivirana_varijabla naziv="DomainObject.Predmet.OstaliListFormatedWithAdressOIB_1">
      <item>Dolores Mufa, OIB 39873268714, Lička Ulica 6, 23000 Zadar</item>
    </derivirana_varijabla>
  </DomainObject.Predmet.OstaliListFormatedWithAdressOIB>
  <DomainObject.Predmet.OstaliListNazivFormated>
    <izvorni_sadrzaj>
      <item>Dolores Mufa</item>
    </izvorni_sadrzaj>
    <derivirana_varijabla naziv="DomainObject.Predmet.OstaliListNazivFormated_1">
      <item>Dolores Mufa</item>
    </derivirana_varijabla>
  </DomainObject.Predmet.OstaliListNazivFormated>
  <DomainObject.Predmet.OstaliListNazivFormatedOIB>
    <izvorni_sadrzaj>
      <item>Dolores Mufa, OIB 39873268714</item>
    </izvorni_sadrzaj>
    <derivirana_varijabla naziv="DomainObject.Predmet.OstaliListNazivFormatedOIB_1">
      <item>Dolores Mufa, OIB 39873268714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Privatna osnovna škola NOVA</izvorni_sadrzaj>
    <derivirana_varijabla naziv="DomainObject.Predmet.ProtustrankaIDrugi_1">Privatna osnovna škola NOVA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Privatna osnovna škola NOVA, OIB 73205233161, Splitska Ulica 1, 23000 Zadar</izvorni_sadrzaj>
    <derivirana_varijabla naziv="DomainObject.Predmet.ProtustrankaIDrugiAdressOIB_1">Privatna osnovna škola NOVA, OIB 73205233161, Splitska Ulica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Privatna osnovna škola NOVA</item>
      <item>Dolores Mufa</item>
    </izvorni_sadrzaj>
    <derivirana_varijabla naziv="DomainObject.Predmet.SudioniciListNaziv_1">
      <item>FINA</item>
      <item>Privatna osnovna škola NOVA</item>
      <item>Dolores Mufa</item>
    </derivirana_varijabla>
  </DomainObject.Predmet.SudioniciListNaziv>
  <DomainObject.Predmet.SudioniciListAdressOIB>
    <izvorni_sadrzaj>
      <item>FINA, OIB 85821130368</item>
      <item>Privatna osnovna škola NOVA, OIB 73205233161, Splitska Ulica 1,23000 Zadar</item>
      <item>Dolores Mufa, OIB 39873268714, Lička Ulica 6,23000 Zadar</item>
    </izvorni_sadrzaj>
    <derivirana_varijabla naziv="DomainObject.Predmet.SudioniciListAdressOIB_1">
      <item>FINA, OIB 85821130368</item>
      <item>Privatna osnovna škola NOVA, OIB 73205233161, Splitska Ulica 1,23000 Zadar</item>
      <item>Dolores Mufa, OIB 39873268714,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73205233161</item>
      <item>, OIB 39873268714</item>
    </izvorni_sadrzaj>
    <derivirana_varijabla naziv="DomainObject.Predmet.SudioniciListNazivOIB_1">
      <item>, OIB 85821130368</item>
      <item>, OIB 73205233161</item>
      <item>, OIB 39873268714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329</properties:Words>
  <properties:Characters>1639</properties:Characters>
  <properties:Lines>58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2017-08-17T08:17:00Z</dcterms:created>
  <dc:creator>Ardena Bajlo</dc:creator>
  <cp:lastModifiedBy>Martina Kalmeta</cp:lastModifiedBy>
  <cp:lastPrinted>2017-08-23T07:28:00Z</cp:lastPrinted>
  <dcterms:modified xmlns:xsi="http://www.w3.org/2001/XMLSchema-instance" xsi:type="dcterms:W3CDTF">2017-08-23T09:06:00Z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