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01bc" w14:paraId="bd801bc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190F19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AA31F6" w:rsidR="00B76165" w:rsidRPr="00B76165">
      <w:pPr>
        <w:rPr>
          <w:b/>
        </w:rPr>
      </w:pPr>
      <w:r>
        <w:rPr>
          <w:b/>
        </w:rPr>
        <w:t xml:space="preserve">STALNA SLUŽBA </w:t>
      </w:r>
      <w:r w:rsidR="00AA31F6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</w:t>
      </w:r>
      <w:r w:rsidR="00465638">
        <w:rPr>
          <w:b/>
        </w:rPr>
        <w:t xml:space="preserve">       </w:t>
      </w:r>
      <w:r w:rsidR="00F4767A">
        <w:rPr>
          <w:b/>
        </w:rPr>
        <w:t xml:space="preserve">     Broj: 7/St-</w:t>
      </w:r>
      <w:r w:rsidR="00465638">
        <w:rPr>
          <w:b/>
        </w:rPr>
        <w:t>583</w:t>
      </w:r>
      <w:r w:rsidR="00F4767A">
        <w:rPr>
          <w:b/>
        </w:rPr>
        <w:t>/201</w:t>
      </w:r>
      <w:r w:rsidR="00465638">
        <w:rPr>
          <w:b/>
        </w:rPr>
        <w:t>7</w:t>
      </w:r>
      <w:r w:rsidR="00F4767A">
        <w:rPr>
          <w:b/>
        </w:rPr>
        <w:t>-</w:t>
      </w:r>
      <w:r w:rsidR="00AA31F6">
        <w:rPr>
          <w:b/>
        </w:rPr>
        <w:t>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484C41" w:rsidR="00224AFF">
      <w:pPr>
        <w:ind w:firstLine="1440"/>
        <w:jc w:val="both"/>
      </w:pPr>
      <w:r w:rsidRPr="00AA31F6">
        <w:t xml:space="preserve">TRGOVAČKI SUD U OSIJEKU, STALNA SLUŽBA </w:t>
      </w:r>
      <w:r w:rsidR="00AA31F6" w:rsidRPr="00AA31F6">
        <w:t>U SLAVONSKOM BRODU</w:t>
      </w:r>
      <w:r w:rsidRPr="00AA31F6">
        <w:t xml:space="preserve">, </w:t>
      </w:r>
      <w:r w:rsidR="000938B8" w:rsidRPr="00AA31F6">
        <w:t>po</w:t>
      </w:r>
      <w:r w:rsidRPr="00AA31F6">
        <w:t xml:space="preserve"> sutkinji Mirni Vujčić</w:t>
      </w:r>
      <w:r w:rsidR="00443F69" w:rsidRPr="00AA31F6">
        <w:t xml:space="preserve">, </w:t>
      </w:r>
      <w:r w:rsidR="00D77EA4" w:rsidRPr="00AA31F6">
        <w:t>u stečajnom</w:t>
      </w:r>
      <w:r w:rsidR="000938B8" w:rsidRPr="00AA31F6">
        <w:t xml:space="preserve"> predmetu</w:t>
      </w:r>
      <w:r w:rsidR="004A0D7B" w:rsidRPr="00AA31F6">
        <w:t xml:space="preserve"> povodom zahtjeva Financijske agencije</w:t>
      </w:r>
      <w:r w:rsidR="0077562F" w:rsidRPr="00AA31F6">
        <w:t>,</w:t>
      </w:r>
      <w:r w:rsidR="00D07DFA" w:rsidRPr="00AA31F6">
        <w:t xml:space="preserve"> </w:t>
      </w:r>
      <w:r w:rsidR="004A0D7B" w:rsidRPr="00AA31F6">
        <w:t>Regionaln</w:t>
      </w:r>
      <w:r w:rsidR="0077562F" w:rsidRPr="00AA31F6">
        <w:t>og</w:t>
      </w:r>
      <w:r w:rsidR="004A0D7B" w:rsidRPr="00AA31F6">
        <w:t xml:space="preserve"> cent</w:t>
      </w:r>
      <w:r w:rsidR="0077562F" w:rsidRPr="00AA31F6">
        <w:t xml:space="preserve">ra Osijek, </w:t>
      </w:r>
      <w:r w:rsidR="00E600BB" w:rsidRPr="00AA31F6">
        <w:t xml:space="preserve">Podružnice </w:t>
      </w:r>
      <w:r w:rsidR="00465638">
        <w:t>Slavonski Brod</w:t>
      </w:r>
      <w:r w:rsidR="00E600BB" w:rsidRPr="00AA31F6">
        <w:t>,</w:t>
      </w:r>
      <w:r w:rsidR="004A0D7B" w:rsidRPr="00AA31F6">
        <w:t xml:space="preserve"> za pokretanj</w:t>
      </w:r>
      <w:r w:rsidR="00B31C15" w:rsidRPr="00AA31F6">
        <w:t xml:space="preserve">e skraćenog stečajnog postupka </w:t>
      </w:r>
      <w:r w:rsidR="004A0D7B" w:rsidRPr="00AA31F6">
        <w:t>nad dužnikom</w:t>
      </w:r>
      <w:r w:rsidR="00F8345A" w:rsidRPr="00AA31F6">
        <w:t xml:space="preserve"> </w:t>
      </w:r>
      <w:r w:rsidR="00465638">
        <w:t>TAEKWONDO KLUB "VUKOVI"</w:t>
      </w:r>
      <w:r w:rsidR="00631C74">
        <w:t xml:space="preserve">, skraćeni naziv: </w:t>
      </w:r>
      <w:r w:rsidR="00053AC9">
        <w:t>TAEKWONDO KLUB "VUKOVI", Nova Gradiška, Slavonska 10</w:t>
      </w:r>
      <w:r w:rsidR="00190F19">
        <w:t>,</w:t>
      </w:r>
      <w:r w:rsidR="00053AC9">
        <w:t xml:space="preserve"> OIB 95129954237</w:t>
      </w:r>
      <w:r w:rsidR="00F56763" w:rsidRPr="00AA31F6">
        <w:t xml:space="preserve"> </w:t>
      </w:r>
      <w:r w:rsidR="004A0D7B" w:rsidRPr="00AA31F6">
        <w:t>temeljem članka 430. Stečajnog zakona ( „Narodne nov</w:t>
      </w:r>
      <w:r w:rsidR="00316816" w:rsidRPr="00AA31F6">
        <w:t>ine“ 71/15)</w:t>
      </w:r>
      <w:r w:rsidR="00224AFF" w:rsidRPr="00AA31F6">
        <w:t xml:space="preserve">, dana </w:t>
      </w:r>
      <w:r w:rsidR="00190F19">
        <w:t>0</w:t>
      </w:r>
      <w:r w:rsidR="00E52C66">
        <w:t>6</w:t>
      </w:r>
      <w:r w:rsidR="00190F19">
        <w:t xml:space="preserve">. </w:t>
      </w:r>
      <w:r w:rsidR="00053AC9">
        <w:t>rujna</w:t>
      </w:r>
      <w:r w:rsidR="00224AFF" w:rsidRPr="00AA31F6">
        <w:t xml:space="preserve"> 201</w:t>
      </w:r>
      <w:r w:rsidR="00053AC9">
        <w:t>7</w:t>
      </w:r>
      <w:r w:rsidR="00224AFF" w:rsidRPr="00AA31F6">
        <w:t>.</w:t>
      </w:r>
      <w:r w:rsidR="00224AFF">
        <w:t xml:space="preserve">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 w:rsidRPr="00AA31F6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053AC9" w:rsidRPr="00053AC9">
        <w:t xml:space="preserve">TAEKWONDO KLUB "VUKOVI", skraćeni naziv: TAEKWONDO KLUB "VUKOVI", Nova Gradiška, Slavonska 10, OIB 95129954237 </w:t>
      </w:r>
      <w:r w:rsidR="00363E87" w:rsidRPr="00AA31F6">
        <w:t xml:space="preserve"> </w:t>
      </w:r>
      <w:r w:rsidR="00B76165" w:rsidRPr="00AA31F6">
        <w:t xml:space="preserve">iznosi </w:t>
      </w:r>
      <w:r w:rsidR="00053AC9">
        <w:t>6.822,40</w:t>
      </w:r>
      <w:r w:rsidR="00363E87" w:rsidRPr="00AA31F6">
        <w:t xml:space="preserve"> </w:t>
      </w:r>
      <w:r w:rsidR="00B76165" w:rsidRPr="00AA31F6">
        <w:t>K</w:t>
      </w:r>
      <w:r w:rsidRPr="00AA31F6">
        <w:t>n.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</w:t>
      </w:r>
      <w:r w:rsidR="0013760F">
        <w:t xml:space="preserve">ju se </w:t>
      </w:r>
      <w:r w:rsidR="0013760F" w:rsidRPr="00AA31F6">
        <w:t>predsjedni</w:t>
      </w:r>
      <w:r w:rsidR="00190F19">
        <w:t>k</w:t>
      </w:r>
      <w:r w:rsidR="00363E87" w:rsidRPr="00AA31F6">
        <w:t xml:space="preserve"> udruge dužnika</w:t>
      </w:r>
      <w:r w:rsidR="00AA31F6" w:rsidRPr="00AA31F6">
        <w:t xml:space="preserve"> </w:t>
      </w:r>
      <w:r w:rsidR="00053AC9">
        <w:t xml:space="preserve">Mario Sokić i dopredsjednik Damir </w:t>
      </w:r>
      <w:proofErr w:type="spellStart"/>
      <w:r w:rsidR="00053AC9">
        <w:t>Javorović</w:t>
      </w:r>
      <w:proofErr w:type="spellEnd"/>
      <w:r w:rsidR="00AA31F6" w:rsidRPr="00AA31F6">
        <w:t xml:space="preserve"> </w:t>
      </w:r>
      <w:r w:rsidR="00DF7B35">
        <w:t xml:space="preserve">OIB 78817303109 </w:t>
      </w:r>
      <w:r w:rsidR="00AA31F6" w:rsidRPr="00AA31F6">
        <w:t>odno</w:t>
      </w:r>
      <w:r w:rsidR="0013760F" w:rsidRPr="00AA31F6">
        <w:t>sno novoizabrane osobe</w:t>
      </w:r>
      <w:r w:rsidR="00472B69" w:rsidRPr="00AA31F6">
        <w:t xml:space="preserve"> za zastupanje udruge</w:t>
      </w:r>
      <w:r w:rsidR="00936874" w:rsidRPr="00AA31F6">
        <w:t xml:space="preserve"> </w:t>
      </w:r>
      <w:r w:rsidR="00B32948" w:rsidRPr="00AA31F6">
        <w:t xml:space="preserve">da </w:t>
      </w:r>
      <w:r w:rsidR="00936874" w:rsidRPr="00AA31F6">
        <w:t>u roku od 15 dana od</w:t>
      </w:r>
      <w:r w:rsidR="00936874">
        <w:t xml:space="preserve"> dana objave ovog oglasa </w:t>
      </w:r>
      <w:r w:rsidR="00472B69">
        <w:t>na mrežnoj stranici e-Oglasna ploča sudova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472B69">
        <w:t xml:space="preserve">na mrežnoj stranici e-Oglasna ploča sudova </w:t>
      </w:r>
      <w:r w:rsidR="003E4DD9">
        <w:t xml:space="preserve">predlože otvaranje stečajnog postupka nad dužnikom te da </w:t>
      </w:r>
      <w:r w:rsidR="00CA4472">
        <w:t xml:space="preserve">solidarno </w:t>
      </w:r>
      <w:r w:rsidR="003E4DD9">
        <w:t xml:space="preserve">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053AC9">
        <w:rPr>
          <w:b/>
        </w:rPr>
        <w:t>583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053AC9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>iz točke II</w:t>
      </w:r>
      <w:r w:rsidR="00AA31F6">
        <w:t>.</w:t>
      </w:r>
      <w:r w:rsidR="00316816">
        <w:t xml:space="preserve">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</w:t>
      </w:r>
      <w:r w:rsidR="00472B69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360FC8" w:rsidR="00224AFF">
      <w:pPr>
        <w:ind w:firstLine="708" w:left="708"/>
      </w:pPr>
      <w:r>
        <w:t xml:space="preserve">U </w:t>
      </w:r>
      <w:r w:rsidR="005A3417">
        <w:t xml:space="preserve">Slavonskom Brodu, </w:t>
      </w:r>
      <w:r w:rsidR="00190F19">
        <w:t>0</w:t>
      </w:r>
      <w:r w:rsidR="00E52C66">
        <w:t>6</w:t>
      </w:r>
      <w:r w:rsidR="00190F19">
        <w:t xml:space="preserve">. </w:t>
      </w:r>
      <w:r w:rsidR="00053AC9">
        <w:t>rujna</w:t>
      </w:r>
      <w:r w:rsidRPr="00AA31F6">
        <w:t xml:space="preserve"> 201</w:t>
      </w:r>
      <w:r w:rsidR="00053AC9">
        <w:t>7</w:t>
      </w:r>
      <w:r w:rsidRPr="00AA31F6"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AC7B14" w:rsidP="00AC7B14" w:rsidR="00AC7B14">
      <w:r>
        <w:t>DNA:</w:t>
      </w:r>
    </w:p>
    <w:p w:rsidRDefault="00AC7B14" w:rsidP="00AC7B14" w:rsidR="00AC7B14">
      <w:pPr>
        <w:numPr>
          <w:ilvl w:val="0"/>
          <w:numId w:val="2"/>
        </w:numPr>
        <w:jc w:val="both"/>
      </w:pPr>
      <w:r>
        <w:t>objaviti na mrežnoj stranici e-Oglasna ploča sudova</w:t>
      </w:r>
    </w:p>
    <w:p w:rsidRDefault="00AC7B14" w:rsidP="00AC7B14" w:rsidR="00AC7B14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AC7B14" w:rsidP="00AC7B14" w:rsidR="00AC7B14">
      <w:pPr>
        <w:ind w:firstLine="360"/>
      </w:pPr>
      <w:r>
        <w:t xml:space="preserve">3. kalendar </w:t>
      </w:r>
      <w:r w:rsidR="007D1D77">
        <w:t>5</w:t>
      </w:r>
      <w:r>
        <w:t>5 dana</w:t>
      </w:r>
    </w:p>
    <w:p w:rsidRDefault="00532E0A" w:rsidP="00AC7B14" w:rsidR="00532E0A" w:rsidRPr="00E7432A"/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3A8" w:rsidR="00EC53A8">
      <w:r>
        <w:separator/>
      </w:r>
    </w:p>
  </w:endnote>
  <w:endnote w:id="0" w:type="continuationSeparator">
    <w:p w:rsidRDefault="00EC53A8" w:rsidR="00EC5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3A8" w:rsidR="00EC53A8">
      <w:r>
        <w:separator/>
      </w:r>
    </w:p>
  </w:footnote>
  <w:footnote w:id="0" w:type="continuationSeparator">
    <w:p w:rsidRDefault="00EC53A8" w:rsidR="00EC5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3B4" w:rsidP="001B70D9" w:rsidR="00E603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3B4" w:rsidR="00E603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3B4" w:rsidP="001B70D9" w:rsidR="00E603B4">
    <w:pPr>
      <w:pStyle w:val="Zaglavlje"/>
      <w:framePr w:y="1" w:xAlign="center" w:vAnchor="text" w:hAnchor="margin" w:wrap="around"/>
      <w:rPr>
        <w:rStyle w:val="Brojstranice"/>
      </w:rPr>
    </w:pPr>
  </w:p>
  <w:p w:rsidRDefault="00E603B4" w:rsidP="00C43CDA" w:rsidR="00E603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3207F"/>
    <w:rsid w:val="00035864"/>
    <w:rsid w:val="00036441"/>
    <w:rsid w:val="000477CD"/>
    <w:rsid w:val="00047A8F"/>
    <w:rsid w:val="00050860"/>
    <w:rsid w:val="000535EA"/>
    <w:rsid w:val="00053AC9"/>
    <w:rsid w:val="00076EF6"/>
    <w:rsid w:val="00077C9D"/>
    <w:rsid w:val="000905F8"/>
    <w:rsid w:val="00091B4B"/>
    <w:rsid w:val="000938B8"/>
    <w:rsid w:val="00095305"/>
    <w:rsid w:val="000B0EBD"/>
    <w:rsid w:val="000C066D"/>
    <w:rsid w:val="000C26C6"/>
    <w:rsid w:val="000C7054"/>
    <w:rsid w:val="000D0569"/>
    <w:rsid w:val="000D24FE"/>
    <w:rsid w:val="000E762A"/>
    <w:rsid w:val="000F0096"/>
    <w:rsid w:val="000F61EA"/>
    <w:rsid w:val="00102060"/>
    <w:rsid w:val="001310A8"/>
    <w:rsid w:val="0013760F"/>
    <w:rsid w:val="001437B2"/>
    <w:rsid w:val="00173F18"/>
    <w:rsid w:val="00177EC7"/>
    <w:rsid w:val="00190F19"/>
    <w:rsid w:val="001B49A2"/>
    <w:rsid w:val="001B5F20"/>
    <w:rsid w:val="001B6575"/>
    <w:rsid w:val="001B70D9"/>
    <w:rsid w:val="001C14A6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430DD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3E87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C438A"/>
    <w:rsid w:val="003D02B1"/>
    <w:rsid w:val="003D6B2C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351D0"/>
    <w:rsid w:val="00436570"/>
    <w:rsid w:val="00443F69"/>
    <w:rsid w:val="0045629C"/>
    <w:rsid w:val="004638F5"/>
    <w:rsid w:val="0046496C"/>
    <w:rsid w:val="00465638"/>
    <w:rsid w:val="0046632E"/>
    <w:rsid w:val="00472B69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490A"/>
    <w:rsid w:val="004C3969"/>
    <w:rsid w:val="004D5A26"/>
    <w:rsid w:val="004E1973"/>
    <w:rsid w:val="004E466C"/>
    <w:rsid w:val="004F5FE8"/>
    <w:rsid w:val="00503258"/>
    <w:rsid w:val="005126B5"/>
    <w:rsid w:val="005159C5"/>
    <w:rsid w:val="00523772"/>
    <w:rsid w:val="00532E0A"/>
    <w:rsid w:val="00534964"/>
    <w:rsid w:val="0053545A"/>
    <w:rsid w:val="0054259D"/>
    <w:rsid w:val="005437AE"/>
    <w:rsid w:val="00550133"/>
    <w:rsid w:val="00554CD6"/>
    <w:rsid w:val="00556098"/>
    <w:rsid w:val="00556974"/>
    <w:rsid w:val="00557375"/>
    <w:rsid w:val="00566948"/>
    <w:rsid w:val="00567F63"/>
    <w:rsid w:val="005868D0"/>
    <w:rsid w:val="00590A18"/>
    <w:rsid w:val="005931E7"/>
    <w:rsid w:val="005A3417"/>
    <w:rsid w:val="005B1166"/>
    <w:rsid w:val="005B59B6"/>
    <w:rsid w:val="005C01B9"/>
    <w:rsid w:val="005D2A79"/>
    <w:rsid w:val="005D7A2F"/>
    <w:rsid w:val="005D7EC1"/>
    <w:rsid w:val="005E0CFB"/>
    <w:rsid w:val="005E2864"/>
    <w:rsid w:val="005E55B1"/>
    <w:rsid w:val="006078AC"/>
    <w:rsid w:val="00613D0A"/>
    <w:rsid w:val="006145A1"/>
    <w:rsid w:val="006207DD"/>
    <w:rsid w:val="00631C74"/>
    <w:rsid w:val="00632865"/>
    <w:rsid w:val="00633654"/>
    <w:rsid w:val="006372FF"/>
    <w:rsid w:val="00644281"/>
    <w:rsid w:val="00647666"/>
    <w:rsid w:val="00647C41"/>
    <w:rsid w:val="00652724"/>
    <w:rsid w:val="00666402"/>
    <w:rsid w:val="006712C5"/>
    <w:rsid w:val="00695CF9"/>
    <w:rsid w:val="0069656A"/>
    <w:rsid w:val="006A11E9"/>
    <w:rsid w:val="006A6EBE"/>
    <w:rsid w:val="006B29B9"/>
    <w:rsid w:val="006B5168"/>
    <w:rsid w:val="006B5D13"/>
    <w:rsid w:val="006C36CE"/>
    <w:rsid w:val="006C4658"/>
    <w:rsid w:val="006C4E17"/>
    <w:rsid w:val="006C4FDF"/>
    <w:rsid w:val="006E006D"/>
    <w:rsid w:val="006F212A"/>
    <w:rsid w:val="00700F6C"/>
    <w:rsid w:val="00711561"/>
    <w:rsid w:val="00721CEB"/>
    <w:rsid w:val="00722DEE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96AED"/>
    <w:rsid w:val="007A4540"/>
    <w:rsid w:val="007A5699"/>
    <w:rsid w:val="007D1D77"/>
    <w:rsid w:val="007D4EC1"/>
    <w:rsid w:val="007E7376"/>
    <w:rsid w:val="007F1C41"/>
    <w:rsid w:val="007F6415"/>
    <w:rsid w:val="00801F32"/>
    <w:rsid w:val="008023F7"/>
    <w:rsid w:val="00817C66"/>
    <w:rsid w:val="00834A06"/>
    <w:rsid w:val="00836CE2"/>
    <w:rsid w:val="0084069A"/>
    <w:rsid w:val="00855A65"/>
    <w:rsid w:val="00860129"/>
    <w:rsid w:val="00875548"/>
    <w:rsid w:val="008A1364"/>
    <w:rsid w:val="008A224F"/>
    <w:rsid w:val="008A6156"/>
    <w:rsid w:val="008A66B9"/>
    <w:rsid w:val="008A786C"/>
    <w:rsid w:val="008B0E56"/>
    <w:rsid w:val="008C7029"/>
    <w:rsid w:val="008D6E51"/>
    <w:rsid w:val="008E191F"/>
    <w:rsid w:val="00901EF5"/>
    <w:rsid w:val="00905922"/>
    <w:rsid w:val="00912CF5"/>
    <w:rsid w:val="009137B1"/>
    <w:rsid w:val="009176A5"/>
    <w:rsid w:val="009273C2"/>
    <w:rsid w:val="009277A3"/>
    <w:rsid w:val="00930B0A"/>
    <w:rsid w:val="00936874"/>
    <w:rsid w:val="00937840"/>
    <w:rsid w:val="009525D4"/>
    <w:rsid w:val="00980E4D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5CB3"/>
    <w:rsid w:val="00A07CA2"/>
    <w:rsid w:val="00A214C9"/>
    <w:rsid w:val="00A405B5"/>
    <w:rsid w:val="00A46436"/>
    <w:rsid w:val="00A57AB7"/>
    <w:rsid w:val="00A57DB1"/>
    <w:rsid w:val="00A63F24"/>
    <w:rsid w:val="00A76FD5"/>
    <w:rsid w:val="00A85849"/>
    <w:rsid w:val="00A8702F"/>
    <w:rsid w:val="00AA31F6"/>
    <w:rsid w:val="00AA5955"/>
    <w:rsid w:val="00AA6B6E"/>
    <w:rsid w:val="00AB7B53"/>
    <w:rsid w:val="00AC2D48"/>
    <w:rsid w:val="00AC7B14"/>
    <w:rsid w:val="00AD2D22"/>
    <w:rsid w:val="00B01505"/>
    <w:rsid w:val="00B24B41"/>
    <w:rsid w:val="00B2589E"/>
    <w:rsid w:val="00B31C15"/>
    <w:rsid w:val="00B32948"/>
    <w:rsid w:val="00B402A0"/>
    <w:rsid w:val="00B44E4B"/>
    <w:rsid w:val="00B5144B"/>
    <w:rsid w:val="00B547ED"/>
    <w:rsid w:val="00B67389"/>
    <w:rsid w:val="00B71B9F"/>
    <w:rsid w:val="00B76165"/>
    <w:rsid w:val="00B82540"/>
    <w:rsid w:val="00B86000"/>
    <w:rsid w:val="00B95B20"/>
    <w:rsid w:val="00BA0685"/>
    <w:rsid w:val="00BB76F5"/>
    <w:rsid w:val="00BE33FF"/>
    <w:rsid w:val="00BF32DE"/>
    <w:rsid w:val="00BF6E37"/>
    <w:rsid w:val="00C102E3"/>
    <w:rsid w:val="00C1147F"/>
    <w:rsid w:val="00C2016D"/>
    <w:rsid w:val="00C43CDA"/>
    <w:rsid w:val="00C56925"/>
    <w:rsid w:val="00C66216"/>
    <w:rsid w:val="00C663D5"/>
    <w:rsid w:val="00C8590C"/>
    <w:rsid w:val="00CA01EF"/>
    <w:rsid w:val="00CA4472"/>
    <w:rsid w:val="00CE0EE4"/>
    <w:rsid w:val="00CF63EE"/>
    <w:rsid w:val="00D02748"/>
    <w:rsid w:val="00D07DFA"/>
    <w:rsid w:val="00D212DB"/>
    <w:rsid w:val="00D23251"/>
    <w:rsid w:val="00D24D2F"/>
    <w:rsid w:val="00D505FE"/>
    <w:rsid w:val="00D618C7"/>
    <w:rsid w:val="00D64021"/>
    <w:rsid w:val="00D66FA9"/>
    <w:rsid w:val="00D73107"/>
    <w:rsid w:val="00D745AC"/>
    <w:rsid w:val="00D76AAC"/>
    <w:rsid w:val="00D77EA4"/>
    <w:rsid w:val="00D928D8"/>
    <w:rsid w:val="00D97782"/>
    <w:rsid w:val="00DA146A"/>
    <w:rsid w:val="00DA3A05"/>
    <w:rsid w:val="00DA4636"/>
    <w:rsid w:val="00DD4460"/>
    <w:rsid w:val="00DD6682"/>
    <w:rsid w:val="00DE1016"/>
    <w:rsid w:val="00DE1113"/>
    <w:rsid w:val="00DE5D44"/>
    <w:rsid w:val="00DE5F69"/>
    <w:rsid w:val="00DF7B35"/>
    <w:rsid w:val="00E23AF8"/>
    <w:rsid w:val="00E47678"/>
    <w:rsid w:val="00E52C66"/>
    <w:rsid w:val="00E600BB"/>
    <w:rsid w:val="00E603B4"/>
    <w:rsid w:val="00E60C19"/>
    <w:rsid w:val="00E631C3"/>
    <w:rsid w:val="00E7432A"/>
    <w:rsid w:val="00E86A00"/>
    <w:rsid w:val="00E96356"/>
    <w:rsid w:val="00EA028A"/>
    <w:rsid w:val="00EC0019"/>
    <w:rsid w:val="00EC53A8"/>
    <w:rsid w:val="00ED4C16"/>
    <w:rsid w:val="00F02A50"/>
    <w:rsid w:val="00F040DB"/>
    <w:rsid w:val="00F1723F"/>
    <w:rsid w:val="00F2165F"/>
    <w:rsid w:val="00F46E60"/>
    <w:rsid w:val="00F4767A"/>
    <w:rsid w:val="00F52EAA"/>
    <w:rsid w:val="00F56763"/>
    <w:rsid w:val="00F6215D"/>
    <w:rsid w:val="00F7307B"/>
    <w:rsid w:val="00F734CA"/>
    <w:rsid w:val="00F73514"/>
    <w:rsid w:val="00F81C68"/>
    <w:rsid w:val="00F82537"/>
    <w:rsid w:val="00F8345A"/>
    <w:rsid w:val="00F83779"/>
    <w:rsid w:val="00F978B5"/>
    <w:rsid w:val="00FA63AF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C4E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E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E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E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E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C4E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E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E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E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E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31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617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6822.40</izvorni_sadrzaj>
    <derivirana_varijabla naziv="DomainObject.Predmet.InicijalnaVrijednost_1">6822.40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St-583/2017</izvorni_sadrzaj>
    <derivirana_varijabla naziv="DomainObject.Predmet.OznakaBroj_1">St-583/2017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TAEKWONDO KLUB ''VUKOVI''</izvorni_sadrzaj>
    <derivirana_varijabla naziv="DomainObject.Predmet.ProtustrankaFormated_1">  TAEKWONDO KLUB ''VUKOVI''</derivirana_varijabla>
  </DomainObject.Predmet.ProtustrankaFormated>
  <DomainObject.Predmet.ProtustrankaFormatedOIB>
    <izvorni_sadrzaj>  TAEKWONDO KLUB ''VUKOVI'', OIB 95129954237</izvorni_sadrzaj>
    <derivirana_varijabla naziv="DomainObject.Predmet.ProtustrankaFormatedOIB_1">  TAEKWONDO KLUB ''VUKOVI'', OIB 95129954237</derivirana_varijabla>
  </DomainObject.Predmet.ProtustrankaFormatedOIB>
  <DomainObject.Predmet.ProtustrankaFormatedWithAdress>
    <izvorni_sadrzaj> TAEKWONDO KLUB ''VUKOVI'', Slavonska 10, 35400 Nova Gradiška</izvorni_sadrzaj>
    <derivirana_varijabla naziv="DomainObject.Predmet.ProtustrankaFormatedWithAdress_1"> TAEKWONDO KLUB ''VUKOVI'', Slavonska 10, 35400 Nova Gradiška</derivirana_varijabla>
  </DomainObject.Predmet.ProtustrankaFormatedWithAdress>
  <DomainObject.Predmet.ProtustrankaFormatedWithAdressOIB>
    <izvorni_sadrzaj> TAEKWONDO KLUB ''VUKOVI'', OIB 95129954237, Slavonska 10, 35400 Nova Gradiška</izvorni_sadrzaj>
    <derivirana_varijabla naziv="DomainObject.Predmet.ProtustrankaFormatedWithAdressOIB_1"> TAEKWONDO KLUB ''VUKOVI'', OIB 95129954237, Slavonska 10, 35400 Nova Gradiška</derivirana_varijabla>
  </DomainObject.Predmet.ProtustrankaFormatedWithAdressOIB>
  <DomainObject.Predmet.ProtustrankaWithAdress>
    <izvorni_sadrzaj>TAEKWONDO KLUB ''VUKOVI'' Slavonska 10, 35400 Nova Gradiška</izvorni_sadrzaj>
    <derivirana_varijabla naziv="DomainObject.Predmet.ProtustrankaWithAdress_1">TAEKWONDO KLUB ''VUKOVI'' Slavonska 10, 35400 Nova Gradiška</derivirana_varijabla>
  </DomainObject.Predmet.ProtustrankaWithAdress>
  <DomainObject.Predmet.ProtustrankaWithAdressOIB>
    <izvorni_sadrzaj>TAEKWONDO KLUB ''VUKOVI'', OIB 95129954237, Slavonska 10, 35400 Nova Gradiška</izvorni_sadrzaj>
    <derivirana_varijabla naziv="DomainObject.Predmet.ProtustrankaWithAdressOIB_1">TAEKWONDO KLUB ''VUKOVI'', OIB 95129954237, Slavonska 10, 35400 Nova Gradiška</derivirana_varijabla>
  </DomainObject.Predmet.ProtustrankaWithAdressOIB>
  <DomainObject.Predmet.ProtustrankaNazivFormated>
    <izvorni_sadrzaj>TAEKWONDO KLUB ''VUKOVI''</izvorni_sadrzaj>
    <derivirana_varijabla naziv="DomainObject.Predmet.ProtustrankaNazivFormated_1">TAEKWONDO KLUB ''VUKOVI''</derivirana_varijabla>
  </DomainObject.Predmet.ProtustrankaNazivFormated>
  <DomainObject.Predmet.ProtustrankaNazivFormatedOIB>
    <izvorni_sadrzaj>TAEKWONDO KLUB ''VUKOVI'', OIB 95129954237</izvorni_sadrzaj>
    <derivirana_varijabla naziv="DomainObject.Predmet.ProtustrankaNazivFormatedOIB_1">TAEKWONDO KLUB ''VUKOVI'', OIB 95129954237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TAEKWONDO KLUB ''VUKOVI''</item>
    </izvorni_sadrzaj>
    <derivirana_varijabla naziv="DomainObject.Predmet.ProtuStrankaListFormated_1">
      <item>TAEKWONDO KLUB ''VUKOVI''</item>
    </derivirana_varijabla>
  </DomainObject.Predmet.ProtuStrankaListFormated>
  <DomainObject.Predmet.ProtuStrankaListFormatedOIB>
    <izvorni_sadrzaj>
      <item>TAEKWONDO KLUB ''VUKOVI'', OIB 95129954237</item>
    </izvorni_sadrzaj>
    <derivirana_varijabla naziv="DomainObject.Predmet.ProtuStrankaListFormatedOIB_1">
      <item>TAEKWONDO KLUB ''VUKOVI'', OIB 95129954237</item>
    </derivirana_varijabla>
  </DomainObject.Predmet.ProtuStrankaListFormatedOIB>
  <DomainObject.Predmet.ProtuStrankaListFormatedWithAdress>
    <izvorni_sadrzaj>
      <item>TAEKWONDO KLUB ''VUKOVI'', Slavonska 10, 35400 Nova Gradiška</item>
    </izvorni_sadrzaj>
    <derivirana_varijabla naziv="DomainObject.Predmet.ProtuStrankaListFormatedWithAdress_1">
      <item>TAEKWONDO KLUB ''VUKOVI'', Slavonska 10, 35400 Nova Gradiška</item>
    </derivirana_varijabla>
  </DomainObject.Predmet.ProtuStrankaListFormatedWithAdress>
  <DomainObject.Predmet.ProtuStrankaListFormatedWithAdressOIB>
    <izvorni_sadrzaj>
      <item>TAEKWONDO KLUB ''VUKOVI'', OIB 95129954237, Slavonska 10, 35400 Nova Gradiška</item>
    </izvorni_sadrzaj>
    <derivirana_varijabla naziv="DomainObject.Predmet.ProtuStrankaListFormatedWithAdressOIB_1">
      <item>TAEKWONDO KLUB ''VUKOVI'', OIB 95129954237, Slavonska 10, 35400 Nova Gradiška</item>
    </derivirana_varijabla>
  </DomainObject.Predmet.ProtuStrankaListFormatedWithAdressOIB>
  <DomainObject.Predmet.ProtuStrankaListNazivFormated>
    <izvorni_sadrzaj>
      <item>TAEKWONDO KLUB ''VUKOVI''</item>
    </izvorni_sadrzaj>
    <derivirana_varijabla naziv="DomainObject.Predmet.ProtuStrankaListNazivFormated_1">
      <item>TAEKWONDO KLUB ''VUKOVI''</item>
    </derivirana_varijabla>
  </DomainObject.Predmet.ProtuStrankaListNazivFormated>
  <DomainObject.Predmet.ProtuStrankaListNazivFormatedOIB>
    <izvorni_sadrzaj>
      <item>TAEKWONDO KLUB ''VUKOVI'', OIB 95129954237</item>
    </izvorni_sadrzaj>
    <derivirana_varijabla naziv="DomainObject.Predmet.ProtuStrankaListNazivFormatedOIB_1">
      <item>TAEKWONDO KLUB ''VUKOVI'', OIB 95129954237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TAEKWONDO KLUB ''VUKOVI''</izvorni_sadrzaj>
    <derivirana_varijabla naziv="DomainObject.Predmet.ProtustrankaIDrugi_1">TAEKWONDO KLUB ''VUKOVI''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TAEKWONDO KLUB ''VUKOVI'', OIB 95129954237, Slavonska 10, 35400 Nova Gradiška</izvorni_sadrzaj>
    <derivirana_varijabla naziv="DomainObject.Predmet.ProtustrankaIDrugiAdressOIB_1">TAEKWONDO KLUB ''VUKOVI'', OIB 95129954237, Slavonska 10,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TAEKWONDO KLUB ''VUKOVI''</item>
    </izvorni_sadrzaj>
    <derivirana_varijabla naziv="DomainObject.Predmet.SudioniciListNaziv_1">
      <item>Financijska agencija</item>
      <item>TAEKWONDO KLUB ''VUKOVI''</item>
    </derivirana_varijabla>
  </DomainObject.Predmet.SudioniciListNaziv>
  <DomainObject.Predmet.SudioniciListAdressOIB>
    <izvorni_sadrzaj>
      <item>Financijska agencija, OIB 85821130368, Ulica grada Vukovara 70,10000 Zagreb</item>
      <item>TAEKWONDO KLUB ''VUKOVI'', OIB 95129954237, Slavonska 10,35400 Nova Gradiška</item>
    </izvorni_sadrzaj>
    <derivirana_varijabla naziv="DomainObject.Predmet.SudioniciListAdressOIB_1">
      <item>Financijska agencija, OIB 85821130368, Ulica grada Vukovara 70,10000 Zagreb</item>
      <item>TAEKWONDO KLUB ''VUKOVI'', OIB 95129954237, Slavonska 10,35400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95129954237</item>
    </izvorni_sadrzaj>
    <derivirana_varijabla naziv="DomainObject.Predmet.SudioniciListNazivOIB_1">
      <item>, OIB 85821130368</item>
      <item>, OIB 95129954237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395</properties:Words>
  <properties:Characters>2193</properties:Characters>
  <properties:Lines>57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2017-09-04T12:08:00Z</dcterms:created>
  <dc:creator>Korisnik</dc:creator>
  <cp:lastModifiedBy>wsadmin</cp:lastModifiedBy>
  <cp:lastPrinted>2016-06-02T05:52:00Z</cp:lastPrinted>
  <dcterms:modified xmlns:xsi="http://www.w3.org/2001/XMLSchema-instance" xsi:type="dcterms:W3CDTF">2017-09-06T12:29:00Z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