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0002" w14:paraId="40c000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</w:t>
      </w:r>
      <w:r w:rsidR="00743EB5">
        <w:rPr>
          <w:b/>
          <w:lang w:val="hr-HR"/>
        </w:rPr>
        <w:t>18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43EB5">
        <w:rPr>
          <w:lang w:val="hr-HR"/>
        </w:rPr>
        <w:t>WORLD NEW ENERGY d.o.o. Split, 114. brigade 10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743EB5">
        <w:rPr>
          <w:lang w:val="hr-HR"/>
        </w:rPr>
        <w:t>51398151411</w:t>
      </w:r>
      <w:r w:rsidR="000467BE">
        <w:rPr>
          <w:lang w:val="hr-HR"/>
        </w:rPr>
        <w:t xml:space="preserve">, MBS: </w:t>
      </w:r>
      <w:r w:rsidR="00743EB5">
        <w:rPr>
          <w:lang w:val="hr-HR"/>
        </w:rPr>
        <w:t>060273354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C4AC6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5C4AC6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43EB5">
        <w:rPr>
          <w:lang w:val="hr-HR"/>
        </w:rPr>
        <w:t>WORLD NEW ENERGY d.o.o. Split, 114. brigade 10, OIB: 51398151411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43EB5">
        <w:rPr>
          <w:lang w:val="hr-HR"/>
        </w:rPr>
        <w:t>340.927,18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C4AC6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5C4AC6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5C4AC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5C4AC6"/>
    <w:rsid w:val="00605AFA"/>
    <w:rsid w:val="00642955"/>
    <w:rsid w:val="00650C5E"/>
    <w:rsid w:val="0066735D"/>
    <w:rsid w:val="006767AE"/>
    <w:rsid w:val="006E3551"/>
    <w:rsid w:val="00736EF6"/>
    <w:rsid w:val="00743750"/>
    <w:rsid w:val="00743EB5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31AAC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A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1AA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1A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1A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2518</izvorni_sadrzaj>
    <derivirana_varijabla naziv="DomainObject.Predmet.Broj_1">2518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St-2518/2015</izvorni_sadrzaj>
    <derivirana_varijabla naziv="DomainObject.Predmet.OznakaBroj_1">St-2518/2015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NEW ENERGY, d.o.o. za proizvodnju energije</izvorni_sadrzaj>
    <derivirana_varijabla naziv="DomainObject.Predmet.ProtustrankaFormated_1">  WORLD NEW ENERGY, d.o.o. za proizvodnju energije</derivirana_varijabla>
  </DomainObject.Predmet.ProtustrankaFormated>
  <DomainObject.Predmet.ProtustrankaFormatedOIB>
    <izvorni_sadrzaj>  WORLD NEW ENERGY, d.o.o. za proizvodnju energije, OIB 51398151411</izvorni_sadrzaj>
    <derivirana_varijabla naziv="DomainObject.Predmet.ProtustrankaFormatedOIB_1">  WORLD NEW ENERGY, d.o.o. za proizvodnju energije, OIB 51398151411</derivirana_varijabla>
  </DomainObject.Predmet.ProtustrankaFormatedOIB>
  <DomainObject.Predmet.ProtustrankaFormatedWithAdress>
    <izvorni_sadrzaj> WORLD NEW ENERGY, d.o.o. za proizvodnju energije, 114. brigade 10, 21000 Split</izvorni_sadrzaj>
    <derivirana_varijabla naziv="DomainObject.Predmet.ProtustrankaFormatedWithAdress_1"> WORLD NEW ENERGY, d.o.o. za proizvodnju energije, 114. brigade 10, 21000 Split</derivirana_varijabla>
  </DomainObject.Predmet.ProtustrankaFormatedWithAdress>
  <DomainObject.Predmet.ProtustrankaFormatedWithAdressOIB>
    <izvorni_sadrzaj> WORLD NEW ENERGY, d.o.o. za proizvodnju energije, OIB 51398151411, 114. brigade 10, 21000 Split</izvorni_sadrzaj>
    <derivirana_varijabla naziv="DomainObject.Predmet.ProtustrankaFormatedWithAdressOIB_1"> WORLD NEW ENERGY, d.o.o. za proizvodnju energije, OIB 51398151411, 114. brigade 10, 21000 Split</derivirana_varijabla>
  </DomainObject.Predmet.ProtustrankaFormatedWithAdressOIB>
  <DomainObject.Predmet.ProtustrankaWithAdress>
    <izvorni_sadrzaj>WORLD NEW ENERGY, d.o.o. za proizvodnju energije 114. brigade 10, 21000 Split</izvorni_sadrzaj>
    <derivirana_varijabla naziv="DomainObject.Predmet.ProtustrankaWithAdress_1">WORLD NEW ENERGY, d.o.o. za proizvodnju energije 114. brigade 10, 21000 Split</derivirana_varijabla>
  </DomainObject.Predmet.ProtustrankaWithAdress>
  <DomainObject.Predmet.ProtustrankaWithAdressOIB>
    <izvorni_sadrzaj>WORLD NEW ENERGY, d.o.o. za proizvodnju energije, OIB 51398151411, 114. brigade 10, 21000 Split</izvorni_sadrzaj>
    <derivirana_varijabla naziv="DomainObject.Predmet.ProtustrankaWithAdressOIB_1">WORLD NEW ENERGY, d.o.o. za proizvodnju energije, OIB 51398151411, 114. brigade 10, 21000 Split</derivirana_varijabla>
  </DomainObject.Predmet.ProtustrankaWithAdressOIB>
  <DomainObject.Predmet.ProtustrankaNazivFormated>
    <izvorni_sadrzaj>WORLD NEW ENERGY, d.o.o. za proizvodnju energije</izvorni_sadrzaj>
    <derivirana_varijabla naziv="DomainObject.Predmet.ProtustrankaNazivFormated_1">WORLD NEW ENERGY, d.o.o. za proizvodnju energije</derivirana_varijabla>
  </DomainObject.Predmet.ProtustrankaNazivFormated>
  <DomainObject.Predmet.ProtustrankaNazivFormatedOIB>
    <izvorni_sadrzaj>WORLD NEW ENERGY, d.o.o. za proizvodnju energije, OIB 51398151411</izvorni_sadrzaj>
    <derivirana_varijabla naziv="DomainObject.Predmet.ProtustrankaNazivFormatedOIB_1">WORLD NEW ENERGY, d.o.o. za proizvodnju energije, OIB 51398151411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340927.18</izvorni_sadrzaj>
    <derivirana_varijabla naziv="DomainObject.Predmet.TrenutnaVrijednost_1">340927.18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WORLD NEW ENERGY, d.o.o. za proizvodnju energije</item>
    </izvorni_sadrzaj>
    <derivirana_varijabla naziv="DomainObject.Predmet.ProtuStrankaListFormated_1">
      <item>WORLD NEW ENERGY, d.o.o. za proizvodnju energije</item>
    </derivirana_varijabla>
  </DomainObject.Predmet.ProtuStrankaListFormated>
  <DomainObject.Predmet.ProtuStrankaListFormatedOIB>
    <izvorni_sadrzaj>
      <item>WORLD NEW ENERGY, d.o.o. za proizvodnju energije, OIB 51398151411</item>
    </izvorni_sadrzaj>
    <derivirana_varijabla naziv="DomainObject.Predmet.ProtuStrankaListFormatedOIB_1">
      <item>WORLD NEW ENERGY, d.o.o. za proizvodnju energije, OIB 51398151411</item>
    </derivirana_varijabla>
  </DomainObject.Predmet.ProtuStrankaListFormatedOIB>
  <DomainObject.Predmet.ProtuStrankaListFormatedWithAdress>
    <izvorni_sadrzaj>
      <item>WORLD NEW ENERGY, d.o.o. za proizvodnju energije, 114. brigade 10, 21000 Split</item>
    </izvorni_sadrzaj>
    <derivirana_varijabla naziv="DomainObject.Predmet.ProtuStrankaListFormatedWithAdress_1">
      <item>WORLD NEW ENERGY, d.o.o. za proizvodnju energije, 114. brigade 10, 21000 Split</item>
    </derivirana_varijabla>
  </DomainObject.Predmet.ProtuStrankaListFormatedWithAdress>
  <DomainObject.Predmet.ProtuStrankaListFormatedWithAdressOIB>
    <izvorni_sadrzaj>
      <item>WORLD NEW ENERGY, d.o.o. za proizvodnju energije, OIB 51398151411, 114. brigade 10, 21000 Split</item>
    </izvorni_sadrzaj>
    <derivirana_varijabla naziv="DomainObject.Predmet.ProtuStrankaListFormatedWithAdressOIB_1">
      <item>WORLD NEW ENERGY, d.o.o. za proizvodnju energije, OIB 51398151411, 114. brigade 10, 21000 Split</item>
    </derivirana_varijabla>
  </DomainObject.Predmet.ProtuStrankaListFormatedWithAdressOIB>
  <DomainObject.Predmet.ProtuStrankaListNazivFormated>
    <izvorni_sadrzaj>
      <item>WORLD NEW ENERGY, d.o.o. za proizvodnju energije</item>
    </izvorni_sadrzaj>
    <derivirana_varijabla naziv="DomainObject.Predmet.ProtuStrankaListNazivFormated_1">
      <item>WORLD NEW ENERGY, d.o.o. za proizvodnju energije</item>
    </derivirana_varijabla>
  </DomainObject.Predmet.ProtuStrankaListNazivFormated>
  <DomainObject.Predmet.ProtuStrankaListNazivFormatedOIB>
    <izvorni_sadrzaj>
      <item>WORLD NEW ENERGY, d.o.o. za proizvodnju energije, OIB 51398151411</item>
    </izvorni_sadrzaj>
    <derivirana_varijabla naziv="DomainObject.Predmet.ProtuStrankaListNazivFormatedOIB_1">
      <item>WORLD NEW ENERGY, d.o.o. za proizvodnju energije, OIB 51398151411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WORLD NEW ENERGY, d.o.o. za proizvodnju energije</izvorni_sadrzaj>
    <derivirana_varijabla naziv="DomainObject.Predmet.ProtustrankaIDrugi_1">WORLD NEW ENERGY, d.o.o. za proizvodnju energije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WORLD NEW ENERGY, d.o.o. za proizvodnju energije, OIB 51398151411, 114. brigade 10, 21000 Split</izvorni_sadrzaj>
    <derivirana_varijabla naziv="DomainObject.Predmet.ProtustrankaIDrugiAdressOIB_1">WORLD NEW ENERGY, d.o.o. za proizvodnju energije, OIB 51398151411, 114. brigade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WORLD NEW ENERGY, d.o.o. za proizvodnju energije</item>
      <item>FINANCIJSKA AGENCIJA, RC SPLIT</item>
    </izvorni_sadrzaj>
    <derivirana_varijabla naziv="DomainObject.Predmet.SudioniciListNaziv_1">
      <item>WORLD NEW ENERGY, d.o.o. za proizvodnju energije</item>
      <item>FINANCIJSKA AGENCIJA, RC SPLIT</item>
    </derivirana_varijabla>
  </DomainObject.Predmet.SudioniciListNaziv>
  <DomainObject.Predmet.SudioniciListAdressOIB>
    <izvorni_sadrzaj>
      <item>WORLD NEW ENERGY, d.o.o. za proizvodnju energije, OIB 51398151411, 114. brigade 10,21000 Split</item>
      <item>FINANCIJSKA AGENCIJA, RC SPLIT, OIB 85821130368, Mažuranićevo šetalište 24 b,21000 Split</item>
    </izvorni_sadrzaj>
    <derivirana_varijabla naziv="DomainObject.Predmet.SudioniciListAdressOIB_1">
      <item>WORLD NEW ENERGY, d.o.o. za proizvodnju energije, OIB 51398151411, 114. brigade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51398151411</item>
      <item>, OIB 85821130368</item>
    </izvorni_sadrzaj>
    <derivirana_varijabla naziv="DomainObject.Predmet.SudioniciListNazivOIB_1">
      <item>, OIB 51398151411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CD63E-F2FC-4D4C-BA1D-BA35C4918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1757</properties:Characters>
  <properties:Lines>49</properties:Lines>
  <properties:Paragraphs>16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2016-02-19T07:49:00Z</cp:lastPrinted>
  <dcterms:modified xmlns:xsi="http://www.w3.org/2001/XMLSchema-instance" xsi:type="dcterms:W3CDTF">2016-02-19T07:49:00Z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