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dd00" w14:paraId="726dd00" w:rsidRDefault="00A43D1A" w:rsidP="00A43D1A" w:rsidR="00A43D1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D1A" w:rsidP="00A43D1A" w:rsidR="00A43D1A">
      <w:pPr>
        <w:spacing w:after="0"/>
      </w:pPr>
      <w:r>
        <w:t xml:space="preserve">         REPUBLIKA HRVATSKA</w:t>
      </w:r>
    </w:p>
    <w:p w:rsidRDefault="00A43D1A" w:rsidP="00A43D1A" w:rsidR="00A43D1A">
      <w:pPr>
        <w:spacing w:after="0"/>
      </w:pPr>
      <w:r>
        <w:t xml:space="preserve"> TRGOVAČKI SUD U VARAŽDINU</w:t>
      </w:r>
    </w:p>
    <w:p w:rsidRDefault="00A43D1A" w:rsidP="00A43D1A" w:rsidR="00A43D1A">
      <w:pPr>
        <w:spacing w:after="0"/>
        <w:ind w:firstLine="720"/>
      </w:pPr>
      <w:r>
        <w:t xml:space="preserve">       B. Radić 2/II</w:t>
      </w:r>
    </w:p>
    <w:p w:rsidRDefault="00A43D1A" w:rsidP="00A43D1A" w:rsidR="00A43D1A">
      <w:pPr>
        <w:spacing w:after="0"/>
        <w:jc w:val="center"/>
      </w:pPr>
    </w:p>
    <w:p w:rsidRDefault="00A43D1A" w:rsidP="00A43D1A" w:rsidR="00A43D1A">
      <w:pPr>
        <w:spacing w:after="0"/>
        <w:jc w:val="center"/>
      </w:pPr>
    </w:p>
    <w:p w:rsidRDefault="00A43D1A" w:rsidP="00A43D1A" w:rsidR="00A43D1A">
      <w:pPr>
        <w:spacing w:after="0"/>
        <w:jc w:val="center"/>
      </w:pPr>
    </w:p>
    <w:p w:rsidRDefault="00A43D1A" w:rsidP="00A43D1A" w:rsidR="00A43D1A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LUX STAR j.d.o.o., OIB: 64268281460 sa sjedištem u Ulica Dragutina </w:t>
      </w:r>
      <w:proofErr w:type="spellStart"/>
      <w:r>
        <w:t>Lambla</w:t>
      </w:r>
      <w:proofErr w:type="spellEnd"/>
      <w:r>
        <w:t xml:space="preserve"> 3, 48260 Križevci, dana 2. ožujka 2017. godine, temeljem čl. 430. Stečajnog zakona ("Narodne novine" 71/15, u daljnjem tekstu SZ) objavljuje slijedeći</w:t>
      </w:r>
    </w:p>
    <w:p w:rsidRDefault="00A43D1A" w:rsidP="00A43D1A" w:rsidR="00A43D1A">
      <w:pPr>
        <w:spacing w:after="0"/>
        <w:jc w:val="both"/>
      </w:pPr>
    </w:p>
    <w:p w:rsidRDefault="00A43D1A" w:rsidP="00A43D1A" w:rsidR="00A43D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43D1A" w:rsidP="00A43D1A" w:rsidR="00A43D1A">
      <w:pPr>
        <w:spacing w:after="0"/>
        <w:jc w:val="both"/>
      </w:pPr>
    </w:p>
    <w:p w:rsidRDefault="00A43D1A" w:rsidP="00A43D1A" w:rsidR="00A43D1A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LUX STAR j.d.o.o., OIB: 64268281460 sa sjedištem u Ulica Dragutina </w:t>
      </w:r>
      <w:proofErr w:type="spellStart"/>
      <w:r>
        <w:t>Lambla</w:t>
      </w:r>
      <w:proofErr w:type="spellEnd"/>
      <w:r>
        <w:t xml:space="preserve"> 3, 48260 Križevci, iznosi 10.599,53 kn.</w:t>
      </w:r>
    </w:p>
    <w:p w:rsidRDefault="00A43D1A" w:rsidP="00A43D1A" w:rsidR="00A43D1A">
      <w:pPr>
        <w:spacing w:after="0"/>
        <w:jc w:val="both"/>
      </w:pPr>
    </w:p>
    <w:p w:rsidRDefault="00A43D1A" w:rsidP="00A43D1A" w:rsidR="00A43D1A">
      <w:pPr>
        <w:spacing w:after="0"/>
        <w:jc w:val="both"/>
      </w:pPr>
      <w:r>
        <w:tab/>
        <w:t xml:space="preserve">II/ Poziva se direktor dužnika Nikola </w:t>
      </w:r>
      <w:proofErr w:type="spellStart"/>
      <w:r>
        <w:t>Gligić</w:t>
      </w:r>
      <w:proofErr w:type="spellEnd"/>
      <w:r>
        <w:t xml:space="preserve">, OIB: 09497012622, Ulica Dragutina </w:t>
      </w:r>
      <w:proofErr w:type="spellStart"/>
      <w:r>
        <w:t>Lambla</w:t>
      </w:r>
      <w:proofErr w:type="spellEnd"/>
      <w:r>
        <w:t xml:space="preserve"> 3, 48260 Križevci,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43D1A" w:rsidP="00A43D1A" w:rsidR="00A43D1A">
      <w:pPr>
        <w:spacing w:after="0"/>
        <w:jc w:val="both"/>
      </w:pPr>
    </w:p>
    <w:p w:rsidRDefault="00A43D1A" w:rsidP="00A43D1A" w:rsidR="00A43D1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43D1A" w:rsidP="00A43D1A" w:rsidR="00A43D1A">
      <w:pPr>
        <w:spacing w:after="0"/>
        <w:jc w:val="both"/>
      </w:pPr>
    </w:p>
    <w:p w:rsidRDefault="00A43D1A" w:rsidP="00A43D1A" w:rsidR="00A43D1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43D1A" w:rsidP="00A43D1A" w:rsidR="00A43D1A">
      <w:pPr>
        <w:spacing w:after="0"/>
        <w:ind w:firstLine="720"/>
        <w:jc w:val="both"/>
      </w:pPr>
    </w:p>
    <w:p w:rsidRDefault="00A43D1A" w:rsidP="00A43D1A" w:rsidR="00A43D1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jc w:val="center"/>
        <w:outlineLvl w:val="0"/>
      </w:pPr>
    </w:p>
    <w:p w:rsidRDefault="00A43D1A" w:rsidP="00A43D1A" w:rsidR="00A43D1A">
      <w:pPr>
        <w:spacing w:after="0"/>
        <w:jc w:val="center"/>
        <w:outlineLvl w:val="0"/>
      </w:pPr>
    </w:p>
    <w:p w:rsidRDefault="00A43D1A" w:rsidP="00A43D1A" w:rsidR="00A43D1A">
      <w:pPr>
        <w:spacing w:after="0"/>
        <w:jc w:val="center"/>
        <w:outlineLvl w:val="0"/>
      </w:pPr>
      <w:r>
        <w:lastRenderedPageBreak/>
        <w:t>Obrazloženje</w:t>
      </w: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jc w:val="both"/>
        <w:outlineLvl w:val="0"/>
      </w:pPr>
      <w:r>
        <w:tab/>
        <w:t xml:space="preserve">Dana 23. veljače 2017. godine, predlagatelj Financijska agencija, Regionalni centar Zagreb Podružnica Varaždin, podnio je prijedlog  za otvaranje stečajnog postupka nad dužnikom LUX STAR j.d.o.o., OIB: 64268281460 sa sjedištem u Ulica Dragutina </w:t>
      </w:r>
      <w:proofErr w:type="spellStart"/>
      <w:r>
        <w:t>Lambla</w:t>
      </w:r>
      <w:proofErr w:type="spellEnd"/>
      <w:r>
        <w:t xml:space="preserve"> 3, 48260 Križevci, navodeći da dužnik na dan 21. veljače 2017. u Očevidniku redoslijeda osnova za plaćanje ima evidentirane neizvršene osnove za plaćanje u ukupnom iznosu od 10.599,53 kn te da dužnik nema zaposlenih.</w:t>
      </w:r>
    </w:p>
    <w:p w:rsidRDefault="00A43D1A" w:rsidP="00A43D1A" w:rsidR="00A43D1A">
      <w:pPr>
        <w:spacing w:after="0"/>
        <w:jc w:val="both"/>
        <w:outlineLvl w:val="0"/>
      </w:pPr>
    </w:p>
    <w:p w:rsidRDefault="00A43D1A" w:rsidP="00A43D1A" w:rsidR="00A43D1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43D1A" w:rsidP="00A43D1A" w:rsidR="00A43D1A">
      <w:pPr>
        <w:spacing w:after="0"/>
        <w:jc w:val="both"/>
        <w:outlineLvl w:val="0"/>
      </w:pPr>
    </w:p>
    <w:p w:rsidRDefault="00A43D1A" w:rsidP="00A43D1A" w:rsidR="00A43D1A">
      <w:pPr>
        <w:spacing w:after="0"/>
        <w:jc w:val="center"/>
        <w:outlineLvl w:val="0"/>
      </w:pPr>
    </w:p>
    <w:p w:rsidRDefault="00A43D1A" w:rsidP="00A43D1A" w:rsidR="00A43D1A">
      <w:pPr>
        <w:spacing w:after="0"/>
        <w:jc w:val="center"/>
        <w:outlineLvl w:val="0"/>
      </w:pPr>
      <w:r>
        <w:t>U Varaždinu, 2. ožujka 2017.</w:t>
      </w:r>
    </w:p>
    <w:p w:rsidRDefault="00A43D1A" w:rsidP="00A43D1A" w:rsidR="00A43D1A">
      <w:pPr>
        <w:spacing w:after="0"/>
        <w:jc w:val="center"/>
        <w:outlineLvl w:val="0"/>
      </w:pPr>
    </w:p>
    <w:p w:rsidRDefault="00A43D1A" w:rsidP="00A43D1A" w:rsidR="00A43D1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3D1A" w:rsidP="00A43D1A" w:rsidR="00A43D1A">
      <w:pPr>
        <w:spacing w:after="0"/>
        <w:jc w:val="center"/>
        <w:outlineLvl w:val="0"/>
      </w:pPr>
    </w:p>
    <w:p w:rsidRDefault="00A43D1A" w:rsidP="00A43D1A" w:rsidR="00A43D1A">
      <w:pPr>
        <w:spacing w:after="0"/>
        <w:ind w:firstLine="720" w:left="3600"/>
        <w:jc w:val="center"/>
        <w:outlineLvl w:val="0"/>
      </w:pPr>
      <w:r>
        <w:t>STEČAJNI SUDAC:</w:t>
      </w:r>
    </w:p>
    <w:p w:rsidRDefault="00A43D1A" w:rsidP="00A43D1A" w:rsidR="00A43D1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A43D1A" w:rsidP="00A43D1A" w:rsidR="00A43D1A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r w:rsidR="004C1357">
        <w:t>, v.r.</w:t>
      </w:r>
    </w:p>
    <w:p w:rsidRDefault="00A43D1A" w:rsidP="00A43D1A" w:rsidR="00A43D1A">
      <w:pPr>
        <w:spacing w:after="0"/>
        <w:ind w:firstLine="720" w:left="3600"/>
        <w:jc w:val="center"/>
        <w:outlineLvl w:val="0"/>
      </w:pP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outlineLvl w:val="0"/>
      </w:pPr>
      <w:r>
        <w:t>DNA:</w:t>
      </w:r>
    </w:p>
    <w:p w:rsidRDefault="00A43D1A" w:rsidP="00A43D1A" w:rsidR="00A43D1A">
      <w:pPr>
        <w:spacing w:after="0"/>
        <w:outlineLvl w:val="0"/>
      </w:pPr>
    </w:p>
    <w:p w:rsidRDefault="00A43D1A" w:rsidP="00A43D1A" w:rsidR="00A43D1A">
      <w:pPr>
        <w:spacing w:after="0"/>
        <w:outlineLvl w:val="0"/>
      </w:pPr>
      <w:r>
        <w:t>- e-Oglasna ploča suda</w:t>
      </w:r>
    </w:p>
    <w:p w:rsidRDefault="00A43D1A" w:rsidP="00A43D1A" w:rsidR="00A43D1A"/>
    <w:p w:rsidRDefault="00A43D1A" w:rsidP="00A43D1A" w:rsidR="00A43D1A">
      <w:pPr>
        <w:pStyle w:val="Naslov3"/>
      </w:pPr>
    </w:p>
    <w:p w:rsidRDefault="00A43D1A" w:rsidP="00A43D1A" w:rsidR="00A43D1A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43D1A" w:rsidP="00A43D1A" w:rsidR="00A43D1A">
      <w:pPr>
        <w:pStyle w:val="SudSjedite"/>
      </w:pPr>
      <w:r>
        <w:tab/>
      </w:r>
    </w:p>
    <w:p w:rsidRDefault="00A43D1A" w:rsidP="00A43D1A" w:rsidR="00A43D1A">
      <w:pPr>
        <w:pStyle w:val="Naslovdokumenta"/>
      </w:pPr>
    </w:p>
    <w:p w:rsidRDefault="00A43D1A" w:rsidP="00A43D1A" w:rsidR="00A43D1A">
      <w:pPr>
        <w:pStyle w:val="Poetniodjeljak"/>
      </w:pPr>
    </w:p>
    <w:p w:rsidRDefault="00A43D1A" w:rsidP="00A43D1A" w:rsidR="00A43D1A">
      <w:pPr>
        <w:pStyle w:val="NormaleSPIS"/>
        <w:rPr>
          <w:noProof/>
        </w:rPr>
      </w:pPr>
    </w:p>
    <w:p w:rsidRDefault="00A43D1A" w:rsidP="00A43D1A" w:rsidR="00A43D1A">
      <w:pPr>
        <w:pStyle w:val="ZapisniarPotpis"/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43700" w:rsidR="00DA0242">
      <w:pPr>
        <w:pStyle w:val="SudSjedite"/>
      </w:pPr>
      <w:r>
        <w:tab/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793" w:rsidP="00537B78" w:rsidR="00677793">
      <w:r>
        <w:separator/>
      </w:r>
    </w:p>
  </w:endnote>
  <w:endnote w:id="0" w:type="continuationSeparator">
    <w:p w:rsidRDefault="00677793" w:rsidP="00537B78" w:rsidR="00677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793" w:rsidP="00537B78" w:rsidR="00677793">
      <w:r>
        <w:separator/>
      </w:r>
    </w:p>
  </w:footnote>
  <w:footnote w:id="0" w:type="continuationSeparator">
    <w:p w:rsidRDefault="00677793" w:rsidP="00537B78" w:rsidR="00677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D1A" w:rsidR="008333A9">
    <w:pPr>
      <w:pStyle w:val="Zaglavlje"/>
    </w:pPr>
    <w:r>
      <w:rPr>
        <w:rStyle w:val="PozadinaSvijetloCrvena"/>
        <w:shd w:fill="auto" w:color="auto" w:val="clear"/>
      </w:rPr>
      <w:t>Poslovni broj: 2 St-102/17-3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700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025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357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793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D1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7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St-102/2017-3</izvorni_sadrzaj>
    <derivirana_varijabla naziv="DomainObject.Oznaka_1">St-102/2017-3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STAR jednostavno društvo s ograničenom odgovornošću za usluge i trgovinu</izvorni_sadrzaj>
    <derivirana_varijabla naziv="DomainObject.Predmet.ProtustrankaFormated_1">  LUX STAR jednostavno društvo s ograničenom odgovornošću za usluge i trgovinu</derivirana_varijabla>
  </DomainObject.Predmet.ProtustrankaFormated>
  <DomainObject.Predmet.ProtustrankaFormatedOIB>
    <izvorni_sadrzaj>  LUX STAR jednostavno društvo s ograničenom odgovornošću za usluge i trgovinu, OIB 64268281460</izvorni_sadrzaj>
    <derivirana_varijabla naziv="DomainObject.Predmet.ProtustrankaFormatedOIB_1">  LUX STAR jednostavno društvo s ograničenom odgovornošću za usluge i trgovinu, OIB 64268281460</derivirana_varijabla>
  </DomainObject.Predmet.ProtustrankaFormatedOIB>
  <DomainObject.Predmet.ProtustrankaFormatedWithAdress>
    <izvorni_sadrzaj> LUX STAR jednostavno društvo s ograničenom odgovornošću za usluge i trgovinu, Ulica Dragutina Lambla 3, 48260 Križevci</izvorni_sadrzaj>
    <derivirana_varijabla naziv="DomainObject.Predmet.ProtustrankaFormatedWithAdress_1"> LUX STAR jednostavno društvo s ograničenom odgovornošću za usluge i trgovinu, Ulica Dragutina Lambla 3, 48260 Križevci</derivirana_varijabla>
  </DomainObject.Predmet.ProtustrankaFormatedWithAdress>
  <DomainObject.Predmet.ProtustrankaFormatedWithAdressOIB>
    <izvorni_sadrzaj> LUX STAR jednostavno društvo s ograničenom odgovornošću za usluge i trgovinu, OIB 64268281460, Ulica Dragutina Lambla 3, 48260 Križevci</izvorni_sadrzaj>
    <derivirana_varijabla naziv="DomainObject.Predmet.ProtustrankaFormatedWithAdressOIB_1"> LUX STAR jednostavno društvo s ograničenom odgovornošću za usluge i trgovinu, OIB 64268281460, Ulica Dragutina Lambla 3, 48260 Križevci</derivirana_varijabla>
  </DomainObject.Predmet.ProtustrankaFormatedWithAdressOIB>
  <DomainObject.Predmet.ProtustrankaWithAdress>
    <izvorni_sadrzaj>LUX STAR jednostavno društvo s ograničenom odgovornošću za usluge i trgovinu Ulica Dragutina Lambla 3, 48260 Križevci</izvorni_sadrzaj>
    <derivirana_varijabla naziv="DomainObject.Predmet.ProtustrankaWithAdress_1">LUX STAR jednostavno društvo s ograničenom odgovornošću za usluge i trgovinu Ulica Dragutina Lambla 3, 48260 Križevci</derivirana_varijabla>
  </DomainObject.Predmet.ProtustrankaWithAdress>
  <DomainObject.Predmet.ProtustrankaWithAdressOIB>
    <izvorni_sadrzaj>LUX STAR jednostavno društvo s ograničenom odgovornošću za usluge i trgovinu, OIB 64268281460, Ulica Dragutina Lambla 3, 48260 Križevci</izvorni_sadrzaj>
    <derivirana_varijabla naziv="DomainObject.Predmet.ProtustrankaWithAdressOIB_1">LUX STAR jednostavno društvo s ograničenom odgovornošću za usluge i trgovinu, OIB 64268281460, Ulica Dragutina Lambla 3, 48260 Križevci</derivirana_varijabla>
  </DomainObject.Predmet.ProtustrankaWithAdressOIB>
  <DomainObject.Predmet.ProtustrankaNazivFormated>
    <izvorni_sadrzaj>LUX STAR jednostavno društvo s ograničenom odgovornošću za usluge i trgovinu</izvorni_sadrzaj>
    <derivirana_varijabla naziv="DomainObject.Predmet.ProtustrankaNazivFormated_1">LUX STAR jednostavno društvo s ograničenom odgovornošću za usluge i trgovinu</derivirana_varijabla>
  </DomainObject.Predmet.ProtustrankaNazivFormated>
  <DomainObject.Predmet.ProtustrankaNazivFormatedOIB>
    <izvorni_sadrzaj>LUX STAR jednostavno društvo s ograničenom odgovornošću za usluge i trgovinu, OIB 64268281460</izvorni_sadrzaj>
    <derivirana_varijabla naziv="DomainObject.Predmet.ProtustrankaNazivFormatedOIB_1">LUX STAR jednostavno društvo s ograničenom odgovornošću za usluge i trgovinu, OIB 64268281460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10599.53</izvorni_sadrzaj>
    <derivirana_varijabla naziv="DomainObject.Predmet.TrenutnaVrijednost_1">10599.53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 STAR jednostavno društvo s ograničenom odgovornošću za usluge i trgovinu</item>
    </izvorni_sadrzaj>
    <derivirana_varijabla naziv="DomainObject.Predmet.ProtuStrankaListFormated_1">
      <item>LUX STAR jednostavno društvo s ograničenom odgovornošću za usluge i trgovinu</item>
    </derivirana_varijabla>
  </DomainObject.Predmet.ProtuStrankaListFormated>
  <DomainObject.Predmet.ProtuStrankaListFormatedOIB>
    <izvorni_sadrzaj>
      <item>LUX STAR jednostavno društvo s ograničenom odgovornošću za usluge i trgovinu, OIB 64268281460</item>
    </izvorni_sadrzaj>
    <derivirana_varijabla naziv="DomainObject.Predmet.ProtuStrankaListFormatedOIB_1">
      <item>LUX STAR jednostavno društvo s ograničenom odgovornošću za usluge i trgovinu, OIB 64268281460</item>
    </derivirana_varijabla>
  </DomainObject.Predmet.ProtuStrankaListFormatedOIB>
  <DomainObject.Predmet.ProtuStrankaListFormatedWithAdress>
    <izvorni_sadrzaj>
      <item>LUX STAR jednostavno društvo s ograničenom odgovornošću za usluge i trgovinu, Ulica Dragutina Lambla 3, 48260 Križevci</item>
    </izvorni_sadrzaj>
    <derivirana_varijabla naziv="DomainObject.Predmet.ProtuStrankaListFormatedWithAdress_1">
      <item>LUX STAR jednostavno društvo s ograničenom odgovornošću za usluge i trgovinu, Ulica Dragutina Lambla 3, 48260 Križevci</item>
    </derivirana_varijabla>
  </DomainObject.Predmet.ProtuStrankaListFormatedWithAdress>
  <DomainObject.Predmet.ProtuStrankaListFormatedWithAdressOIB>
    <izvorni_sadrzaj>
      <item>LUX STAR jednostavno društvo s ograničenom odgovornošću za usluge i trgovinu, OIB 64268281460, Ulica Dragutina Lambla 3, 48260 Križevci</item>
    </izvorni_sadrzaj>
    <derivirana_varijabla naziv="DomainObject.Predmet.ProtuStrankaListFormatedWithAdressOIB_1">
      <item>LUX STAR jednostavno društvo s ograničenom odgovornošću za usluge i trgovinu, OIB 64268281460, Ulica Dragutina Lambla 3, 48260 Križevci</item>
    </derivirana_varijabla>
  </DomainObject.Predmet.ProtuStrankaListFormatedWithAdressOIB>
  <DomainObject.Predmet.ProtuStrankaListNazivFormated>
    <izvorni_sadrzaj>
      <item>LUX STAR jednostavno društvo s ograničenom odgovornošću za usluge i trgovinu</item>
    </izvorni_sadrzaj>
    <derivirana_varijabla naziv="DomainObject.Predmet.ProtuStrankaListNazivFormated_1">
      <item>LUX STAR jednostavno društvo s ograničenom odgovornošću za usluge i trgovinu</item>
    </derivirana_varijabla>
  </DomainObject.Predmet.ProtuStrankaListNazivFormated>
  <DomainObject.Predmet.ProtuStrankaListNazivFormatedOIB>
    <izvorni_sadrzaj>
      <item>LUX STAR jednostavno društvo s ograničenom odgovornošću za usluge i trgovinu, OIB 64268281460</item>
    </izvorni_sadrzaj>
    <derivirana_varijabla naziv="DomainObject.Predmet.ProtuStrankaListNazivFormatedOIB_1">
      <item>LUX STAR jednostavno društvo s ograničenom odgovornošću za usluge i trgovinu, OIB 64268281460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St-102/2017-3</izvorni_sadrzaj>
    <derivirana_varijabla naziv="DomainObject.PoslovniBrojDokumenta_1">St-102/2017-3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 STAR jednostavno društvo s ograničenom odgovornošću za usluge i trgovinu</izvorni_sadrzaj>
    <derivirana_varijabla naziv="DomainObject.Predmet.ProtustrankaIDrugi_1">LUX STAR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LUX STAR jednostavno društvo s ograničenom odgovornošću za usluge i trgovinu, OIB 64268281460, Ulica Dragutina Lambla 3, 48260 Križevci</izvorni_sadrzaj>
    <derivirana_varijabla naziv="DomainObject.Predmet.ProtustrankaIDrugiAdressOIB_1">LUX STAR jednostavno društvo s ograničenom odgovornošću za usluge i trgovinu, OIB 64268281460, Ulica Dragutina Lambla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 STAR jednostavno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LUX STAR jednostavno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LUX STAR jednostavno društvo s ograničenom odgovornošću za usluge i trgovinu, OIB 64268281460, Ulica Dragutina Lambla 3,48260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LUX STAR jednostavno društvo s ograničenom odgovornošću za usluge i trgovinu, OIB 64268281460, Ulica Dragutina Lambla 3,48260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72067-5B70-4BC3-8516-F748F4EA5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2543</properties:Characters>
  <properties:Lines>82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2017-03-02T07:05:00Z</cp:lastPrinted>
  <dcterms:modified xmlns:xsi="http://www.w3.org/2001/XMLSchema-instance" xsi:type="dcterms:W3CDTF">2017-03-02T07:05:00Z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