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c534" w14:paraId="62ac534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771D70">
        <w:rPr>
          <w:lang w:eastAsia="en-US"/>
        </w:rPr>
        <w:t>6237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2649DE" w:rsidRPr="00290E37">
        <w:t xml:space="preserve">FINA, </w:t>
      </w:r>
      <w:proofErr w:type="spellStart"/>
      <w:r w:rsidR="002649DE" w:rsidRPr="00290E37">
        <w:t>RC</w:t>
      </w:r>
      <w:proofErr w:type="spellEnd"/>
      <w:r w:rsidR="002649DE" w:rsidRPr="00290E37">
        <w:t xml:space="preserve"> </w:t>
      </w:r>
      <w:proofErr w:type="spellStart"/>
      <w:r w:rsidR="002649DE" w:rsidRPr="00290E37">
        <w:t>ZAGREB</w:t>
      </w:r>
      <w:proofErr w:type="spellEnd"/>
      <w:r w:rsidR="002649DE" w:rsidRPr="00290E37">
        <w:t xml:space="preserve">, Podružnica Zagreb, </w:t>
      </w:r>
      <w:r w:rsidR="002649DE" w:rsidRPr="002649DE">
        <w:t>85821130368</w:t>
      </w:r>
      <w:r w:rsidR="002649DE">
        <w:t xml:space="preserve">, </w:t>
      </w:r>
      <w:r w:rsidR="002649DE" w:rsidRPr="00290E37">
        <w:t xml:space="preserve">Trg svibanjskih žrtava 1995. 1, Zagreb, </w:t>
      </w:r>
      <w:r w:rsidR="002649DE">
        <w:t>za</w:t>
      </w:r>
      <w:r w:rsidR="002649DE" w:rsidRPr="00290E37">
        <w:t xml:space="preserve"> otvaranje stečajnog postupka nad dužnikom </w:t>
      </w:r>
      <w:proofErr w:type="spellStart"/>
      <w:r w:rsidR="002649DE" w:rsidRPr="00736D1E">
        <w:t>NIPROS</w:t>
      </w:r>
      <w:proofErr w:type="spellEnd"/>
      <w:r w:rsidR="002649DE" w:rsidRPr="00736D1E">
        <w:t xml:space="preserve"> d.o.o. za trgovinu i proizvodnju, uvoz-izvoz,</w:t>
      </w:r>
      <w:r w:rsidR="002649DE">
        <w:t xml:space="preserve"> Zagreb, Rokov </w:t>
      </w:r>
      <w:proofErr w:type="spellStart"/>
      <w:r w:rsidR="002649DE">
        <w:t>Privoj</w:t>
      </w:r>
      <w:proofErr w:type="spellEnd"/>
      <w:r w:rsidR="002649DE">
        <w:t xml:space="preserve"> 8,</w:t>
      </w:r>
      <w:r w:rsidR="002649DE" w:rsidRPr="00736D1E">
        <w:t xml:space="preserve"> </w:t>
      </w:r>
      <w:proofErr w:type="spellStart"/>
      <w:r w:rsidR="002649DE" w:rsidRPr="00736D1E">
        <w:t>MBS</w:t>
      </w:r>
      <w:proofErr w:type="spellEnd"/>
      <w:r w:rsidR="002649DE" w:rsidRPr="00736D1E">
        <w:t xml:space="preserve">: 080152510, </w:t>
      </w:r>
      <w:proofErr w:type="spellStart"/>
      <w:r w:rsidR="002649DE" w:rsidRPr="00736D1E">
        <w:t>OIB</w:t>
      </w:r>
      <w:proofErr w:type="spellEnd"/>
      <w:r w:rsidR="002649DE" w:rsidRPr="00736D1E">
        <w:t>: 15508004679</w:t>
      </w:r>
      <w:r w:rsidR="00C6000B" w:rsidRPr="00462B12">
        <w:t xml:space="preserve">, </w:t>
      </w:r>
      <w:r w:rsidR="002649DE">
        <w:t>24. travnja 2018.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proofErr w:type="spellStart"/>
      <w:r w:rsidR="002649DE" w:rsidRPr="00736D1E">
        <w:t>NIPROS</w:t>
      </w:r>
      <w:proofErr w:type="spellEnd"/>
      <w:r w:rsidR="002649DE" w:rsidRPr="00736D1E">
        <w:t xml:space="preserve"> d.o.o. za trgovinu i proizvodnju, uvoz-izvoz,</w:t>
      </w:r>
      <w:r w:rsidR="002649DE">
        <w:t xml:space="preserve"> Zagreb, Rokov </w:t>
      </w:r>
      <w:proofErr w:type="spellStart"/>
      <w:r w:rsidR="002649DE">
        <w:t>Privoj</w:t>
      </w:r>
      <w:proofErr w:type="spellEnd"/>
      <w:r w:rsidR="002649DE">
        <w:t xml:space="preserve"> 8,</w:t>
      </w:r>
      <w:r w:rsidR="002649DE" w:rsidRPr="00736D1E">
        <w:t xml:space="preserve"> </w:t>
      </w:r>
      <w:proofErr w:type="spellStart"/>
      <w:r w:rsidR="002649DE" w:rsidRPr="00736D1E">
        <w:t>MBS</w:t>
      </w:r>
      <w:proofErr w:type="spellEnd"/>
      <w:r w:rsidR="002649DE" w:rsidRPr="00736D1E">
        <w:t xml:space="preserve">: 080152510, </w:t>
      </w:r>
      <w:proofErr w:type="spellStart"/>
      <w:r w:rsidR="002649DE" w:rsidRPr="00736D1E">
        <w:t>OIB</w:t>
      </w:r>
      <w:proofErr w:type="spellEnd"/>
      <w:r w:rsidR="002649DE" w:rsidRPr="00736D1E">
        <w:t>: 15508004679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B36002" w:rsidP="00B36002" w:rsidR="00B36002" w:rsidRPr="00B36002">
      <w:pPr>
        <w:ind w:firstLine="708"/>
        <w:jc w:val="both"/>
      </w:pPr>
      <w:r w:rsidRPr="00B36002">
        <w:t xml:space="preserve">Nakon podnošenja prijedloga </w:t>
      </w:r>
      <w:r w:rsidR="00DC1BC8">
        <w:t xml:space="preserve">za provođenje stečajnog postupka </w:t>
      </w:r>
      <w:r>
        <w:t>iz</w:t>
      </w:r>
      <w:r w:rsidRPr="00B36002">
        <w:t xml:space="preserve"> potvrde FINA-e od </w:t>
      </w:r>
      <w:r w:rsidR="00EB5214">
        <w:t>23. travnja 2018.</w:t>
      </w:r>
      <w:r w:rsidRPr="00B36002">
        <w:t xml:space="preserve"> iz koje proizlazi da dužnik na dan izdavanja potvrde ima 0 dana neprekidne blokade te da nepodmirene obveze na dan izdavanja potvrde iznose 0 kn.</w:t>
      </w:r>
    </w:p>
    <w:p w:rsidRDefault="00C95F44" w:rsidP="00B36002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2649DE">
        <w:t>24. travnja 2018.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EB268C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6000B" w:rsidP="00EB268C" w:rsidR="00C6000B"/>
    <w:p w:rsidRDefault="00EB268C" w:rsidR="00EB268C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EB268C" w:rsidR="00EB268C" w:rsidRPr="000504A6">
      <w:r>
        <w:tab/>
        <w:t xml:space="preserve">      </w:t>
      </w:r>
      <w:r w:rsidRPr="000E6531">
        <w:t>Ivana Stampf</w:t>
      </w:r>
    </w:p>
    <w:p w:rsidRDefault="00EB268C" w:rsidP="00EB268C" w:rsidR="00EB268C" w:rsidRPr="001A23D7"/>
    <w:sectPr w:rsidSect="00F224E7" w:rsidR="00EB268C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0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B36002">
      <w:rPr>
        <w:sz w:val="22"/>
        <w:szCs w:val="22"/>
      </w:rPr>
      <w:t>5047</w:t>
    </w:r>
    <w:r w:rsidR="002069CA" w:rsidRPr="003748ED">
      <w:t>/1</w:t>
    </w:r>
    <w:r w:rsidR="00507326">
      <w:t>6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A66A6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649DE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326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71D70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36002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1BC8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B268C"/>
    <w:rsid w:val="00EB5214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A5E17"/>
    <w:rsid w:val="00FA689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2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6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6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6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6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2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6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6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6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6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6237</izvorni_sadrzaj>
    <derivirana_varijabla naziv="DomainObject.Predmet.Broj_1">6237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St-6237/2016</izvorni_sadrzaj>
    <derivirana_varijabla naziv="DomainObject.Predmet.OznakaBroj_1">St-6237/2016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NIPROS d.o.o.</izvorni_sadrzaj>
    <derivirana_varijabla naziv="DomainObject.Predmet.ProtustrankaFormated_1">  NIPROS d.o.o.</derivirana_varijabla>
  </DomainObject.Predmet.ProtustrankaFormated>
  <DomainObject.Predmet.ProtustrankaFormatedOIB>
    <izvorni_sadrzaj>  NIPROS d.o.o., OIB 15508004679</izvorni_sadrzaj>
    <derivirana_varijabla naziv="DomainObject.Predmet.ProtustrankaFormatedOIB_1">  NIPROS d.o.o., OIB 15508004679</derivirana_varijabla>
  </DomainObject.Predmet.ProtustrankaFormatedOIB>
  <DomainObject.Predmet.ProtustrankaFormatedWithAdress>
    <izvorni_sadrzaj> NIPROS d.o.o., Rokov Perivoj 8, 10000 Zagreb</izvorni_sadrzaj>
    <derivirana_varijabla naziv="DomainObject.Predmet.ProtustrankaFormatedWithAdress_1"> NIPROS d.o.o., Rokov Perivoj 8, 10000 Zagreb</derivirana_varijabla>
  </DomainObject.Predmet.ProtustrankaFormatedWithAdress>
  <DomainObject.Predmet.ProtustrankaFormatedWithAdressOIB>
    <izvorni_sadrzaj> NIPROS d.o.o., OIB 15508004679, Rokov Perivoj 8, 10000 Zagreb</izvorni_sadrzaj>
    <derivirana_varijabla naziv="DomainObject.Predmet.ProtustrankaFormatedWithAdressOIB_1"> NIPROS d.o.o., OIB 15508004679, Rokov Perivoj 8, 10000 Zagreb</derivirana_varijabla>
  </DomainObject.Predmet.ProtustrankaFormatedWithAdressOIB>
  <DomainObject.Predmet.ProtustrankaWithAdress>
    <izvorni_sadrzaj>NIPROS d.o.o. Rokov Perivoj 8, 10000 Zagreb</izvorni_sadrzaj>
    <derivirana_varijabla naziv="DomainObject.Predmet.ProtustrankaWithAdress_1">NIPROS d.o.o. Rokov Perivoj 8, 10000 Zagreb</derivirana_varijabla>
  </DomainObject.Predmet.ProtustrankaWithAdress>
  <DomainObject.Predmet.ProtustrankaWithAdressOIB>
    <izvorni_sadrzaj>NIPROS d.o.o., OIB 15508004679, Rokov Perivoj 8, 10000 Zagreb</izvorni_sadrzaj>
    <derivirana_varijabla naziv="DomainObject.Predmet.ProtustrankaWithAdressOIB_1">NIPROS d.o.o., OIB 15508004679, Rokov Perivoj 8, 10000 Zagreb</derivirana_varijabla>
  </DomainObject.Predmet.ProtustrankaWithAdressOIB>
  <DomainObject.Predmet.ProtustrankaNazivFormated>
    <izvorni_sadrzaj>NIPROS d.o.o.</izvorni_sadrzaj>
    <derivirana_varijabla naziv="DomainObject.Predmet.ProtustrankaNazivFormated_1">NIPROS d.o.o.</derivirana_varijabla>
  </DomainObject.Predmet.ProtustrankaNazivFormated>
  <DomainObject.Predmet.ProtustrankaNazivFormatedOIB>
    <izvorni_sadrzaj>NIPROS d.o.o., OIB 15508004679</izvorni_sadrzaj>
    <derivirana_varijabla naziv="DomainObject.Predmet.ProtustrankaNazivFormatedOIB_1">NIPROS d.o.o., OIB 15508004679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NIPROS d.o.o.</item>
    </izvorni_sadrzaj>
    <derivirana_varijabla naziv="DomainObject.Predmet.ProtuStrankaListFormated_1">
      <item>NIPROS d.o.o.</item>
    </derivirana_varijabla>
  </DomainObject.Predmet.ProtuStrankaListFormated>
  <DomainObject.Predmet.ProtuStrankaListFormatedOIB>
    <izvorni_sadrzaj>
      <item>NIPROS d.o.o., OIB 15508004679</item>
    </izvorni_sadrzaj>
    <derivirana_varijabla naziv="DomainObject.Predmet.ProtuStrankaListFormatedOIB_1">
      <item>NIPROS d.o.o., OIB 15508004679</item>
    </derivirana_varijabla>
  </DomainObject.Predmet.ProtuStrankaListFormatedOIB>
  <DomainObject.Predmet.ProtuStrankaListFormatedWithAdress>
    <izvorni_sadrzaj>
      <item>NIPROS d.o.o., Rokov Perivoj 8, 10000 Zagreb</item>
    </izvorni_sadrzaj>
    <derivirana_varijabla naziv="DomainObject.Predmet.ProtuStrankaListFormatedWithAdress_1">
      <item>NIPROS d.o.o., Rokov Perivoj 8, 10000 Zagreb</item>
    </derivirana_varijabla>
  </DomainObject.Predmet.ProtuStrankaListFormatedWithAdress>
  <DomainObject.Predmet.ProtuStrankaListFormatedWithAdressOIB>
    <izvorni_sadrzaj>
      <item>NIPROS d.o.o., OIB 15508004679, Rokov Perivoj 8, 10000 Zagreb</item>
    </izvorni_sadrzaj>
    <derivirana_varijabla naziv="DomainObject.Predmet.ProtuStrankaListFormatedWithAdressOIB_1">
      <item>NIPROS d.o.o., OIB 15508004679, Rokov Perivoj 8, 10000 Zagreb</item>
    </derivirana_varijabla>
  </DomainObject.Predmet.ProtuStrankaListFormatedWithAdressOIB>
  <DomainObject.Predmet.ProtuStrankaListNazivFormated>
    <izvorni_sadrzaj>
      <item>NIPROS d.o.o.</item>
    </izvorni_sadrzaj>
    <derivirana_varijabla naziv="DomainObject.Predmet.ProtuStrankaListNazivFormated_1">
      <item>NIPROS d.o.o.</item>
    </derivirana_varijabla>
  </DomainObject.Predmet.ProtuStrankaListNazivFormated>
  <DomainObject.Predmet.ProtuStrankaListNazivFormatedOIB>
    <izvorni_sadrzaj>
      <item>NIPROS d.o.o., OIB 15508004679</item>
    </izvorni_sadrzaj>
    <derivirana_varijabla naziv="DomainObject.Predmet.ProtuStrankaListNazivFormatedOIB_1">
      <item>NIPROS d.o.o., OIB 15508004679</item>
    </derivirana_varijabla>
  </DomainObject.Predmet.ProtuStrankaListNazivFormatedOIB>
  <DomainObject.Predmet.OstaliListFormated>
    <izvorni_sadrzaj>
      <item>SANDA MARIĆ ŽAJA</item>
    </izvorni_sadrzaj>
    <derivirana_varijabla naziv="DomainObject.Predmet.OstaliListFormated_1">
      <item>SANDA MARIĆ ŽAJA</item>
    </derivirana_varijabla>
  </DomainObject.Predmet.OstaliListFormated>
  <DomainObject.Predmet.OstaliListFormatedOIB>
    <izvorni_sadrzaj>
      <item>SANDA MARIĆ ŽAJA, OIB 83766209155</item>
    </izvorni_sadrzaj>
    <derivirana_varijabla naziv="DomainObject.Predmet.OstaliListFormatedOIB_1">
      <item>SANDA MARIĆ ŽAJA, OIB 83766209155</item>
    </derivirana_varijabla>
  </DomainObject.Predmet.OstaliListFormatedOIB>
  <DomainObject.Predmet.OstaliListFormatedWithAdress>
    <izvorni_sadrzaj>
      <item>SANDA MARIĆ ŽAJA, Rokov Perivoj 8, 10000 Zagreb</item>
    </izvorni_sadrzaj>
    <derivirana_varijabla naziv="DomainObject.Predmet.OstaliListFormatedWithAdress_1">
      <item>SANDA MARIĆ ŽAJA, Rokov Perivoj 8, 10000 Zagreb</item>
    </derivirana_varijabla>
  </DomainObject.Predmet.OstaliListFormatedWithAdress>
  <DomainObject.Predmet.OstaliListFormatedWithAdressOIB>
    <izvorni_sadrzaj>
      <item>SANDA MARIĆ ŽAJA, OIB 83766209155, Rokov Perivoj 8, 10000 Zagreb</item>
    </izvorni_sadrzaj>
    <derivirana_varijabla naziv="DomainObject.Predmet.OstaliListFormatedWithAdressOIB_1">
      <item>SANDA MARIĆ ŽAJA, OIB 83766209155, Rokov Perivoj 8, 10000 Zagreb</item>
    </derivirana_varijabla>
  </DomainObject.Predmet.OstaliListFormatedWithAdressOIB>
  <DomainObject.Predmet.OstaliListNazivFormated>
    <izvorni_sadrzaj>
      <item>SANDA MARIĆ ŽAJA</item>
    </izvorni_sadrzaj>
    <derivirana_varijabla naziv="DomainObject.Predmet.OstaliListNazivFormated_1">
      <item>SANDA MARIĆ ŽAJA</item>
    </derivirana_varijabla>
  </DomainObject.Predmet.OstaliListNazivFormated>
  <DomainObject.Predmet.OstaliListNazivFormatedOIB>
    <izvorni_sadrzaj>
      <item>SANDA MARIĆ ŽAJA, OIB 83766209155</item>
    </izvorni_sadrzaj>
    <derivirana_varijabla naziv="DomainObject.Predmet.OstaliListNazivFormatedOIB_1">
      <item>SANDA MARIĆ ŽAJA, OIB 83766209155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NIPROS d.o.o.</izvorni_sadrzaj>
    <derivirana_varijabla naziv="DomainObject.Predmet.ProtustrankaIDrugi_1">NIPROS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NIPROS d.o.o., OIB 15508004679, Rokov Perivoj 8, 10000 Zagreb</izvorni_sadrzaj>
    <derivirana_varijabla naziv="DomainObject.Predmet.ProtustrankaIDrugiAdressOIB_1">NIPROS d.o.o., OIB 15508004679, Rokov Perivoj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NIPROS d.o.o.</item>
      <item>SANDA MARIĆ ŽAJA</item>
    </izvorni_sadrzaj>
    <derivirana_varijabla naziv="DomainObject.Predmet.SudioniciListNaziv_1">
      <item>FINA Regionalni centar Zagreb</item>
      <item>NIPROS d.o.o.</item>
      <item>SANDA MARIĆ ŽAJA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NIPROS d.o.o., OIB 15508004679, Rokov Perivoj 8,10000 Zagreb</item>
      <item>SANDA MARIĆ ŽAJA, OIB 83766209155, Rokov Perivoj 8,10000 Zagreb</item>
    </izvorni_sadrzaj>
    <derivirana_varijabla naziv="DomainObject.Predmet.SudioniciListAdressOIB_1">
      <item>FINA Regionalni centar Zagreb, OIB 85821130368, Trg svibanjskih žrtava 1995. Br. 1,10000 Zagreb</item>
      <item>NIPROS d.o.o., OIB 15508004679, Rokov Perivoj 8,10000 Zagreb</item>
      <item>SANDA MARIĆ ŽAJA, OIB 83766209155, Rokov Perivoj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15508004679</item>
      <item>, OIB 83766209155</item>
    </izvorni_sadrzaj>
    <derivirana_varijabla naziv="DomainObject.Predmet.SudioniciListNazivOIB_1">
      <item>, OIB 85821130368</item>
      <item>, OIB 15508004679</item>
      <item>, OIB 83766209155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F8366B-B59B-4F14-B080-6B1267239B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238</properties:Words>
  <properties:Characters>1179</properties:Characters>
  <properties:Lines>42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2018-04-23T10:57:00Z</dcterms:created>
  <dc:creator>Jelena</dc:creator>
  <cp:lastModifiedBy>Ivana Stampf</cp:lastModifiedBy>
  <cp:lastPrinted>2018-04-23T10:58:00Z</cp:lastPrinted>
  <dcterms:modified xmlns:xsi="http://www.w3.org/2001/XMLSchema-instance" xsi:type="dcterms:W3CDTF">2018-04-24T07:08:00Z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(4 St-6237-16 rj OBUSTAVA prijedlog nije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