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acf6" w14:paraId="9c8acf6" w:rsidRDefault="00133015" w:rsidP="00CA48EA" w:rsidR="00AC4892" w:rsidRPr="0098207F">
      <w:pPr>
        <w:ind w:firstLine="708"/>
        <w:jc w:val="center"/>
        <w15:collapsed w:val="false"/>
        <w:rPr>
          <w:b/>
          <w:sz w:val="4"/>
          <w:szCs w:val="4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CA48EA">
        <w:rPr>
          <w:lang w:val="hr-HR"/>
        </w:rPr>
        <w:t>2813/15</w:t>
      </w: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A48EA">
        <w:rPr>
          <w:lang w:val="hr-HR"/>
        </w:rPr>
        <w:t>CENTAR ZA UNAPREĐENJE ZDRAVLJA, SUSTAVNO TJELESNO VJEŽBANJE, PLES I EDUKACIJU DOLCE VITA, Split, Ulica Slobode 39, OIB: 77796403043,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CA48EA">
        <w:rPr>
          <w:lang w:val="hr-HR"/>
        </w:rPr>
        <w:t>27. prosinca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23706F">
        <w:rPr>
          <w:lang w:val="hr-HR"/>
        </w:rPr>
        <w:t xml:space="preserve"> </w:t>
      </w:r>
      <w:r w:rsidR="00CA48EA">
        <w:rPr>
          <w:lang w:val="hr-HR"/>
        </w:rPr>
        <w:t xml:space="preserve">CENTAR ZA UNAPREĐENJE ZDRAVLJA, SUSTAVNO TJELESNO VJEŽBANJE, PLES I EDUKACIJU DOLCE VITA, Split, Ulica Slobode 39, OIB: 77796403043.  </w:t>
      </w:r>
      <w:r>
        <w:rPr>
          <w:lang w:val="hr-HR"/>
        </w:rPr>
        <w:t xml:space="preserve">Skraćeni stečajni postupak je otvoren dana </w:t>
      </w:r>
      <w:r w:rsidR="00671B2C">
        <w:rPr>
          <w:lang w:val="hr-HR"/>
        </w:rPr>
        <w:t xml:space="preserve"> </w:t>
      </w:r>
      <w:r w:rsidR="00CA48EA">
        <w:rPr>
          <w:lang w:val="hr-HR"/>
        </w:rPr>
        <w:t>27. prosinca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CA48EA">
        <w:rPr>
          <w:lang w:val="hr-HR"/>
        </w:rPr>
        <w:t>10:30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CA48EA" w:rsidP="00CA48EA" w:rsidR="00CA48EA">
      <w:r>
        <w:rPr>
          <w:lang w:val="hr-HR"/>
        </w:rPr>
        <w:tab/>
      </w:r>
      <w:r w:rsidR="00634348">
        <w:rPr>
          <w:lang w:val="hr-HR"/>
        </w:rPr>
        <w:t>II. Za stečajnog upravitelja imenuje se</w:t>
      </w:r>
      <w:r w:rsidR="00671B2C">
        <w:t xml:space="preserve"> </w:t>
      </w:r>
      <w:proofErr w:type="spellStart"/>
      <w:r>
        <w:t>Maroje</w:t>
      </w:r>
      <w:proofErr w:type="spellEnd"/>
      <w:r>
        <w:t xml:space="preserve"> </w:t>
      </w:r>
      <w:proofErr w:type="spellStart"/>
      <w:r>
        <w:t>Raguž</w:t>
      </w:r>
      <w:proofErr w:type="spellEnd"/>
      <w:r>
        <w:t xml:space="preserve">, dipl. </w:t>
      </w:r>
      <w:proofErr w:type="spellStart"/>
      <w:proofErr w:type="gramStart"/>
      <w:r>
        <w:t>ekonomist</w:t>
      </w:r>
      <w:proofErr w:type="spellEnd"/>
      <w:proofErr w:type="gram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Zagreba</w:t>
      </w:r>
      <w:proofErr w:type="spellEnd"/>
      <w:r>
        <w:t xml:space="preserve">, </w:t>
      </w:r>
      <w:r>
        <w:tab/>
      </w:r>
      <w:proofErr w:type="spellStart"/>
      <w:r>
        <w:t>Badalićeva</w:t>
      </w:r>
      <w:proofErr w:type="spellEnd"/>
      <w:r>
        <w:t xml:space="preserve"> 21, OIB: 15457175002. </w:t>
      </w:r>
    </w:p>
    <w:p w:rsidRDefault="000F793D" w:rsidP="00E14AE2" w:rsidR="000F793D">
      <w:pPr>
        <w:ind w:left="708"/>
        <w:jc w:val="both"/>
      </w:pPr>
    </w:p>
    <w:p w:rsidRDefault="00634348" w:rsidP="00E14AE2" w:rsidR="000F793D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CA48EA">
        <w:rPr>
          <w:lang w:val="hr-HR"/>
        </w:rPr>
        <w:t xml:space="preserve"> CENTAR ZA UNAPREĐENJE ZDRAVLJA, SUSTAVNO TJELESNO VJEŽBANJE, PLES I EDUKACIJU DOLCE VITA, Split, Ulica Slobode 39, OIB: 77796403043.</w:t>
      </w:r>
    </w:p>
    <w:p w:rsidRDefault="0098207F" w:rsidP="00E14AE2" w:rsidR="0098207F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CA48EA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CA48EA">
        <w:rPr>
          <w:lang w:val="hr-HR"/>
        </w:rPr>
        <w:t>18. prosinca</w:t>
      </w:r>
      <w:r w:rsidR="0023706F">
        <w:rPr>
          <w:lang w:val="hr-HR"/>
        </w:rPr>
        <w:t xml:space="preserve"> 201</w:t>
      </w:r>
      <w:r w:rsidR="00CA48EA">
        <w:rPr>
          <w:lang w:val="hr-HR"/>
        </w:rPr>
        <w:t>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CA48EA" w:rsidRPr="00CA48EA">
        <w:rPr>
          <w:lang w:val="hr-HR"/>
        </w:rPr>
        <w:t xml:space="preserve"> </w:t>
      </w:r>
      <w:r w:rsidR="00CA48EA">
        <w:rPr>
          <w:lang w:val="hr-HR"/>
        </w:rPr>
        <w:t>CENTAR ZA UNAPREĐENJE ZDRAVLJA, SUSTAVNO TJELESNO VJEŽBANJE, PLES I EDUKACIJU DOLCE VITA, Split, Ulica Slobode 39, OIB: 77796403043.</w:t>
      </w:r>
    </w:p>
    <w:p w:rsidRDefault="000F793D" w:rsidP="00E14AE2" w:rsidR="000F793D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CA48EA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A48EA">
        <w:rPr>
          <w:lang w:val="hr-HR"/>
        </w:rPr>
        <w:t>371</w:t>
      </w:r>
      <w:r>
        <w:rPr>
          <w:lang w:val="hr-HR"/>
        </w:rPr>
        <w:t xml:space="preserve"> dan, u ukupnom iznosu od</w:t>
      </w:r>
      <w:r w:rsidR="0023706F">
        <w:rPr>
          <w:lang w:val="hr-HR"/>
        </w:rPr>
        <w:t xml:space="preserve"> </w:t>
      </w:r>
      <w:r w:rsidR="00CA48EA">
        <w:rPr>
          <w:lang w:val="hr-HR"/>
        </w:rPr>
        <w:t>17.571,44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  <w:r w:rsidR="00CA48EA">
        <w:rPr>
          <w:lang w:val="hr-HR"/>
        </w:rPr>
        <w:t xml:space="preserve"> Prema podacima FINE od 21. studenog 2017.g. i to potvrde o blokadi računa i novčanih sredstava dužnika i potvrde o neizvršenim osnovama za plaćanje proizlazi da je </w:t>
      </w:r>
      <w:r w:rsidR="00CA48EA">
        <w:rPr>
          <w:lang w:val="hr-HR"/>
        </w:rPr>
        <w:lastRenderedPageBreak/>
        <w:t xml:space="preserve">evidentirano 1182 dana neprekidne blokade, odnosno ukupno 180 dana blokade u prethodnih 6 mjeseci zbog nepodmirenih osnova za plaćanje evidentiranih u očevidniku osnova za plaćanja koje da iznose 20.263,49 kn. 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CA48EA">
        <w:rPr>
          <w:lang w:val="hr-HR"/>
        </w:rPr>
        <w:t>7. studenog</w:t>
      </w:r>
      <w:r w:rsidR="006D62E5" w:rsidRPr="0098207F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CA48EA">
        <w:rPr>
          <w:lang w:val="hr-HR"/>
        </w:rPr>
        <w:t>27. prosinca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98207F" w:rsidR="00664952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5745D6" w:rsidP="00641FD6" w:rsidR="005745D6" w:rsidRPr="005745D6"/>
    <w:p w:rsidRDefault="00CA48EA" w:rsidP="005745D6" w:rsidR="00CA48EA">
      <w:pPr>
        <w:jc w:val="both"/>
        <w:rPr>
          <w:lang w:val="hr-HR"/>
        </w:rPr>
      </w:pPr>
    </w:p>
    <w:p w:rsidRDefault="00CA48EA" w:rsidP="005745D6" w:rsidR="00CA48EA">
      <w:pPr>
        <w:jc w:val="both"/>
        <w:rPr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0F793D" w:rsidP="00D4027A" w:rsidR="000F793D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CB2322">
        <w:rPr>
          <w:lang w:val="hr-HR"/>
        </w:rPr>
        <w:t>8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452" w:rsidP="003734BE" w:rsidR="00B85452">
      <w:r>
        <w:separator/>
      </w:r>
    </w:p>
  </w:endnote>
  <w:endnote w:id="0" w:type="continuationSeparator">
    <w:p w:rsidRDefault="00B85452" w:rsidP="003734BE" w:rsidR="00B85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452" w:rsidP="003734BE" w:rsidR="00B85452">
      <w:r>
        <w:separator/>
      </w:r>
    </w:p>
  </w:footnote>
  <w:footnote w:id="0" w:type="continuationSeparator">
    <w:p w:rsidRDefault="00B85452" w:rsidP="003734BE" w:rsidR="00B85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D74C3" w:rsidRPr="004D74C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CB2322">
      <w:t>2813/15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0F793D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06F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D74C3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07D8"/>
    <w:rsid w:val="00B02B3D"/>
    <w:rsid w:val="00B104F3"/>
    <w:rsid w:val="00B347F0"/>
    <w:rsid w:val="00B37DA8"/>
    <w:rsid w:val="00B46399"/>
    <w:rsid w:val="00B502D3"/>
    <w:rsid w:val="00B6615F"/>
    <w:rsid w:val="00B85452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A48EA"/>
    <w:rsid w:val="00CB2322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4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4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74C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74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74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4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4C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74C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74C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74C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2813</izvorni_sadrzaj>
    <derivirana_varijabla naziv="DomainObject.Predmet.Broj_1">2813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St-2813/2015</izvorni_sadrzaj>
    <derivirana_varijabla naziv="DomainObject.Predmet.OznakaBroj_1">St-2813/2015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UNAPREĐENJE ZDRAVLJA, SUSTAVNO TJELESNO VJEŽBANJE, PLES I EDUKACIJU DOLCE VITA</izvorni_sadrzaj>
    <derivirana_varijabla naziv="DomainObject.Predmet.ProtustrankaFormated_1">  CENTAR ZA UNAPREĐENJE ZDRAVLJA, SUSTAVNO TJELESNO VJEŽBANJE, PLES I EDUKACIJU DOLCE VITA</derivirana_varijabla>
  </DomainObject.Predmet.ProtustrankaFormated>
  <DomainObject.Predmet.ProtustrankaFormatedOIB>
    <izvorni_sadrzaj>  CENTAR ZA UNAPREĐENJE ZDRAVLJA, SUSTAVNO TJELESNO VJEŽBANJE, PLES I EDUKACIJU DOLCE VITA, OIB 77796403043</izvorni_sadrzaj>
    <derivirana_varijabla naziv="DomainObject.Predmet.ProtustrankaFormatedOIB_1">  CENTAR ZA UNAPREĐENJE ZDRAVLJA, SUSTAVNO TJELESNO VJEŽBANJE, PLES I EDUKACIJU DOLCE VITA, OIB 77796403043</derivirana_varijabla>
  </DomainObject.Predmet.ProtustrankaFormatedOIB>
  <DomainObject.Predmet.ProtustrankaFormatedWithAdress>
    <izvorni_sadrzaj> CENTAR ZA UNAPREĐENJE ZDRAVLJA, SUSTAVNO TJELESNO VJEŽBANJE, PLES I EDUKACIJU DOLCE VITA, Ulica slobode 39, 21000 Split</izvorni_sadrzaj>
    <derivirana_varijabla naziv="DomainObject.Predmet.ProtustrankaFormatedWithAdress_1"> CENTAR ZA UNAPREĐENJE ZDRAVLJA, SUSTAVNO TJELESNO VJEŽBANJE, PLES I EDUKACIJU DOLCE VITA, Ulica slobode 39, 21000 Split</derivirana_varijabla>
  </DomainObject.Predmet.ProtustrankaFormatedWithAdress>
  <DomainObject.Predmet.ProtustrankaFormatedWithAdressOIB>
    <izvorni_sadrzaj> CENTAR ZA UNAPREĐENJE ZDRAVLJA, SUSTAVNO TJELESNO VJEŽBANJE, PLES I EDUKACIJU DOLCE VITA, OIB 77796403043, Ulica slobode 39, 21000 Split</izvorni_sadrzaj>
    <derivirana_varijabla naziv="DomainObject.Predmet.ProtustrankaFormatedWithAdressOIB_1"> CENTAR ZA UNAPREĐENJE ZDRAVLJA, SUSTAVNO TJELESNO VJEŽBANJE, PLES I EDUKACIJU DOLCE VITA, OIB 77796403043, Ulica slobode 39, 21000 Split</derivirana_varijabla>
  </DomainObject.Predmet.ProtustrankaFormatedWithAdressOIB>
  <DomainObject.Predmet.ProtustrankaWithAdress>
    <izvorni_sadrzaj>CENTAR ZA UNAPREĐENJE ZDRAVLJA, SUSTAVNO TJELESNO VJEŽBANJE, PLES I EDUKACIJU DOLCE VITA Ulica slobode 39, 21000 Split</izvorni_sadrzaj>
    <derivirana_varijabla naziv="DomainObject.Predmet.ProtustrankaWithAdress_1">CENTAR ZA UNAPREĐENJE ZDRAVLJA, SUSTAVNO TJELESNO VJEŽBANJE, PLES I EDUKACIJU DOLCE VITA Ulica slobode 39, 21000 Split</derivirana_varijabla>
  </DomainObject.Predmet.ProtustrankaWithAdress>
  <DomainObject.Predmet.ProtustrankaWithAdressOIB>
    <izvorni_sadrzaj>CENTAR ZA UNAPREĐENJE ZDRAVLJA, SUSTAVNO TJELESNO VJEŽBANJE, PLES I EDUKACIJU DOLCE VITA, OIB 77796403043, Ulica slobode 39, 21000 Split</izvorni_sadrzaj>
    <derivirana_varijabla naziv="DomainObject.Predmet.ProtustrankaWithAdressOIB_1">CENTAR ZA UNAPREĐENJE ZDRAVLJA, SUSTAVNO TJELESNO VJEŽBANJE, PLES I EDUKACIJU DOLCE VITA, OIB 77796403043, Ulica slobode 39, 21000 Split</derivirana_varijabla>
  </DomainObject.Predmet.ProtustrankaWithAdressOIB>
  <DomainObject.Predmet.ProtustrankaNazivFormated>
    <izvorni_sadrzaj>CENTAR ZA UNAPREĐENJE ZDRAVLJA, SUSTAVNO TJELESNO VJEŽBANJE, PLES I EDUKACIJU DOLCE VITA</izvorni_sadrzaj>
    <derivirana_varijabla naziv="DomainObject.Predmet.ProtustrankaNazivFormated_1">CENTAR ZA UNAPREĐENJE ZDRAVLJA, SUSTAVNO TJELESNO VJEŽBANJE, PLES I EDUKACIJU DOLCE VITA</derivirana_varijabla>
  </DomainObject.Predmet.ProtustrankaNazivFormated>
  <DomainObject.Predmet.ProtustrankaNazivFormatedOIB>
    <izvorni_sadrzaj>CENTAR ZA UNAPREĐENJE ZDRAVLJA, SUSTAVNO TJELESNO VJEŽBANJE, PLES I EDUKACIJU DOLCE VITA, OIB 77796403043</izvorni_sadrzaj>
    <derivirana_varijabla naziv="DomainObject.Predmet.ProtustrankaNazivFormatedOIB_1">CENTAR ZA UNAPREĐENJE ZDRAVLJA, SUSTAVNO TJELESNO VJEŽBANJE, PLES I EDUKACIJU DOLCE VITA, OIB 77796403043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17571.44</izvorni_sadrzaj>
    <derivirana_varijabla naziv="DomainObject.Predmet.TrenutnaVrijednost_1">17571.44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CENTAR ZA UNAPREĐENJE ZDRAVLJA, SUSTAVNO TJELESNO VJEŽBANJE, PLES I EDUKACIJU DOLCE VITA</item>
    </izvorni_sadrzaj>
    <derivirana_varijabla naziv="DomainObject.Predmet.ProtuStrankaListFormated_1">
      <item>CENTAR ZA UNAPREĐENJE ZDRAVLJA, SUSTAVNO TJELESNO VJEŽBANJE, PLES I EDUKACIJU DOLCE VITA</item>
    </derivirana_varijabla>
  </DomainObject.Predmet.ProtuStrankaListFormated>
  <DomainObject.Predmet.ProtuStrankaListFormatedOIB>
    <izvorni_sadrzaj>
      <item>CENTAR ZA UNAPREĐENJE ZDRAVLJA, SUSTAVNO TJELESNO VJEŽBANJE, PLES I EDUKACIJU DOLCE VITA, OIB 77796403043</item>
    </izvorni_sadrzaj>
    <derivirana_varijabla naziv="DomainObject.Predmet.ProtuStrankaListFormatedOIB_1">
      <item>CENTAR ZA UNAPREĐENJE ZDRAVLJA, SUSTAVNO TJELESNO VJEŽBANJE, PLES I EDUKACIJU DOLCE VITA, OIB 77796403043</item>
    </derivirana_varijabla>
  </DomainObject.Predmet.ProtuStrankaListFormatedOIB>
  <DomainObject.Predmet.ProtuStrankaListFormatedWithAdress>
    <izvorni_sadrzaj>
      <item>CENTAR ZA UNAPREĐENJE ZDRAVLJA, SUSTAVNO TJELESNO VJEŽBANJE, PLES I EDUKACIJU DOLCE VITA, Ulica slobode 39, 21000 Split</item>
    </izvorni_sadrzaj>
    <derivirana_varijabla naziv="DomainObject.Predmet.ProtuStrankaListFormatedWithAdress_1">
      <item>CENTAR ZA UNAPREĐENJE ZDRAVLJA, SUSTAVNO TJELESNO VJEŽBANJE, PLES I EDUKACIJU DOLCE VITA, Ulica slobode 39, 21000 Split</item>
    </derivirana_varijabla>
  </DomainObject.Predmet.ProtuStrankaListFormatedWithAdress>
  <DomainObject.Predmet.ProtuStrankaListFormatedWithAdressOIB>
    <izvorni_sadrzaj>
      <item>CENTAR ZA UNAPREĐENJE ZDRAVLJA, SUSTAVNO TJELESNO VJEŽBANJE, PLES I EDUKACIJU DOLCE VITA, OIB 77796403043, Ulica slobode 39, 21000 Split</item>
    </izvorni_sadrzaj>
    <derivirana_varijabla naziv="DomainObject.Predmet.ProtuStrankaListFormatedWithAdressOIB_1">
      <item>CENTAR ZA UNAPREĐENJE ZDRAVLJA, SUSTAVNO TJELESNO VJEŽBANJE, PLES I EDUKACIJU DOLCE VITA, OIB 77796403043, Ulica slobode 39, 21000 Split</item>
    </derivirana_varijabla>
  </DomainObject.Predmet.ProtuStrankaListFormatedWithAdressOIB>
  <DomainObject.Predmet.ProtuStrankaListNazivFormated>
    <izvorni_sadrzaj>
      <item>CENTAR ZA UNAPREĐENJE ZDRAVLJA, SUSTAVNO TJELESNO VJEŽBANJE, PLES I EDUKACIJU DOLCE VITA</item>
    </izvorni_sadrzaj>
    <derivirana_varijabla naziv="DomainObject.Predmet.ProtuStrankaListNazivFormated_1">
      <item>CENTAR ZA UNAPREĐENJE ZDRAVLJA, SUSTAVNO TJELESNO VJEŽBANJE, PLES I EDUKACIJU DOLCE VITA</item>
    </derivirana_varijabla>
  </DomainObject.Predmet.ProtuStrankaListNazivFormated>
  <DomainObject.Predmet.ProtuStrankaListNazivFormatedOIB>
    <izvorni_sadrzaj>
      <item>CENTAR ZA UNAPREĐENJE ZDRAVLJA, SUSTAVNO TJELESNO VJEŽBANJE, PLES I EDUKACIJU DOLCE VITA, OIB 77796403043</item>
    </izvorni_sadrzaj>
    <derivirana_varijabla naziv="DomainObject.Predmet.ProtuStrankaListNazivFormatedOIB_1">
      <item>CENTAR ZA UNAPREĐENJE ZDRAVLJA, SUSTAVNO TJELESNO VJEŽBANJE, PLES I EDUKACIJU DOLCE VITA, OIB 77796403043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CENTAR ZA UNAPREĐENJE ZDRAVLJA, SUSTAVNO TJELESNO VJEŽBANJE, PLES I EDUKACIJU DOLCE VITA</izvorni_sadrzaj>
    <derivirana_varijabla naziv="DomainObject.Predmet.ProtustrankaIDrugi_1">CENTAR ZA UNAPREĐENJE ZDRAVLJA, SUSTAVNO TJELESNO VJEŽBANJE, PLES I EDUKACIJU DOLCE VITA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CENTAR ZA UNAPREĐENJE ZDRAVLJA, SUSTAVNO TJELESNO VJEŽBANJE, PLES I EDUKACIJU DOLCE VITA, OIB 77796403043, Ulica slobode 39, 21000 Split</izvorni_sadrzaj>
    <derivirana_varijabla naziv="DomainObject.Predmet.ProtustrankaIDrugiAdressOIB_1">CENTAR ZA UNAPREĐENJE ZDRAVLJA, SUSTAVNO TJELESNO VJEŽBANJE, PLES I EDUKACIJU DOLCE VITA, OIB 77796403043, Ulica slobode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UNAPREĐENJE ZDRAVLJA, SUSTAVNO TJELESNO VJEŽBANJE, PLES I EDUKACIJU DOLCE VITA</item>
      <item>FINANCIJSKA AGENCIJA, RC SPLIT</item>
    </izvorni_sadrzaj>
    <derivirana_varijabla naziv="DomainObject.Predmet.SudioniciListNaziv_1">
      <item>CENTAR ZA UNAPREĐENJE ZDRAVLJA, SUSTAVNO TJELESNO VJEŽBANJE, PLES I EDUKACIJU DOLCE VITA</item>
      <item>FINANCIJSKA AGENCIJA, RC SPLIT</item>
    </derivirana_varijabla>
  </DomainObject.Predmet.SudioniciListNaziv>
  <DomainObject.Predmet.SudioniciListAdressOIB>
    <izvorni_sadrzaj>
      <item>CENTAR ZA UNAPREĐENJE ZDRAVLJA, SUSTAVNO TJELESNO VJEŽBANJE, PLES I EDUKACIJU DOLCE VITA, OIB 77796403043, Ulica slobode 39,21000 Split</item>
      <item>FINANCIJSKA AGENCIJA, RC SPLIT, OIB 85821130368, Mažuranićevo šetalište 24 b,21000 Split</item>
    </izvorni_sadrzaj>
    <derivirana_varijabla naziv="DomainObject.Predmet.SudioniciListAdressOIB_1">
      <item>CENTAR ZA UNAPREĐENJE ZDRAVLJA, SUSTAVNO TJELESNO VJEŽBANJE, PLES I EDUKACIJU DOLCE VITA, OIB 77796403043, Ulica slobode 39,21000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77796403043</item>
      <item>, OIB 85821130368</item>
    </izvorni_sadrzaj>
    <derivirana_varijabla naziv="DomainObject.Predmet.SudioniciListNazivOIB_1">
      <item>, OIB 77796403043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450F0-4925-41ED-B067-2FA000DFA2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876</properties:Words>
  <properties:Characters>4708</properties:Characters>
  <properties:Lines>119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2017-12-27T08:53:00Z</dcterms:created>
  <dc:creator>wsadmin</dc:creator>
  <cp:lastModifiedBy>Ivana Madunić</cp:lastModifiedBy>
  <cp:lastPrinted>2017-12-27T08:53:00Z</cp:lastPrinted>
  <dcterms:modified xmlns:xsi="http://www.w3.org/2001/XMLSchema-instance" xsi:type="dcterms:W3CDTF">2017-12-27T08:56:00Z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