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472a" w14:paraId="0a1472a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406E43">
        <w:t>3</w:t>
      </w:r>
      <w:r w:rsidR="008118CC">
        <w:t>846</w:t>
      </w:r>
      <w:r w:rsidR="009E40AD">
        <w:t>/1</w:t>
      </w:r>
      <w:r w:rsidR="00406E43">
        <w:t>6</w:t>
      </w:r>
      <w:r w:rsidR="000B2106">
        <w:t>-14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94580" w:rsidP="00B94580" w:rsidR="00B94580" w:rsidRPr="00070D63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>PIRO j.d.o.o. za usluge, OIB 61825323119, Sisak, Marina Držića 22</w:t>
      </w:r>
      <w:r>
        <w:t>,</w:t>
      </w:r>
      <w:r w:rsidRPr="00070D63">
        <w:t xml:space="preserve"> </w:t>
      </w:r>
      <w:r>
        <w:t>1. veljače 2017</w:t>
      </w:r>
      <w:r w:rsidRPr="00070D63">
        <w:t>.,</w:t>
      </w:r>
    </w:p>
    <w:p w:rsidRDefault="00B94580" w:rsidP="00B94580" w:rsidR="00B94580" w:rsidRPr="00070D63">
      <w:pPr>
        <w:jc w:val="both"/>
        <w:rPr>
          <w:b/>
        </w:rPr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9D6D4C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B94580">
        <w:rPr>
          <w:lang w:val="pt-BR"/>
        </w:rPr>
        <w:t>PIRO j.d.o.o. za usluge, OIB 61825323119, Sisak, Marina Držića 22</w:t>
      </w:r>
      <w:r w:rsidR="00F60834">
        <w:t xml:space="preserve">, </w:t>
      </w:r>
      <w:r w:rsidRPr="00586DD5">
        <w:t xml:space="preserve">za </w:t>
      </w:r>
      <w:r w:rsidR="00406E43">
        <w:t>2</w:t>
      </w:r>
      <w:r w:rsidR="009D6D4C" w:rsidRPr="009D6D4C">
        <w:t xml:space="preserve">. </w:t>
      </w:r>
      <w:r w:rsidR="00406E43">
        <w:t>svibnja</w:t>
      </w:r>
      <w:r w:rsidR="009D6D4C" w:rsidRPr="009D6D4C">
        <w:t xml:space="preserve"> 2017.</w:t>
      </w:r>
      <w:r w:rsidR="00A019E5" w:rsidRPr="009D6D4C">
        <w:t xml:space="preserve"> u </w:t>
      </w:r>
      <w:r w:rsidR="00B94580">
        <w:t>9,4</w:t>
      </w:r>
      <w:r w:rsidR="009D6D4C" w:rsidRPr="009D6D4C">
        <w:t>0</w:t>
      </w:r>
      <w:r w:rsidRPr="009D6D4C">
        <w:t xml:space="preserve"> sati,</w:t>
      </w:r>
      <w:r w:rsidRPr="009D6D4C">
        <w:rPr>
          <w:b/>
        </w:rPr>
        <w:t xml:space="preserve"> </w:t>
      </w:r>
      <w:r w:rsidRPr="00586DD5">
        <w:t>u zgradi ovog suda u sobi br</w:t>
      </w:r>
      <w:r w:rsidR="006A22C0" w:rsidRPr="00586DD5">
        <w:t xml:space="preserve">. </w:t>
      </w:r>
      <w:r w:rsidR="000D576F">
        <w:t>9</w:t>
      </w:r>
      <w:r w:rsidR="006A22C0" w:rsidRPr="00586DD5">
        <w:t>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>-    privremeni stečajni upravitelj</w:t>
      </w:r>
    </w:p>
    <w:p w:rsidRDefault="00A019E5" w:rsidP="00685A5E" w:rsidR="0021087C" w:rsidRPr="00586DD5">
      <w:pPr>
        <w:jc w:val="both"/>
      </w:pPr>
      <w:r>
        <w:t xml:space="preserve">-    osoba koja za dužnika obavlja poslove platnog promet: </w:t>
      </w:r>
      <w:r w:rsidR="00F60834">
        <w:t xml:space="preserve">Zagrebačka banka </w:t>
      </w:r>
      <w:r>
        <w:t>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AE403F">
        <w:t>agrebu 1</w:t>
      </w:r>
      <w:r w:rsidR="00A019E5">
        <w:t xml:space="preserve">. </w:t>
      </w:r>
      <w:r w:rsidR="00AE403F">
        <w:t>veljače</w:t>
      </w:r>
      <w:r w:rsidR="00406E43">
        <w:t xml:space="preserve"> 2017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1B1970" w:rsidP="001B1970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B1970" w:rsidP="002B3342" w:rsidR="001B1970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1B1970" w:rsidP="002B3342" w:rsidR="001B1970" w:rsidRPr="00694D64">
      <w:r w:rsidRPr="00694D64">
        <w:t>Karmela Dolenc</w:t>
      </w:r>
    </w:p>
    <w:p w:rsidRDefault="001B1970" w:rsidP="002B3342" w:rsidR="001B1970">
      <w:pPr>
        <w:pStyle w:val="Bezproreda"/>
      </w:pPr>
    </w:p>
    <w:p w:rsidRDefault="001B1970" w:rsidP="006B708C" w:rsidR="001B1970" w:rsidRPr="00586DD5">
      <w:pPr>
        <w:rPr>
          <w:b/>
        </w:rPr>
      </w:pPr>
    </w:p>
    <w:sectPr w:rsidSect="000D576F" w:rsidR="001B1970" w:rsidRPr="00586DD5">
      <w:headerReference w:type="default" r:id="rId9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97E" w:rsidP="000D576F" w:rsidR="004F497E">
      <w:r>
        <w:separator/>
      </w:r>
    </w:p>
  </w:endnote>
  <w:endnote w:id="0" w:type="continuationSeparator">
    <w:p w:rsidRDefault="004F497E" w:rsidP="000D576F" w:rsidR="004F4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97E" w:rsidP="000D576F" w:rsidR="004F497E">
      <w:r>
        <w:separator/>
      </w:r>
    </w:p>
  </w:footnote>
  <w:footnote w:id="0" w:type="continuationSeparator">
    <w:p w:rsidRDefault="004F497E" w:rsidP="000D576F" w:rsidR="004F49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901D5"/>
    <w:rsid w:val="000B2106"/>
    <w:rsid w:val="000D576F"/>
    <w:rsid w:val="000E19ED"/>
    <w:rsid w:val="000E1DC5"/>
    <w:rsid w:val="000F54BF"/>
    <w:rsid w:val="00106717"/>
    <w:rsid w:val="001B1970"/>
    <w:rsid w:val="0021087C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C198B"/>
    <w:rsid w:val="00406E43"/>
    <w:rsid w:val="004B7913"/>
    <w:rsid w:val="004B7F3F"/>
    <w:rsid w:val="004C79D9"/>
    <w:rsid w:val="004E5469"/>
    <w:rsid w:val="004F022B"/>
    <w:rsid w:val="004F497E"/>
    <w:rsid w:val="005071FA"/>
    <w:rsid w:val="0051699E"/>
    <w:rsid w:val="00555310"/>
    <w:rsid w:val="00560074"/>
    <w:rsid w:val="005640F5"/>
    <w:rsid w:val="00586DD5"/>
    <w:rsid w:val="005D646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33542"/>
    <w:rsid w:val="007A6843"/>
    <w:rsid w:val="007B3F07"/>
    <w:rsid w:val="008118CC"/>
    <w:rsid w:val="00860B16"/>
    <w:rsid w:val="00880F0E"/>
    <w:rsid w:val="008B05F8"/>
    <w:rsid w:val="008D6FB5"/>
    <w:rsid w:val="00901CAF"/>
    <w:rsid w:val="00982E56"/>
    <w:rsid w:val="009D6D4C"/>
    <w:rsid w:val="009E0381"/>
    <w:rsid w:val="009E40AD"/>
    <w:rsid w:val="00A019E5"/>
    <w:rsid w:val="00A34C9C"/>
    <w:rsid w:val="00A45CFF"/>
    <w:rsid w:val="00A76551"/>
    <w:rsid w:val="00AE403F"/>
    <w:rsid w:val="00B47261"/>
    <w:rsid w:val="00B639DE"/>
    <w:rsid w:val="00B94580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EB581B"/>
    <w:rsid w:val="00F057DB"/>
    <w:rsid w:val="00F378C1"/>
    <w:rsid w:val="00F4108B"/>
    <w:rsid w:val="00F52B75"/>
    <w:rsid w:val="00F60834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1B1970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1B1970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St-3846/2016-14</izvorni_sadrzaj>
    <derivirana_varijabla naziv="DomainObject.Oznaka_1">St-3846/2016-14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3846</izvorni_sadrzaj>
    <derivirana_varijabla naziv="DomainObject.Predmet.Broj_1">3846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St-3846/2016</izvorni_sadrzaj>
    <derivirana_varijabla naziv="DomainObject.Predmet.OznakaBroj_1">St-3846/2016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PIRO j.d.o.o. za usluge zastupanog po punomoćniku Marija Čičić Išek</izvorni_sadrzaj>
    <derivirana_varijabla naziv="DomainObject.Predmet.ProtustrankaFormated_1">  PIRO j.d.o.o. za usluge zastupanog po punomoćniku Marija Čičić Išek</derivirana_varijabla>
  </DomainObject.Predmet.ProtustrankaFormated>
  <DomainObject.Predmet.ProtustrankaFormatedOIB>
    <izvorni_sadrzaj>  PIRO j.d.o.o. za usluge, OIB 61825323119 zastupanog po punomoćniku Marija Čičić Išek</izvorni_sadrzaj>
    <derivirana_varijabla naziv="DomainObject.Predmet.ProtustrankaFormatedOIB_1">  PIRO j.d.o.o. za usluge, OIB 61825323119 zastupanog po punomoćniku Marija Čičić Išek</derivirana_varijabla>
  </DomainObject.Predmet.ProtustrankaFormatedOIB>
  <DomainObject.Predmet.ProtustrankaFormatedWithAdress>
    <izvorni_sadrzaj> PIRO j.d.o.o. za usluge, Marina Držića 22, 44000 Sisak zastupanog po punomoćniku Marija Čičić Išek</izvorni_sadrzaj>
    <derivirana_varijabla naziv="DomainObject.Predmet.ProtustrankaFormatedWithAdress_1"> PIRO j.d.o.o. za usluge, Marina Držića 22, 44000 Sisak zastupanog po punomoćniku Marija Čičić Išek</derivirana_varijabla>
  </DomainObject.Predmet.ProtustrankaFormatedWithAdress>
  <DomainObject.Predmet.ProtustrankaFormatedWithAdressOIB>
    <izvorni_sadrzaj> PIRO j.d.o.o. za usluge, OIB 61825323119, Marina Držića 22, 44000 Sisak zastupanog po punomoćniku Marija Čičić Išek</izvorni_sadrzaj>
    <derivirana_varijabla naziv="DomainObject.Predmet.ProtustrankaFormatedWithAdressOIB_1"> PIRO j.d.o.o. za usluge, OIB 61825323119, Marina Držića 22, 44000 Sisak zastupanog po punomoćniku Marija Čičić Išek</derivirana_varijabla>
  </DomainObject.Predmet.ProtustrankaFormatedWithAdressOIB>
  <DomainObject.Predmet.ProtustrankaWithAdress>
    <izvorni_sadrzaj>PIRO j.d.o.o. za usluge Marina Držića 22, 44000 Sisak</izvorni_sadrzaj>
    <derivirana_varijabla naziv="DomainObject.Predmet.ProtustrankaWithAdress_1">PIRO j.d.o.o. za usluge Marina Držića 22, 44000 Sisak</derivirana_varijabla>
  </DomainObject.Predmet.ProtustrankaWithAdress>
  <DomainObject.Predmet.ProtustrankaWithAdressOIB>
    <izvorni_sadrzaj>PIRO j.d.o.o. za usluge, OIB 61825323119, Marina Držića 22, 44000 Sisak</izvorni_sadrzaj>
    <derivirana_varijabla naziv="DomainObject.Predmet.ProtustrankaWithAdressOIB_1">PIRO j.d.o.o. za usluge, OIB 61825323119, Marina Držića 22, 44000 Sisak</derivirana_varijabla>
  </DomainObject.Predmet.ProtustrankaWithAdressOIB>
  <DomainObject.Predmet.ProtustrankaNazivFormated>
    <izvorni_sadrzaj>PIRO j.d.o.o. za usluge</izvorni_sadrzaj>
    <derivirana_varijabla naziv="DomainObject.Predmet.ProtustrankaNazivFormated_1">PIRO j.d.o.o. za usluge</derivirana_varijabla>
  </DomainObject.Predmet.ProtustrankaNazivFormated>
  <DomainObject.Predmet.ProtustrankaNazivFormatedOIB>
    <izvorni_sadrzaj>PIRO j.d.o.o. za usluge, OIB 61825323119</izvorni_sadrzaj>
    <derivirana_varijabla naziv="DomainObject.Predmet.ProtustrankaNazivFormatedOIB_1">PIRO j.d.o.o. za usluge, OIB 61825323119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Čičić Išek</izvorni_sadrzaj>
    <derivirana_varijabla naziv="DomainObject.Predmet.StrankaFormated_1">  FINA Regionalni centar Zagreb; Marija Čičić Išek</derivirana_varijabla>
  </DomainObject.Predmet.StrankaFormated>
  <DomainObject.Predmet.StrankaFormatedOIB>
    <izvorni_sadrzaj>  FINA Regionalni centar Zagreb, OIB 85821130368; Marija Čičić Išek, OIB 61346580149</izvorni_sadrzaj>
    <derivirana_varijabla naziv="DomainObject.Predmet.StrankaFormatedOIB_1">  FINA Regionalni centar Zagreb, OIB 85821130368; Marija Čičić Išek, OIB 61346580149</derivirana_varijabla>
  </DomainObject.Predmet.StrankaFormatedOIB>
  <DomainObject.Predmet.StrankaFormatedWithAdress>
    <izvorni_sadrzaj> FINA Regionalni centar Zagreb, Trg svibanjskih žrtava 1995. br. 1, 10000 Zagreb; Marija Čičić Išek, Marina Držića 22, 44000 Sisak</izvorni_sadrzaj>
    <derivirana_varijabla naziv="DomainObject.Predmet.StrankaFormatedWithAdress_1"> FINA Regionalni centar Zagreb, Trg svibanjskih žrtava 1995. br. 1, 10000 Zagreb; Marija Čičić Išek, Marina Držića 22, 44000 Sisak</derivirana_varijabla>
  </DomainObject.Predmet.StrankaFormatedWithAdress>
  <DomainObject.Predmet.StrankaFormatedWithAdressOIB>
    <izvorni_sadrzaj> FINA Regionalni centar Zagreb, OIB 85821130368, Trg svibanjskih žrtava 1995. br. 1, 10000 Zagreb; Marija Čičić Išek, OIB 61346580149, Marina Držića 22, 44000 Sisak</izvorni_sadrzaj>
    <derivirana_varijabla naziv="DomainObject.Predmet.StrankaFormatedWithAdressOIB_1"> FINA Regionalni centar Zagreb, OIB 85821130368, Trg svibanjskih žrtava 1995. br. 1, 10000 Zagreb; Marija Čičić Išek, OIB 61346580149, Marina Držića 22, 44000 Sisak</derivirana_varijabla>
  </DomainObject.Predmet.StrankaFormatedWithAdressOIB>
  <DomainObject.Predmet.StrankaWithAdress>
    <izvorni_sadrzaj>FINA Regionalni centar Zagreb Trg svibanjskih žrtava 1995. br. 1,10000 Zagreb,Marija Čičić Išek Marina Držića 22,44000 Sisak</izvorni_sadrzaj>
    <derivirana_varijabla naziv="DomainObject.Predmet.StrankaWithAdress_1">FINA Regionalni centar Zagreb Trg svibanjskih žrtava 1995. br. 1,10000 Zagreb,Marija Čičić Išek Marina Držića 22,44000 Sisak</derivirana_varijabla>
  </DomainObject.Predmet.StrankaWithAdress>
  <DomainObject.Predmet.StrankaWithAdressOIB>
    <izvorni_sadrzaj>FINA Regionalni centar Zagreb, OIB 85821130368, Trg svibanjskih žrtava 1995. br. 1,10000 Zagreb,Marija Čičić Išek, OIB 61346580149, Marina Držića 22,44000 Sisak</izvorni_sadrzaj>
    <derivirana_varijabla naziv="DomainObject.Predmet.StrankaWithAdressOIB_1">FINA Regionalni centar Zagreb, OIB 85821130368, Trg svibanjskih žrtava 1995. br. 1,10000 Zagreb,Marija Čičić Išek, OIB 61346580149, Marina Držića 22,44000 Sisak</derivirana_varijabla>
  </DomainObject.Predmet.StrankaWithAdressOIB>
  <DomainObject.Predmet.StrankaNazivFormated>
    <izvorni_sadrzaj>FINA Regionalni centar Zagreb,Marija Čičić Išek</izvorni_sadrzaj>
    <derivirana_varijabla naziv="DomainObject.Predmet.StrankaNazivFormated_1">FINA Regionalni centar Zagreb,Marija Čičić Išek</derivirana_varijabla>
  </DomainObject.Predmet.StrankaNazivFormated>
  <DomainObject.Predmet.StrankaNazivFormatedOIB>
    <izvorni_sadrzaj>FINA Regionalni centar Zagreb, OIB 85821130368,Marija Čičić Išek, OIB 61346580149</izvorni_sadrzaj>
    <derivirana_varijabla naziv="DomainObject.Predmet.StrankaNazivFormatedOIB_1">FINA Regionalni centar Zagreb, OIB 85821130368,Marija Čičić Išek, OIB 61346580149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Marija Čičić Išek</item>
    </izvorni_sadrzaj>
    <derivirana_varijabla naziv="DomainObject.Predmet.StrankaListFormated_1">
      <item>FINA Regionalni centar Zagreb</item>
      <item>Marija Čičić Išek</item>
    </derivirana_varijabla>
  </DomainObject.Predmet.StrankaListFormated>
  <DomainObject.Predmet.StrankaListFormatedOIB>
    <izvorni_sadrzaj>
      <item>FINA Regionalni centar Zagreb, OIB 85821130368</item>
      <item>Marija Čičić Išek, OIB 61346580149</item>
    </izvorni_sadrzaj>
    <derivirana_varijabla naziv="DomainObject.Predmet.StrankaListFormatedOIB_1">
      <item>FINA Regionalni centar Zagreb, OIB 85821130368</item>
      <item>Marija Čičić Išek, OIB 61346580149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Čičić Išek, Marina Držića 22, 44000 Sisak</item>
    </izvorni_sadrzaj>
    <derivirana_varijabla naziv="DomainObject.Predmet.StrankaListFormatedWithAdress_1">
      <item>FINA Regionalni centar Zagreb, Trg svibanjskih žrtava 1995. br. 1, 10000 Zagreb</item>
      <item>Marija Čičić Išek, Marina Držića 22,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Čičić Išek, OIB 61346580149, Marina Držića 22, 44000 Sisak</item>
    </izvorni_sadrzaj>
    <derivirana_varijabla naziv="DomainObject.Predmet.StrankaListFormatedWithAdressOIB_1">
      <item>FINA Regionalni centar Zagreb, OIB 85821130368, Trg svibanjskih žrtava 1995. br. 1, 10000 Zagreb</item>
      <item>Marija Čičić Išek, OIB 61346580149, Marina Držića 22, 44000 Sisak</item>
    </derivirana_varijabla>
  </DomainObject.Predmet.StrankaListFormatedWithAdressOIB>
  <DomainObject.Predmet.StrankaListNazivFormated>
    <izvorni_sadrzaj>
      <item>FINA Regionalni centar Zagreb</item>
      <item>Marija Čičić Išek</item>
    </izvorni_sadrzaj>
    <derivirana_varijabla naziv="DomainObject.Predmet.StrankaListNazivFormated_1">
      <item>FINA Regionalni centar Zagreb</item>
      <item>Marija Čičić Išek</item>
    </derivirana_varijabla>
  </DomainObject.Predmet.StrankaListNazivFormated>
  <DomainObject.Predmet.StrankaListNazivFormatedOIB>
    <izvorni_sadrzaj>
      <item>FINA Regionalni centar Zagreb, OIB 85821130368</item>
      <item>Marija Čičić Išek, OIB 61346580149</item>
    </izvorni_sadrzaj>
    <derivirana_varijabla naziv="DomainObject.Predmet.StrankaListNazivFormatedOIB_1">
      <item>FINA Regionalni centar Zagreb, OIB 85821130368</item>
      <item>Marija Čičić Išek, OIB 61346580149</item>
    </derivirana_varijabla>
  </DomainObject.Predmet.StrankaListNazivFormatedOIB>
  <DomainObject.Predmet.ProtuStrankaListFormated>
    <izvorni_sadrzaj>
      <item>PIRO j.d.o.o. za usluge zastupanog po punomoćniku Marija Čičić Išek</item>
    </izvorni_sadrzaj>
    <derivirana_varijabla naziv="DomainObject.Predmet.ProtuStrankaListFormated_1">
      <item>PIRO j.d.o.o. za usluge zastupanog po punomoćniku Marija Čičić Išek</item>
    </derivirana_varijabla>
  </DomainObject.Predmet.ProtuStrankaListFormated>
  <DomainObject.Predmet.ProtuStrankaListFormatedOIB>
    <izvorni_sadrzaj>
      <item>PIRO j.d.o.o. za usluge, OIB 61825323119 zastupanog po punomoćniku Marija Čičić Išek</item>
    </izvorni_sadrzaj>
    <derivirana_varijabla naziv="DomainObject.Predmet.ProtuStrankaListFormatedOIB_1">
      <item>PIRO j.d.o.o. za usluge, OIB 61825323119 zastupanog po punomoćniku Marija Čičić Išek</item>
    </derivirana_varijabla>
  </DomainObject.Predmet.ProtuStrankaListFormatedOIB>
  <DomainObject.Predmet.ProtuStrankaListFormatedWithAdress>
    <izvorni_sadrzaj>
      <item>PIRO j.d.o.o. za usluge, Marina Držića 22, 44000 Sisak zastupanog po punomoćniku Marija Čičić Išek</item>
    </izvorni_sadrzaj>
    <derivirana_varijabla naziv="DomainObject.Predmet.ProtuStrankaListFormatedWithAdress_1">
      <item>PIRO j.d.o.o. za usluge, Marina Držića 22, 44000 Sisak zastupanog po punomoćniku Marija Čičić Išek</item>
    </derivirana_varijabla>
  </DomainObject.Predmet.ProtuStrankaListFormatedWithAdress>
  <DomainObject.Predmet.ProtuStrankaListFormatedWithAdressOIB>
    <izvorni_sadrzaj>
      <item>PIRO j.d.o.o. za usluge, OIB 61825323119, Marina Držića 22, 44000 Sisak zastupanog po punomoćniku Marija Čičić Išek</item>
    </izvorni_sadrzaj>
    <derivirana_varijabla naziv="DomainObject.Predmet.ProtuStrankaListFormatedWithAdressOIB_1">
      <item>PIRO j.d.o.o. za usluge, OIB 61825323119, Marina Držića 22, 44000 Sisak zastupanog po punomoćniku Marija Čičić Išek</item>
    </derivirana_varijabla>
  </DomainObject.Predmet.ProtuStrankaListFormatedWithAdressOIB>
  <DomainObject.Predmet.ProtuStrankaListNazivFormated>
    <izvorni_sadrzaj>
      <item>PIRO j.d.o.o. za usluge</item>
    </izvorni_sadrzaj>
    <derivirana_varijabla naziv="DomainObject.Predmet.ProtuStrankaListNazivFormated_1">
      <item>PIRO j.d.o.o. za usluge</item>
    </derivirana_varijabla>
  </DomainObject.Predmet.ProtuStrankaListNazivFormated>
  <DomainObject.Predmet.ProtuStrankaListNazivFormatedOIB>
    <izvorni_sadrzaj>
      <item>PIRO j.d.o.o. za usluge, OIB 61825323119</item>
    </izvorni_sadrzaj>
    <derivirana_varijabla naziv="DomainObject.Predmet.ProtuStrankaListNazivFormatedOIB_1">
      <item>PIRO j.d.o.o. za usluge, OIB 61825323119</item>
    </derivirana_varijabla>
  </DomainObject.Predmet.ProtuStrankaListNazivFormatedOIB>
  <DomainObject.Predmet.OstaliListFormated>
    <izvorni_sadrzaj>
      <item>Marija Čičić Išek punomoćnik sudionika u postupku PIRO j.d.o.o. za usluge</item>
      <item>ZAGREBAČKA BANKA DIONIČKO DRUŠTVO</item>
      <item>Ivica Boltužić</item>
    </izvorni_sadrzaj>
    <derivirana_varijabla naziv="DomainObject.Predmet.OstaliListFormated_1">
      <item>Marija Čičić Išek punomoćnik sudionika u postupku PIRO j.d.o.o. za usluge</item>
      <item>ZAGREBAČKA BANKA DIONIČKO DRUŠTVO</item>
      <item>Ivica Boltužić</item>
    </derivirana_varijabla>
  </DomainObject.Predmet.OstaliListFormated>
  <DomainObject.Predmet.OstaliListFormatedOIB>
    <izvorni_sadrzaj>
      <item>Marija Čičić Išek, OIB 61346580149 punomoćnik sudionika u postupku PIRO j.d.o.o. za usluge</item>
      <item>ZAGREBAČKA BANKA DIONIČKO DRUŠTVO, OIB 92963223473</item>
      <item>Ivica Boltužić, OIB 24281705494</item>
    </izvorni_sadrzaj>
    <derivirana_varijabla naziv="DomainObject.Predmet.OstaliListFormatedOIB_1">
      <item>Marija Čičić Išek, OIB 61346580149 punomoćnik sudionika u postupku PIRO j.d.o.o. za usluge</item>
      <item>ZAGREBAČKA BANKA DIONIČKO DRUŠTVO, OIB 92963223473</item>
      <item>Ivica Boltužić, OIB 24281705494</item>
    </derivirana_varijabla>
  </DomainObject.Predmet.OstaliListFormatedOIB>
  <DomainObject.Predmet.OstaliListFormatedWithAdress>
    <izvorni_sadrzaj>
      <item>Marija Čičić Išek, Marina Držića 22, 44000 Sisak punomoćnik sudionika u postupku PIRO j.d.o.o. za usluge</item>
      <item>ZAGREBAČKA BANKA DIONIČKO DRUŠTVO, Trg bana Josipa Jelačića 10, 10000 Zagreb</item>
      <item>Ivica Boltužić, Jordanovac 113, 10000 Zagreb</item>
    </izvorni_sadrzaj>
    <derivirana_varijabla naziv="DomainObject.Predmet.OstaliListFormatedWithAdress_1">
      <item>Marija Čičić Išek, Marina Držića 22, 44000 Sisak punomoćnik sudionika u postupku PIRO j.d.o.o. za usluge</item>
      <item>ZAGREBAČKA BANKA DIONIČKO DRUŠTVO, Trg bana Josipa Jelačića 10, 10000 Zagreb</item>
      <item>Ivica Boltužić, Jordanovac 113, 10000 Zagreb</item>
    </derivirana_varijabla>
  </DomainObject.Predmet.OstaliListFormatedWithAdress>
  <DomainObject.Predmet.OstaliListFormatedWithAdressOIB>
    <izvorni_sadrzaj>
      <item>Marija Čičić Išek, OIB 61346580149, Marina Držića 22, 44000 Sisak punomoćnik sudionika u postupku PIRO j.d.o.o. za usluge</item>
      <item>ZAGREBAČKA BANKA DIONIČKO DRUŠTVO, OIB 92963223473, Trg bana Josipa Jelačića 10, 10000 Zagreb</item>
      <item>Ivica Boltužić, OIB 24281705494, Jordanovac 113, 10000 Zagreb</item>
    </izvorni_sadrzaj>
    <derivirana_varijabla naziv="DomainObject.Predmet.OstaliListFormatedWithAdressOIB_1">
      <item>Marija Čičić Išek, OIB 61346580149, Marina Držića 22, 44000 Sisak punomoćnik sudionika u postupku PIRO j.d.o.o. za usluge</item>
      <item>ZAGREBAČKA BANKA DIONIČKO DRUŠTVO, OIB 92963223473, Trg bana Josipa Jelačića 10, 10000 Zagreb</item>
      <item>Ivica Boltužić, OIB 24281705494, Jordanovac 113, 10000 Zagreb</item>
    </derivirana_varijabla>
  </DomainObject.Predmet.OstaliListFormatedWithAdressOIB>
  <DomainObject.Predmet.OstaliListNazivFormated>
    <izvorni_sadrzaj>
      <item>Marija Čičić Išek</item>
      <item>ZAGREBAČKA BANKA DIONIČKO DRUŠTVO</item>
      <item>Ivica Boltužić</item>
    </izvorni_sadrzaj>
    <derivirana_varijabla naziv="DomainObject.Predmet.OstaliListNazivFormated_1">
      <item>Marija Čičić Išek</item>
      <item>ZAGREBAČKA BANKA DIONIČKO DRUŠTVO</item>
      <item>Ivica Boltužić</item>
    </derivirana_varijabla>
  </DomainObject.Predmet.OstaliListNazivFormated>
  <DomainObject.Predmet.OstaliListNazivFormatedOIB>
    <izvorni_sadrzaj>
      <item>Marija Čičić Išek, OIB 61346580149</item>
      <item>ZAGREBAČKA BANKA DIONIČKO DRUŠTVO, OIB 92963223473</item>
      <item>Ivica Boltužić, OIB 24281705494</item>
    </izvorni_sadrzaj>
    <derivirana_varijabla naziv="DomainObject.Predmet.OstaliListNazivFormatedOIB_1">
      <item>Marija Čičić Išek, OIB 61346580149</item>
      <item>ZAGREBAČKA BANKA DIONIČKO DRUŠTVO, OIB 92963223473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St-3846/2016-14</izvorni_sadrzaj>
    <derivirana_varijabla naziv="DomainObject.PoslovniBrojDokumenta_1">St-3846/2016-14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PIRO j.d.o.o. za usluge</izvorni_sadrzaj>
    <derivirana_varijabla naziv="DomainObject.Predmet.ProtustrankaIDrugi_1">PIRO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PIRO j.d.o.o. za usluge, OIB 61825323119, Marina Držića 22, 44000 Sisak</izvorni_sadrzaj>
    <derivirana_varijabla naziv="DomainObject.Predmet.ProtustrankaIDrugiAdressOIB_1">PIRO j.d.o.o. za usluge, OIB 61825323119, Marina Držića 22,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PIRO j.d.o.o. za usluge</item>
      <item>Marija Čičić Išek</item>
      <item>ZAGREBAČKA BANKA DIONIČKO DRUŠTVO</item>
      <item>Ivica Boltužić</item>
      <item>Marija Čičić Išek</item>
    </izvorni_sadrzaj>
    <derivirana_varijabla naziv="DomainObject.Predmet.SudioniciListNaziv_1">
      <item>FINA Regionalni centar Zagreb</item>
      <item>PIRO j.d.o.o. za usluge</item>
      <item>Marija Čičić Išek</item>
      <item>ZAGREBAČKA BANKA DIONIČKO DRUŠTVO</item>
      <item>Ivica Boltužić</item>
      <item>Marija Čičić Išek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PIRO j.d.o.o. za usluge, OIB 61825323119, Marina Držića 22,44000 Sisak</item>
      <item>Marija Čičić Išek, OIB 61346580149, Marina Držića 22,44000 Sisak</item>
      <item>ZAGREBAČKA BANKA DIONIČKO DRUŠTVO, OIB 92963223473, Trg bana Josipa Jelačića 10,10000 Zagreb</item>
      <item>Ivica Boltužić, OIB 24281705494, Jordanovac 113,10000 Zagreb</item>
      <item>Marija Čičić Išek, OIB 61346580149, Marina Držića 22,44000 Sisak</item>
    </izvorni_sadrzaj>
    <derivirana_varijabla naziv="DomainObject.Predmet.SudioniciListAdressOIB_1">
      <item>FINA Regionalni centar Zagreb, OIB 85821130368, Trg svibanjskih žrtava 1995. br. 1,10000 Zagreb</item>
      <item>PIRO j.d.o.o. za usluge, OIB 61825323119, Marina Držića 22,44000 Sisak</item>
      <item>Marija Čičić Išek, OIB 61346580149, Marina Držića 22,44000 Sisak</item>
      <item>ZAGREBAČKA BANKA DIONIČKO DRUŠTVO, OIB 92963223473, Trg bana Josipa Jelačića 10,10000 Zagreb</item>
      <item>Ivica Boltužić, OIB 24281705494, Jordanovac 113,10000 Zagreb</item>
      <item>Marija Čičić Išek, OIB 61346580149, Marina Držića 22,44000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61825323119</item>
      <item>, OIB 61346580149</item>
      <item>, OIB 92963223473</item>
      <item>, OIB 24281705494</item>
      <item>, OIB 61346580149</item>
    </izvorni_sadrzaj>
    <derivirana_varijabla naziv="DomainObject.Predmet.SudioniciListNazivOIB_1">
      <item>, OIB 85821130368</item>
      <item>, OIB 61825323119</item>
      <item>, OIB 61346580149</item>
      <item>, OIB 92963223473</item>
      <item>, OIB 24281705494</item>
      <item>, OIB 61346580149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200</properties:Words>
  <properties:Characters>965</properties:Characters>
  <properties:Lines>38</properties:Lines>
  <properties:Paragraphs>20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2017-02-01T12:34:00Z</cp:lastPrinted>
  <dcterms:modified xmlns:xsi="http://www.w3.org/2001/XMLSchema-instance" xsi:type="dcterms:W3CDTF">2017-02-01T12:34:00Z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St-3846/2016-14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