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08b6" w14:paraId="78808b6" w:rsidRDefault="00453DF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53DF9" w:rsidP="00453DF9" w:rsidR="00AE649C">
      <w:pPr>
        <w:pStyle w:val="NormaleSPIS"/>
        <w:spacing w:after="0"/>
      </w:pPr>
      <w:r>
        <w:t xml:space="preserve">        Republika Hrvatska</w:t>
      </w:r>
    </w:p>
    <w:p w:rsidRDefault="00453DF9" w:rsidP="00453DF9" w:rsidR="00453DF9">
      <w:pPr>
        <w:pStyle w:val="NormaleSPIS"/>
        <w:spacing w:after="0"/>
      </w:pPr>
      <w:r>
        <w:t xml:space="preserve">      Trgovački sud u Bjelovaru</w:t>
      </w:r>
    </w:p>
    <w:p w:rsidRDefault="00453DF9" w:rsidP="004F27AE" w:rsidR="00453DF9" w:rsidRPr="00B76F3C">
      <w:pPr>
        <w:pStyle w:val="NormaleSPIS"/>
      </w:pPr>
      <w:r>
        <w:t>Bjelovar, Šetalište dr.I.Lebovića 42.</w:t>
      </w:r>
    </w:p>
    <w:p w:rsidRDefault="00453DF9" w:rsidP="00453DF9" w:rsidR="00453DF9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St-86/2018-2</w:t>
      </w:r>
    </w:p>
    <w:p w:rsidRDefault="00453DF9" w:rsidP="00453DF9" w:rsidR="00453DF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453DF9" w:rsidP="00453DF9" w:rsidR="00453DF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     </w:t>
      </w:r>
    </w:p>
    <w:p w:rsidRDefault="00453DF9" w:rsidP="00453DF9" w:rsidR="00453DF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  </w:t>
      </w:r>
    </w:p>
    <w:p w:rsidRDefault="00453DF9" w:rsidP="00453DF9" w:rsidR="00453DF9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Varaždin, za otvaranje stečajnog postupka nad dužnikom ELLERA d.o.o. za dizajn i proizvodnju odjeće iz Varaždina, Ulica Stanka </w:t>
      </w:r>
      <w:proofErr w:type="spellStart"/>
      <w:r>
        <w:rPr>
          <w:lang w:eastAsia="hr-HR"/>
        </w:rPr>
        <w:t>Vraza</w:t>
      </w:r>
      <w:proofErr w:type="spellEnd"/>
      <w:r>
        <w:rPr>
          <w:lang w:eastAsia="hr-HR"/>
        </w:rPr>
        <w:t xml:space="preserve"> 21, MBS 070113154, OIB 82143127701, 4. travnja 2018. </w:t>
      </w:r>
    </w:p>
    <w:p w:rsidRDefault="00453DF9" w:rsidP="00453DF9" w:rsidR="00453DF9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453DF9" w:rsidP="00453DF9" w:rsidR="00453DF9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Željki Vidović </w:t>
      </w:r>
      <w:proofErr w:type="spellStart"/>
      <w:r>
        <w:rPr>
          <w:lang w:eastAsia="hr-HR"/>
        </w:rPr>
        <w:t>Škec</w:t>
      </w:r>
      <w:proofErr w:type="spellEnd"/>
      <w:r>
        <w:rPr>
          <w:lang w:eastAsia="hr-HR"/>
        </w:rPr>
        <w:t xml:space="preserve"> iz Donjih </w:t>
      </w:r>
      <w:proofErr w:type="spellStart"/>
      <w:r>
        <w:rPr>
          <w:lang w:eastAsia="hr-HR"/>
        </w:rPr>
        <w:t>Kućana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Zelengaj</w:t>
      </w:r>
      <w:proofErr w:type="spellEnd"/>
      <w:r>
        <w:rPr>
          <w:lang w:eastAsia="hr-HR"/>
        </w:rPr>
        <w:t xml:space="preserve"> 100, OIB 05010731813, kao osobi ovlaštenoj za zastupanje dužnika po zakonu, da u roku od 8 dana plati predujam za namirenje troškova stečajnog postupka i to iznos od 1.000,00 kn u Fond za namirenje troškova postupka koji se vodi kod ovog suda, IBAN: HR6123900011300000630 model HR00 50-86-18 i dodatni iznos predujma od 5.000,00 kuna na račun ovog suda br. IBAN:HR6123900011300000630 model HR05 540-86-18. Rok od 8 dana počinje teći istekom osmog dana od objave ovog rješenja na e-oglasnoj ploči ovog suda.</w:t>
      </w:r>
    </w:p>
    <w:p w:rsidRDefault="00453DF9" w:rsidP="00453DF9" w:rsidR="00453DF9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</w:p>
    <w:p w:rsidRDefault="00453DF9" w:rsidP="00453DF9" w:rsidR="00453DF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Željka Vidović </w:t>
      </w:r>
      <w:proofErr w:type="spellStart"/>
      <w:r>
        <w:rPr>
          <w:lang w:eastAsia="hr-HR"/>
        </w:rPr>
        <w:t>Škec</w:t>
      </w:r>
      <w:proofErr w:type="spellEnd"/>
      <w:r>
        <w:rPr>
          <w:lang w:eastAsia="hr-HR"/>
        </w:rPr>
        <w:t xml:space="preserve"> iz Donjih </w:t>
      </w:r>
      <w:proofErr w:type="spellStart"/>
      <w:r>
        <w:rPr>
          <w:lang w:eastAsia="hr-HR"/>
        </w:rPr>
        <w:t>Kućana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Zelengaj</w:t>
      </w:r>
      <w:proofErr w:type="spellEnd"/>
      <w:r>
        <w:rPr>
          <w:lang w:eastAsia="hr-HR"/>
        </w:rPr>
        <w:t xml:space="preserve"> 100, OIB 05010731813,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453DF9" w:rsidP="00453DF9" w:rsidR="00453DF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453DF9" w:rsidP="00453DF9" w:rsidR="00453DF9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ELLERA d.o.o. za dizajn i proizvodnju odjeće iz Varaždina, Ulica Stanka </w:t>
      </w:r>
      <w:proofErr w:type="spellStart"/>
      <w:r>
        <w:rPr>
          <w:lang w:eastAsia="hr-HR"/>
        </w:rPr>
        <w:t>Vraza</w:t>
      </w:r>
      <w:proofErr w:type="spellEnd"/>
      <w:r>
        <w:rPr>
          <w:lang w:eastAsia="hr-HR"/>
        </w:rPr>
        <w:t xml:space="preserve"> 21, MBS 070113154, OIB 82143127701,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50-86-18 i dodatni iznos predujma od 5.000,00 kuna na račun ovog suda br. IBAN:HR6123900011300000630 model HR05 540-86-18. </w:t>
      </w:r>
    </w:p>
    <w:p w:rsidRDefault="00453DF9" w:rsidP="00453DF9" w:rsidR="00453DF9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</w:p>
    <w:p w:rsidRDefault="00453DF9" w:rsidP="00453DF9" w:rsidR="00453DF9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453DF9" w:rsidP="00453DF9" w:rsidR="00453DF9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St-86/2018-2</w:t>
      </w:r>
    </w:p>
    <w:p w:rsidRDefault="00453DF9" w:rsidP="00453DF9" w:rsidR="00453DF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453DF9" w:rsidP="00453DF9" w:rsidR="00453DF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453DF9" w:rsidP="00453DF9" w:rsidR="00453DF9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Varaždin podnijela je ovom sudu prijedlog za otvaranje stečajnog postupka nad dužnikom ELLERA d.o.o. za dizajn i proizvodnju odjeće iz Varaždina, Ulica Stanka </w:t>
      </w:r>
      <w:proofErr w:type="spellStart"/>
      <w:r>
        <w:rPr>
          <w:lang w:eastAsia="hr-HR"/>
        </w:rPr>
        <w:t>Vraza</w:t>
      </w:r>
      <w:proofErr w:type="spellEnd"/>
      <w:r>
        <w:rPr>
          <w:lang w:eastAsia="hr-HR"/>
        </w:rPr>
        <w:t xml:space="preserve"> 21, MBS 070113154, OIB 82143127701. U prijedlogu navodi da na dan 27. studenog 2017. godine dužnik u očevidniku redoslijeda osnova za plaćanje ima evidentirane neizvršene osnove za plaćanje u neprekidnom razdoblju od 678 dana u ukupnom iznosu od 29.403,36 kuna.</w:t>
      </w:r>
    </w:p>
    <w:p w:rsidRDefault="00453DF9" w:rsidP="00453DF9" w:rsidR="00453DF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453DF9" w:rsidP="00453DF9" w:rsidR="00453DF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453DF9" w:rsidP="00453DF9" w:rsidR="00453DF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Željka Vidović </w:t>
      </w:r>
      <w:proofErr w:type="spellStart"/>
      <w:r>
        <w:rPr>
          <w:lang w:eastAsia="hr-HR"/>
        </w:rPr>
        <w:t>Škec</w:t>
      </w:r>
      <w:proofErr w:type="spellEnd"/>
      <w:r>
        <w:rPr>
          <w:lang w:eastAsia="hr-HR"/>
        </w:rPr>
        <w:t xml:space="preserve"> iz Donjih </w:t>
      </w:r>
      <w:proofErr w:type="spellStart"/>
      <w:r>
        <w:rPr>
          <w:lang w:eastAsia="hr-HR"/>
        </w:rPr>
        <w:t>Kućana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Zelengaj</w:t>
      </w:r>
      <w:proofErr w:type="spellEnd"/>
      <w:r>
        <w:rPr>
          <w:lang w:eastAsia="hr-HR"/>
        </w:rPr>
        <w:t xml:space="preserve"> 100, OIB 05010731813.  </w:t>
      </w:r>
    </w:p>
    <w:p w:rsidRDefault="00453DF9" w:rsidP="00453DF9" w:rsidR="00453DF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Željka Vidović, postojala istekom razdoblja od 60 dana i on je najkasnije u daljnjem roku od 21 dan bio dužan podnijeti prijedlog za pokretanje stečajnog postupka, što nije učinio.</w:t>
      </w:r>
    </w:p>
    <w:p w:rsidRDefault="00453DF9" w:rsidP="00453DF9" w:rsidR="00453DF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453DF9" w:rsidP="00453DF9" w:rsidR="00453DF9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453DF9" w:rsidP="00453DF9" w:rsidR="00453DF9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St-86/2018-2</w:t>
      </w:r>
    </w:p>
    <w:p w:rsidRDefault="00453DF9" w:rsidP="00453DF9" w:rsidR="00453DF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453DF9" w:rsidP="00453DF9" w:rsidR="00453DF9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4. travnja 2018.</w:t>
      </w:r>
    </w:p>
    <w:p w:rsidRDefault="00453DF9" w:rsidP="00453DF9" w:rsidR="00453DF9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</w:t>
      </w:r>
      <w:r>
        <w:rPr>
          <w:lang w:eastAsia="hr-HR"/>
        </w:rPr>
        <w:t xml:space="preserve">        </w:t>
      </w:r>
      <w:r>
        <w:rPr>
          <w:lang w:eastAsia="hr-HR"/>
        </w:rPr>
        <w:t xml:space="preserve">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S u d a c</w:t>
      </w:r>
    </w:p>
    <w:p w:rsidRDefault="00453DF9" w:rsidP="00453DF9" w:rsidR="00453DF9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</w:t>
      </w:r>
      <w:r>
        <w:rPr>
          <w:lang w:eastAsia="hr-HR"/>
        </w:rPr>
        <w:t xml:space="preserve">        </w:t>
      </w:r>
      <w:r>
        <w:rPr>
          <w:lang w:eastAsia="hr-HR"/>
        </w:rPr>
        <w:t>      Tomislav Mrazović,v.r.</w:t>
      </w:r>
    </w:p>
    <w:p w:rsidRDefault="00453DF9" w:rsidP="00453DF9" w:rsidR="00453DF9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</w:t>
      </w: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453DF9" w:rsidP="00453DF9" w:rsidR="00453DF9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 </w:t>
      </w:r>
      <w:r>
        <w:rPr>
          <w:lang w:eastAsia="hr-HR"/>
        </w:rPr>
        <w:t xml:space="preserve">          </w:t>
      </w:r>
      <w:bookmarkStart w:name="_GoBack" w:id="0"/>
      <w:bookmarkEnd w:id="0"/>
      <w:r>
        <w:rPr>
          <w:lang w:eastAsia="hr-HR"/>
        </w:rPr>
        <w:t xml:space="preserve">Jasmina </w:t>
      </w:r>
      <w:proofErr w:type="spellStart"/>
      <w:r>
        <w:rPr>
          <w:lang w:eastAsia="hr-HR"/>
        </w:rPr>
        <w:t>Tubić</w:t>
      </w:r>
      <w:proofErr w:type="spellEnd"/>
    </w:p>
    <w:p w:rsidRDefault="00453DF9" w:rsidP="00453DF9" w:rsidR="00453DF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453DF9" w:rsidP="00453DF9" w:rsidR="00453DF9">
      <w:pPr>
        <w:autoSpaceDN w:val="false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DF9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996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St-86/2018-2</izvorni_sadrzaj>
    <derivirana_varijabla naziv="DomainObject.Oznaka_1">St-86/2018-2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St-86/2018</izvorni_sadrzaj>
    <derivirana_varijabla naziv="DomainObject.Predmet.OznakaBroj_1">St-86/2018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ELLERA društvo s ograničenom odgovornošću za dizajn i proizvodnju odjeće</izvorni_sadrzaj>
    <derivirana_varijabla naziv="DomainObject.Predmet.ProtustrankaFormated_1">  ELLERA društvo s ograničenom odgovornošću za dizajn i proizvodnju odjeće</derivirana_varijabla>
  </DomainObject.Predmet.ProtustrankaFormated>
  <DomainObject.Predmet.ProtustrankaFormatedOIB>
    <izvorni_sadrzaj>  ELLERA društvo s ograničenom odgovornošću za dizajn i proizvodnju odjeće, OIB 82143127701</izvorni_sadrzaj>
    <derivirana_varijabla naziv="DomainObject.Predmet.ProtustrankaFormatedOIB_1">  ELLERA društvo s ograničenom odgovornošću za dizajn i proizvodnju odjeće, OIB 82143127701</derivirana_varijabla>
  </DomainObject.Predmet.ProtustrankaFormatedOIB>
  <DomainObject.Predmet.ProtustrankaFormatedWithAdress>
    <izvorni_sadrzaj> ELLERA društvo s ograničenom odgovornošću za dizajn i proizvodnju odjeće, Ulica Stanka Vraza 21, 42000 Varaždin</izvorni_sadrzaj>
    <derivirana_varijabla naziv="DomainObject.Predmet.ProtustrankaFormatedWithAdress_1"> ELLERA društvo s ograničenom odgovornošću za dizajn i proizvodnju odjeće, Ulica Stanka Vraza 21, 42000 Varaždin</derivirana_varijabla>
  </DomainObject.Predmet.ProtustrankaFormatedWithAdress>
  <DomainObject.Predmet.ProtustrankaFormatedWithAdressOIB>
    <izvorni_sadrzaj> ELLERA društvo s ograničenom odgovornošću za dizajn i proizvodnju odjeće, OIB 82143127701, Ulica Stanka Vraza 21, 42000 Varaždin</izvorni_sadrzaj>
    <derivirana_varijabla naziv="DomainObject.Predmet.ProtustrankaFormatedWithAdressOIB_1"> ELLERA društvo s ograničenom odgovornošću za dizajn i proizvodnju odjeće, OIB 82143127701, Ulica Stanka Vraza 21, 42000 Varaždin</derivirana_varijabla>
  </DomainObject.Predmet.ProtustrankaFormatedWithAdressOIB>
  <DomainObject.Predmet.ProtustrankaWithAdress>
    <izvorni_sadrzaj>ELLERA društvo s ograničenom odgovornošću za dizajn i proizvodnju odjeće Ulica Stanka Vraza 21, 42000 Varaždin</izvorni_sadrzaj>
    <derivirana_varijabla naziv="DomainObject.Predmet.ProtustrankaWithAdress_1">ELLERA društvo s ograničenom odgovornošću za dizajn i proizvodnju odjeće Ulica Stanka Vraza 21, 42000 Varaždin</derivirana_varijabla>
  </DomainObject.Predmet.ProtustrankaWithAdress>
  <DomainObject.Predmet.ProtustrankaWithAdressOIB>
    <izvorni_sadrzaj>ELLERA društvo s ograničenom odgovornošću za dizajn i proizvodnju odjeće, OIB 82143127701, Ulica Stanka Vraza 21, 42000 Varaždin</izvorni_sadrzaj>
    <derivirana_varijabla naziv="DomainObject.Predmet.ProtustrankaWithAdressOIB_1">ELLERA društvo s ograničenom odgovornošću za dizajn i proizvodnju odjeće, OIB 82143127701, Ulica Stanka Vraza 21, 42000 Varaždin</derivirana_varijabla>
  </DomainObject.Predmet.ProtustrankaWithAdressOIB>
  <DomainObject.Predmet.ProtustrankaNazivFormated>
    <izvorni_sadrzaj>ELLERA društvo s ograničenom odgovornošću za dizajn i proizvodnju odjeće</izvorni_sadrzaj>
    <derivirana_varijabla naziv="DomainObject.Predmet.ProtustrankaNazivFormated_1">ELLERA društvo s ograničenom odgovornošću za dizajn i proizvodnju odjeće</derivirana_varijabla>
  </DomainObject.Predmet.ProtustrankaNazivFormated>
  <DomainObject.Predmet.ProtustrankaNazivFormatedOIB>
    <izvorni_sadrzaj>ELLERA društvo s ograničenom odgovornošću za dizajn i proizvodnju odjeće, OIB 82143127701</izvorni_sadrzaj>
    <derivirana_varijabla naziv="DomainObject.Predmet.ProtustrankaNazivFormatedOIB_1">ELLERA društvo s ograničenom odgovornošću za dizajn i proizvodnju odjeće, OIB 82143127701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ELLERA društvo s ograničenom odgovornošću za dizajn i proizvodnju odjeće</item>
    </izvorni_sadrzaj>
    <derivirana_varijabla naziv="DomainObject.Predmet.ProtuStrankaListFormated_1">
      <item>ELLERA društvo s ograničenom odgovornošću za dizajn i proizvodnju odjeće</item>
    </derivirana_varijabla>
  </DomainObject.Predmet.ProtuStrankaListFormated>
  <DomainObject.Predmet.ProtuStrankaListFormatedOIB>
    <izvorni_sadrzaj>
      <item>ELLERA društvo s ograničenom odgovornošću za dizajn i proizvodnju odjeće, OIB 82143127701</item>
    </izvorni_sadrzaj>
    <derivirana_varijabla naziv="DomainObject.Predmet.ProtuStrankaListFormatedOIB_1">
      <item>ELLERA društvo s ograničenom odgovornošću za dizajn i proizvodnju odjeće, OIB 82143127701</item>
    </derivirana_varijabla>
  </DomainObject.Predmet.ProtuStrankaListFormatedOIB>
  <DomainObject.Predmet.ProtuStrankaListFormatedWithAdress>
    <izvorni_sadrzaj>
      <item>ELLERA društvo s ograničenom odgovornošću za dizajn i proizvodnju odjeće, Ulica Stanka Vraza 21, 42000 Varaždin</item>
    </izvorni_sadrzaj>
    <derivirana_varijabla naziv="DomainObject.Predmet.ProtuStrankaListFormatedWithAdress_1">
      <item>ELLERA društvo s ograničenom odgovornošću za dizajn i proizvodnju odjeće, Ulica Stanka Vraza 21, 42000 Varaždin</item>
    </derivirana_varijabla>
  </DomainObject.Predmet.ProtuStrankaListFormatedWithAdress>
  <DomainObject.Predmet.ProtuStrankaListFormatedWithAdressOIB>
    <izvorni_sadrzaj>
      <item>ELLERA društvo s ograničenom odgovornošću za dizajn i proizvodnju odjeće, OIB 82143127701, Ulica Stanka Vraza 21, 42000 Varaždin</item>
    </izvorni_sadrzaj>
    <derivirana_varijabla naziv="DomainObject.Predmet.ProtuStrankaListFormatedWithAdressOIB_1">
      <item>ELLERA društvo s ograničenom odgovornošću za dizajn i proizvodnju odjeće, OIB 82143127701, Ulica Stanka Vraza 21, 42000 Varaždin</item>
    </derivirana_varijabla>
  </DomainObject.Predmet.ProtuStrankaListFormatedWithAdressOIB>
  <DomainObject.Predmet.ProtuStrankaListNazivFormated>
    <izvorni_sadrzaj>
      <item>ELLERA društvo s ograničenom odgovornošću za dizajn i proizvodnju odjeće</item>
    </izvorni_sadrzaj>
    <derivirana_varijabla naziv="DomainObject.Predmet.ProtuStrankaListNazivFormated_1">
      <item>ELLERA društvo s ograničenom odgovornošću za dizajn i proizvodnju odjeće</item>
    </derivirana_varijabla>
  </DomainObject.Predmet.ProtuStrankaListNazivFormated>
  <DomainObject.Predmet.ProtuStrankaListNazivFormatedOIB>
    <izvorni_sadrzaj>
      <item>ELLERA društvo s ograničenom odgovornošću za dizajn i proizvodnju odjeće, OIB 82143127701</item>
    </izvorni_sadrzaj>
    <derivirana_varijabla naziv="DomainObject.Predmet.ProtuStrankaListNazivFormatedOIB_1">
      <item>ELLERA društvo s ograničenom odgovornošću za dizajn i proizvodnju odjeće, OIB 82143127701</item>
    </derivirana_varijabla>
  </DomainObject.Predmet.ProtuStrankaListNazivFormatedOIB>
  <DomainObject.Predmet.OstaliListFormated>
    <izvorni_sadrzaj>
      <item>Željka Vidović Škec</item>
      <item>Sudski registar</item>
    </izvorni_sadrzaj>
    <derivirana_varijabla naziv="DomainObject.Predmet.OstaliListFormated_1">
      <item>Željka Vidović Škec</item>
      <item>Sudski registar</item>
    </derivirana_varijabla>
  </DomainObject.Predmet.OstaliListFormated>
  <DomainObject.Predmet.OstaliListFormatedOIB>
    <izvorni_sadrzaj>
      <item>Željka Vidović Škec, OIB 05010731813</item>
      <item>Sudski registar</item>
    </izvorni_sadrzaj>
    <derivirana_varijabla naziv="DomainObject.Predmet.OstaliListFormatedOIB_1">
      <item>Željka Vidović Škec, OIB 05010731813</item>
      <item>Sudski registar</item>
    </derivirana_varijabla>
  </DomainObject.Predmet.OstaliListFormatedOIB>
  <DomainObject.Predmet.OstaliListFormatedWithAdress>
    <izvorni_sadrzaj>
      <item>Željka Vidović Škec, Zelengaj 100, 42000 Donji Kućan</item>
      <item>Sudski registar</item>
    </izvorni_sadrzaj>
    <derivirana_varijabla naziv="DomainObject.Predmet.OstaliListFormatedWithAdress_1">
      <item>Željka Vidović Škec, Zelengaj 100, 42000 Donji Kućan</item>
      <item>Sudski registar</item>
    </derivirana_varijabla>
  </DomainObject.Predmet.OstaliListFormatedWithAdress>
  <DomainObject.Predmet.OstaliListFormatedWithAdressOIB>
    <izvorni_sadrzaj>
      <item>Željka Vidović Škec, OIB 05010731813, Zelengaj 100, 42000 Donji Kućan</item>
      <item>Sudski registar</item>
    </izvorni_sadrzaj>
    <derivirana_varijabla naziv="DomainObject.Predmet.OstaliListFormatedWithAdressOIB_1">
      <item>Željka Vidović Škec, OIB 05010731813, Zelengaj 100, 42000 Donji Kućan</item>
      <item>Sudski registar</item>
    </derivirana_varijabla>
  </DomainObject.Predmet.OstaliListFormatedWithAdressOIB>
  <DomainObject.Predmet.OstaliListNazivFormated>
    <izvorni_sadrzaj>
      <item>Željka Vidović Škec</item>
      <item>Sudski registar</item>
    </izvorni_sadrzaj>
    <derivirana_varijabla naziv="DomainObject.Predmet.OstaliListNazivFormated_1">
      <item>Željka Vidović Škec</item>
      <item>Sudski registar</item>
    </derivirana_varijabla>
  </DomainObject.Predmet.OstaliListNazivFormated>
  <DomainObject.Predmet.OstaliListNazivFormatedOIB>
    <izvorni_sadrzaj>
      <item>Željka Vidović Škec, OIB 05010731813</item>
      <item>Sudski registar</item>
    </izvorni_sadrzaj>
    <derivirana_varijabla naziv="DomainObject.Predmet.OstaliListNazivFormatedOIB_1">
      <item>Željka Vidović Škec, OIB 05010731813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St-86/2018-2</izvorni_sadrzaj>
    <derivirana_varijabla naziv="DomainObject.PoslovniBrojDokumenta_1">St-86/2018-2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ELLERA društvo s ograničenom odgovornošću za dizajn i proizvodnju odjeće</izvorni_sadrzaj>
    <derivirana_varijabla naziv="DomainObject.Predmet.ProtustrankaIDrugi_1">ELLERA društvo s ograničenom odgovornošću za dizajn i proizvodnju odjeće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ELLERA društvo s ograničenom odgovornošću za dizajn i proizvodnju odjeće, OIB 82143127701, Ulica Stanka Vraza 21, 42000 Varaždin</izvorni_sadrzaj>
    <derivirana_varijabla naziv="DomainObject.Predmet.ProtustrankaIDrugiAdressOIB_1">ELLERA društvo s ograničenom odgovornošću za dizajn i proizvodnju odjeće, OIB 82143127701, Ulica Stanka Vraza 21,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ELLERA društvo s ograničenom odgovornošću za dizajn i proizvodnju odjeće</item>
      <item>Željka Vidović Škec</item>
      <item>Sudski registar</item>
    </izvorni_sadrzaj>
    <derivirana_varijabla naziv="DomainObject.Predmet.SudioniciListNaziv_1">
      <item>Financijska agencija</item>
      <item>ELLERA društvo s ograničenom odgovornošću za dizajn i proizvodnju odjeće</item>
      <item>Željka Vidović Škec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ELLERA društvo s ograničenom odgovornošću za dizajn i proizvodnju odjeće, OIB 82143127701, Ulica Stanka Vraza 21,42000 Varaždin</item>
      <item>Željka Vidović Škec, OIB 05010731813, Zelengaj 100,42000 Donji Kućan</item>
      <item>Sudski registar</item>
    </izvorni_sadrzaj>
    <derivirana_varijabla naziv="DomainObject.Predmet.SudioniciListAdressOIB_1">
      <item>Financijska agencija, OIB 85821130368, Ulica grada Vukovara 70,10000 Zagreb</item>
      <item>ELLERA društvo s ograničenom odgovornošću za dizajn i proizvodnju odjeće, OIB 82143127701, Ulica Stanka Vraza 21,42000 Varaždin</item>
      <item>Željka Vidović Škec, OIB 05010731813, Zelengaj 100,42000 Donji Kućan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1E7495-1274-4085-A706-08BB074927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944</properties:Words>
  <properties:Characters>5268</properties:Characters>
  <properties:Lines>96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2018-04-04T07:48:00Z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