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2389" w14:paraId="5862389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F20D80">
        <w:t>839</w:t>
      </w:r>
      <w:r w:rsidR="00946625">
        <w:t>/16-</w:t>
      </w:r>
      <w:r w:rsidR="00F20D80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F20D80">
        <w:t>STINA STRMICA d.o.o., Strmica, Strmica bb, OIB: 92432871566</w:t>
      </w:r>
      <w:r w:rsidRPr="00EF7C9A">
        <w:t xml:space="preserve">, dana </w:t>
      </w:r>
      <w:r w:rsidR="00F20D80">
        <w:t>28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E05B11" w:rsidP="008F6C7D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22320B">
        <w:t>Ivanka Bosotina, Dalmatinskog sabora 3,</w:t>
      </w:r>
      <w:r>
        <w:t xml:space="preserve"> </w:t>
      </w:r>
      <w:r w:rsidRPr="0022320B">
        <w:t>Zadar,</w:t>
      </w:r>
      <w:r>
        <w:t xml:space="preserve"> </w:t>
      </w:r>
      <w:r w:rsidRPr="0022320B">
        <w:t>datum rođenja:</w:t>
      </w:r>
      <w:r>
        <w:t xml:space="preserve"> </w:t>
      </w:r>
      <w:r w:rsidRPr="0022320B">
        <w:t>02.10.1961. godine, mjesto rođenja:</w:t>
      </w:r>
      <w:r>
        <w:t xml:space="preserve"> </w:t>
      </w:r>
      <w:r w:rsidRPr="0022320B">
        <w:t>Zadar, broj osobne iskaznice:</w:t>
      </w:r>
      <w:r>
        <w:t xml:space="preserve"> </w:t>
      </w:r>
      <w:r w:rsidRPr="0022320B">
        <w:t>100216014, izdana od strane: PU Zadarska, OIB: 81654623800</w:t>
      </w:r>
      <w:r w:rsidR="008F6C7D" w:rsidRPr="005675A5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4C4A14">
        <w:t>STINA STRMICA d.o.o., Strmica, Strmica bb, OIB: 92432871566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5D284B">
        <w:t>STINA STRMICA d.o.o., Strmica.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5D284B">
        <w:t>28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7D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5D284B">
          <w:t>839</w:t>
        </w:r>
        <w:r w:rsidR="00D26084">
          <w:t>/16-</w:t>
        </w:r>
        <w:r w:rsidR="004C1592">
          <w:t>9</w:t>
        </w:r>
      </w:p>
      <w:p w:rsidRDefault="00E12FEA" w:rsidP="009C0FF2" w:rsidR="00E12FEA" w:rsidRPr="00EF7C9A">
        <w:pPr>
          <w:jc w:val="right"/>
        </w:pPr>
      </w:p>
      <w:p w:rsidRDefault="008667DF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6623B"/>
    <w:rsid w:val="00077BD9"/>
    <w:rsid w:val="0008053D"/>
    <w:rsid w:val="000C103A"/>
    <w:rsid w:val="000D4B36"/>
    <w:rsid w:val="000E0BB3"/>
    <w:rsid w:val="00110C37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667DF"/>
    <w:rsid w:val="00881A15"/>
    <w:rsid w:val="008B123A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STINA STRMICA društvo s ograničenom odgovornošću za trgovinu i usluge, putnička agencija</izvorni_sadrzaj>
    <derivirana_varijabla naziv="DomainObject.Predmet.ProtustrankaFormated_1">  STINA STRMICA društvo s ograničenom odgovornošću za trgovinu i usluge, putnička agencija</derivirana_varijabla>
  </DomainObject.Predmet.ProtustrankaFormated>
  <DomainObject.Predmet.ProtustrankaFormatedOIB>
    <izvorni_sadrzaj>  STINA STRMICA društvo s ograničenom odgovornošću za trgovinu i usluge, putnička agencija, OIB 92432871566</izvorni_sadrzaj>
    <derivirana_varijabla naziv="DomainObject.Predmet.ProtustrankaFormatedOIB_1">  STINA STRMICA društvo s ograničenom odgovornošću za trgovinu i usluge, putnička agencija, OIB 92432871566</derivirana_varijabla>
  </DomainObject.Predmet.ProtustrankaFormatedOIB>
  <DomainObject.Predmet.ProtustrankaFormatedWithAdress>
    <izvorni_sadrzaj> STINA STRMICA društvo s ograničenom odgovornošću za trgovinu i usluge, putnička agencija, Strmica bb , 22300 Strmica</izvorni_sadrzaj>
    <derivirana_varijabla naziv="DomainObject.Predmet.ProtustrankaFormatedWithAdress_1"> STINA STRMICA društvo s ograničenom odgovornošću za trgovinu i usluge, putnička agencija, Strmica bb , 22300 Strmica</derivirana_varijabla>
  </DomainObject.Predmet.ProtustrankaFormatedWithAdress>
  <DomainObject.Predmet.ProtustrankaFormatedWithAdressOIB>
    <izvorni_sadrzaj> STINA STRMICA društvo s ograničenom odgovornošću za trgovinu i usluge, putnička agencija, OIB 92432871566, Strmica bb , 22300 Strmica</izvorni_sadrzaj>
    <derivirana_varijabla naziv="DomainObject.Predmet.ProtustrankaFormatedWithAdressOIB_1"> STINA STRMICA društvo s ograničenom odgovornošću za trgovinu i usluge, putnička agencija, OIB 92432871566, Strmica bb , 22300 Strmica</derivirana_varijabla>
  </DomainObject.Predmet.ProtustrankaFormatedWithAdressOIB>
  <DomainObject.Predmet.ProtustrankaWithAdress>
    <izvorni_sadrzaj>STINA STRMICA društvo s ograničenom odgovornošću za trgovinu i usluge, putnička agencija Strmica bb , 22300 Strmica</izvorni_sadrzaj>
    <derivirana_varijabla naziv="DomainObject.Predmet.ProtustrankaWithAdress_1">STINA STRMICA društvo s ograničenom odgovornošću za trgovinu i usluge, putnička agencija Strmica bb , 22300 Strmica</derivirana_varijabla>
  </DomainObject.Predmet.ProtustrankaWithAdress>
  <DomainObject.Predmet.ProtustrankaWithAdressOIB>
    <izvorni_sadrzaj>STINA STRMICA društvo s ograničenom odgovornošću za trgovinu i usluge, putnička agencija, OIB 92432871566, Strmica bb , 22300 Strmica</izvorni_sadrzaj>
    <derivirana_varijabla naziv="DomainObject.Predmet.ProtustrankaWithAdressOIB_1">STINA STRMICA društvo s ograničenom odgovornošću za trgovinu i usluge, putnička agencija, OIB 92432871566, Strmica bb , 22300 Strmica</derivirana_varijabla>
  </DomainObject.Predmet.ProtustrankaWithAdressOIB>
  <DomainObject.Predmet.ProtustrankaNazivFormated>
    <izvorni_sadrzaj>STINA STRMICA društvo s ograničenom odgovornošću za trgovinu i usluge, putnička agencija</izvorni_sadrzaj>
    <derivirana_varijabla naziv="DomainObject.Predmet.ProtustrankaNazivFormated_1">STINA STRMICA društvo s ograničenom odgovornošću za trgovinu i usluge, putnička agencija</derivirana_varijabla>
  </DomainObject.Predmet.ProtustrankaNazivFormated>
  <DomainObject.Predmet.ProtustrankaNazivFormatedOIB>
    <izvorni_sadrzaj>STINA STRMICA društvo s ograničenom odgovornošću za trgovinu i usluge, putnička agencija, OIB 92432871566</izvorni_sadrzaj>
    <derivirana_varijabla naziv="DomainObject.Predmet.ProtustrankaNazivFormatedOIB_1">STINA STRMICA društvo s ograničenom odgovornošću za trgovinu i usluge, putnička agencija, OIB 92432871566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STRMICA društvo s ograničenom odgovornošću za trgovinu i usluge, putnička agencija</item>
    </izvorni_sadrzaj>
    <derivirana_varijabla naziv="DomainObject.Predmet.ProtuStrankaListFormated_1">
      <item>STINA STRMICA društvo s ograničenom odgovornošću za trgovinu i usluge, putnička agencija</item>
    </derivirana_varijabla>
  </DomainObject.Predmet.ProtuStrankaListFormated>
  <DomainObject.Predmet.ProtuStrankaListFormatedOIB>
    <izvorni_sadrzaj>
      <item>STINA STRMICA društvo s ograničenom odgovornošću za trgovinu i usluge, putnička agencija, OIB 92432871566</item>
    </izvorni_sadrzaj>
    <derivirana_varijabla naziv="DomainObject.Predmet.ProtuStrankaListFormatedOIB_1">
      <item>STINA STRMICA društvo s ograničenom odgovornošću za trgovinu i usluge, putnička agencija, OIB 92432871566</item>
    </derivirana_varijabla>
  </DomainObject.Predmet.ProtuStrankaListFormatedOIB>
  <DomainObject.Predmet.ProtuStrankaListFormatedWithAdress>
    <izvorni_sadrzaj>
      <item>STINA STRMICA društvo s ograničenom odgovornošću za trgovinu i usluge, putnička agencija, Strmica bb , 22300 Strmica</item>
    </izvorni_sadrzaj>
    <derivirana_varijabla naziv="DomainObject.Predmet.ProtuStrankaListFormatedWithAdress_1">
      <item>STINA STRMICA društvo s ograničenom odgovornošću za trgovinu i usluge, putnička agencija, Strmica bb , 22300 Strmica</item>
    </derivirana_varijabla>
  </DomainObject.Predmet.ProtuStrankaListFormatedWithAdress>
  <DomainObject.Predmet.ProtuStrankaListFormatedWithAdressOIB>
    <izvorni_sadrzaj>
      <item>STINA STRMICA društvo s ograničenom odgovornošću za trgovinu i usluge, putnička agencija, OIB 92432871566, Strmica bb , 22300 Strmica</item>
    </izvorni_sadrzaj>
    <derivirana_varijabla naziv="DomainObject.Predmet.ProtuStrankaListFormatedWithAdressOIB_1">
      <item>STINA STRMICA društvo s ograničenom odgovornošću za trgovinu i usluge, putnička agencija, OIB 92432871566, Strmica bb , 22300 Strmica</item>
    </derivirana_varijabla>
  </DomainObject.Predmet.ProtuStrankaListFormatedWithAdressOIB>
  <DomainObject.Predmet.ProtuStrankaListNazivFormated>
    <izvorni_sadrzaj>
      <item>STINA STRMICA društvo s ograničenom odgovornošću za trgovinu i usluge, putnička agencija</item>
    </izvorni_sadrzaj>
    <derivirana_varijabla naziv="DomainObject.Predmet.ProtuStrankaListNazivFormated_1">
      <item>STINA STRMICA društvo s ograničenom odgovornošću za trgovinu i usluge, putnička agencija</item>
    </derivirana_varijabla>
  </DomainObject.Predmet.ProtuStrankaListNazivFormated>
  <DomainObject.Predmet.ProtuStrankaListNazivFormatedOIB>
    <izvorni_sadrzaj>
      <item>STINA STRMICA društvo s ograničenom odgovornošću za trgovinu i usluge, putnička agencija, OIB 92432871566</item>
    </izvorni_sadrzaj>
    <derivirana_varijabla naziv="DomainObject.Predmet.ProtuStrankaListNazivFormatedOIB_1">
      <item>STINA STRMICA društvo s ograničenom odgovornošću za trgovinu i usluge, putnička agencija, OIB 92432871566</item>
    </derivirana_varijabla>
  </DomainObject.Predmet.ProtuStrankaListNazivFormatedOIB>
  <DomainObject.Predmet.OstaliListFormated>
    <izvorni_sadrzaj>
      <item>Davor Jerkan</item>
    </izvorni_sadrzaj>
    <derivirana_varijabla naziv="DomainObject.Predmet.OstaliListFormated_1">
      <item>Davor Jerkan</item>
    </derivirana_varijabla>
  </DomainObject.Predmet.OstaliListFormated>
  <DomainObject.Predmet.OstaliListFormatedOIB>
    <izvorni_sadrzaj>
      <item>Davor Jerkan, OIB 37572864713</item>
    </izvorni_sadrzaj>
    <derivirana_varijabla naziv="DomainObject.Predmet.OstaliListFormatedOIB_1">
      <item>Davor Jerkan, OIB 37572864713</item>
    </derivirana_varijabla>
  </DomainObject.Predmet.OstaliListFormatedOIB>
  <DomainObject.Predmet.OstaliListFormatedWithAdress>
    <izvorni_sadrzaj>
      <item>Davor Jerkan</item>
    </izvorni_sadrzaj>
    <derivirana_varijabla naziv="DomainObject.Predmet.OstaliListFormatedWithAdress_1">
      <item>Davor Jerkan</item>
    </derivirana_varijabla>
  </DomainObject.Predmet.OstaliListFormatedWithAdress>
  <DomainObject.Predmet.OstaliListFormatedWithAdressOIB>
    <izvorni_sadrzaj>
      <item>Davor Jerkan, OIB 37572864713</item>
    </izvorni_sadrzaj>
    <derivirana_varijabla naziv="DomainObject.Predmet.OstaliListFormatedWithAdressOIB_1">
      <item>Davor Jerkan, OIB 37572864713</item>
    </derivirana_varijabla>
  </DomainObject.Predmet.OstaliListFormatedWithAdressOIB>
  <DomainObject.Predmet.OstaliListNazivFormated>
    <izvorni_sadrzaj>
      <item>Davor Jerkan</item>
    </izvorni_sadrzaj>
    <derivirana_varijabla naziv="DomainObject.Predmet.OstaliListNazivFormated_1">
      <item>Davor Jerkan</item>
    </derivirana_varijabla>
  </DomainObject.Predmet.OstaliListNazivFormated>
  <DomainObject.Predmet.OstaliListNazivFormatedOIB>
    <izvorni_sadrzaj>
      <item>Davor Jerkan, OIB 37572864713</item>
    </izvorni_sadrzaj>
    <derivirana_varijabla naziv="DomainObject.Predmet.OstaliListNazivFormatedOIB_1">
      <item>Davor Jerkan, OIB 37572864713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STRMICA društvo s ograničenom odgovornošću za trgovinu i usluge, putnička agencija</izvorni_sadrzaj>
    <derivirana_varijabla naziv="DomainObject.Predmet.ProtustrankaIDrugi_1">STINA STRMICA društvo s ograničenom odgovornošću za trgovinu i usluge,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STRMICA društvo s ograničenom odgovornošću za trgovinu i usluge, putnička agencija, OIB 92432871566, Strmica bb , 22300 Strmica</izvorni_sadrzaj>
    <derivirana_varijabla naziv="DomainObject.Predmet.ProtustrankaIDrugiAdressOIB_1">STINA STRMICA društvo s ograničenom odgovornošću za trgovinu i usluge, putnička agencija, OIB 92432871566, Strmica bb , 22300 Strmica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STRMICA društvo s ograničenom odgovornošću za trgovinu i usluge, putnička agencija</item>
      <item>Davor Jerkan</item>
    </izvorni_sadrzaj>
    <derivirana_varijabla naziv="DomainObject.Predmet.SudioniciListNaziv_1">
      <item>FINA - Podružnica Šibenik</item>
      <item>STINA STRMICA društvo s ograničenom odgovornošću za trgovinu i usluge, putnička agencija</item>
      <item>Davor Jerkan</item>
    </derivirana_varijabla>
  </DomainObject.Predmet.SudioniciListNaziv>
  <DomainObject.Predmet.SudioniciListAdressOIB>
    <izvorni_sadrzaj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izvorni_sadrzaj>
    <derivirana_varijabla naziv="DomainObject.Predmet.SudioniciListAdressOIB_1">
      <item>FINA - Podružnica Šibenik, OIB 85821130368, Perivoj L. Marune 1,22000 Šibenik</item>
      <item>STINA STRMICA društvo s ograničenom odgovornošću za trgovinu i usluge, putnička agencija, OIB 92432871566, Strmica bb ,22300 Strmica</item>
      <item>Davor Jerkan, OIB 37572864713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92432871566</item>
      <item>, OIB 37572864713</item>
    </izvorni_sadrzaj>
    <derivirana_varijabla naziv="DomainObject.Predmet.SudioniciListNazivOIB_1">
      <item>, OIB 85821130368</item>
      <item>, OIB 92432871566</item>
      <item>, OIB 37572864713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339</properties:Words>
  <properties:Characters>1799</properties:Characters>
  <properties:Lines>64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2016-06-28T07:57:00Z</dcterms:created>
  <dc:creator>Ardena Bajlo</dc:creator>
  <cp:lastModifiedBy>wsadmin</cp:lastModifiedBy>
  <cp:lastPrinted>2016-06-28T08:01:00Z</cp:lastPrinted>
  <dcterms:modified xmlns:xsi="http://www.w3.org/2001/XMLSchema-instance" xsi:type="dcterms:W3CDTF">2016-06-28T10:53:00Z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