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d7ae" w14:paraId="db0d7ae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B83705">
        <w:rPr>
          <w:b/>
        </w:rPr>
        <w:t>Broj: 7/St-</w:t>
      </w:r>
      <w:r w:rsidR="00584822">
        <w:rPr>
          <w:b/>
        </w:rPr>
        <w:t>667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964BC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584822">
        <w:t>MOMENTUM j.d.o.o. za trgovinu i zastupanje u likvidaciji</w:t>
      </w:r>
      <w:r w:rsidR="008C556E">
        <w:t>,</w:t>
      </w:r>
      <w:r w:rsidR="00C7165D">
        <w:t xml:space="preserve"> skraćena tvrtka: </w:t>
      </w:r>
      <w:r w:rsidR="00584822">
        <w:t>MOMENTUM j.o.o. u likvidaciji</w:t>
      </w:r>
      <w:r w:rsidR="00C45C8B">
        <w:t>,</w:t>
      </w:r>
      <w:r w:rsidR="00584822">
        <w:t xml:space="preserve"> Slavonski Brod, </w:t>
      </w:r>
      <w:proofErr w:type="spellStart"/>
      <w:r w:rsidR="00584822">
        <w:t>Košarevac</w:t>
      </w:r>
      <w:proofErr w:type="spellEnd"/>
      <w:r w:rsidR="00584822">
        <w:t xml:space="preserve"> 9, OIB 83352221856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84822">
        <w:t>0</w:t>
      </w:r>
      <w:r w:rsidR="008A0C52">
        <w:t>6</w:t>
      </w:r>
      <w:r w:rsidR="00FE4523">
        <w:t xml:space="preserve">. </w:t>
      </w:r>
      <w:r w:rsidR="00584822">
        <w:t>rujna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584822" w:rsidRPr="00584822">
        <w:t xml:space="preserve">MOMENTUM j.d.o.o. za trgovinu i zastupanje u likvidaciji, skraćena tvrtka: MOMENTUM j.o.o. u likvidaciji, Slavonski Brod, </w:t>
      </w:r>
      <w:proofErr w:type="spellStart"/>
      <w:r w:rsidR="00584822" w:rsidRPr="00584822">
        <w:t>Košarevac</w:t>
      </w:r>
      <w:proofErr w:type="spellEnd"/>
      <w:r w:rsidR="00584822" w:rsidRPr="00584822">
        <w:t xml:space="preserve"> 9, OIB 83352221856</w:t>
      </w:r>
      <w:r w:rsidR="00067508">
        <w:t xml:space="preserve">, </w:t>
      </w:r>
      <w:r w:rsidR="00B76165">
        <w:t xml:space="preserve">iznosi </w:t>
      </w:r>
      <w:r w:rsidR="00584822">
        <w:t>6.650,16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8B28A4">
        <w:t xml:space="preserve">član uprave </w:t>
      </w:r>
      <w:r w:rsidR="001F1957">
        <w:t xml:space="preserve">dužnika </w:t>
      </w:r>
      <w:r w:rsidR="00D84F70">
        <w:t xml:space="preserve">– likvidator </w:t>
      </w:r>
      <w:r w:rsidR="00584822">
        <w:t xml:space="preserve">Vladimir Vrhovac iz Bosne i Hercegovine, Banja </w:t>
      </w:r>
      <w:r w:rsidR="000C2041">
        <w:t>L</w:t>
      </w:r>
      <w:r w:rsidR="00584822">
        <w:t>uka</w:t>
      </w:r>
      <w:r w:rsidR="000C2041">
        <w:t xml:space="preserve">, Novice </w:t>
      </w:r>
      <w:proofErr w:type="spellStart"/>
      <w:r w:rsidR="000C2041">
        <w:t>Celovića</w:t>
      </w:r>
      <w:proofErr w:type="spellEnd"/>
      <w:r w:rsidR="000C2041">
        <w:t xml:space="preserve"> 17, OIB 50220581727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84822">
        <w:rPr>
          <w:b/>
        </w:rPr>
        <w:t>667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84822">
        <w:t>Slavonskom Brodu,0</w:t>
      </w:r>
      <w:r w:rsidR="008A0C52">
        <w:t>6</w:t>
      </w:r>
      <w:r w:rsidR="00FE4523">
        <w:t>.</w:t>
      </w:r>
      <w:r w:rsidR="008140E9">
        <w:t xml:space="preserve"> </w:t>
      </w:r>
      <w:r w:rsidR="00584822">
        <w:t>rujna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367" w:rsidR="00F63367">
      <w:r>
        <w:separator/>
      </w:r>
    </w:p>
  </w:endnote>
  <w:endnote w:id="0" w:type="continuationSeparator">
    <w:p w:rsidRDefault="00F63367" w:rsidR="00F6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367" w:rsidR="00F63367">
      <w:r>
        <w:separator/>
      </w:r>
    </w:p>
  </w:footnote>
  <w:footnote w:id="0" w:type="continuationSeparator">
    <w:p w:rsidRDefault="00F63367" w:rsidR="00F63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041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D5C7F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4822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15E3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5EEC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96D62"/>
    <w:rsid w:val="008A0C52"/>
    <w:rsid w:val="008A224F"/>
    <w:rsid w:val="008A6156"/>
    <w:rsid w:val="008A66B9"/>
    <w:rsid w:val="008A786C"/>
    <w:rsid w:val="008B0E56"/>
    <w:rsid w:val="008B28A4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64BCF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01A69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77346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84F70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63367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5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5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6650.16</izvorni_sadrzaj>
    <derivirana_varijabla naziv="DomainObject.Predmet.InicijalnaVrijednost_1">6650.16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MOMENTUM j.d.o.o. za trgovinu i zastupanje u likvidaciji</izvorni_sadrzaj>
    <derivirana_varijabla naziv="DomainObject.Predmet.ProtustrankaFormated_1">  MOMENTUM j.d.o.o. za trgovinu i zastupanje u likvidaciji</derivirana_varijabla>
  </DomainObject.Predmet.ProtustrankaFormated>
  <DomainObject.Predmet.ProtustrankaFormatedOIB>
    <izvorni_sadrzaj>  MOMENTUM j.d.o.o. za trgovinu i zastupanje u likvidaciji, OIB 83352221856</izvorni_sadrzaj>
    <derivirana_varijabla naziv="DomainObject.Predmet.ProtustrankaFormatedOIB_1">  MOMENTUM j.d.o.o. za trgovinu i zastupanje u likvidaciji, OIB 83352221856</derivirana_varijabla>
  </DomainObject.Predmet.ProtustrankaFormatedOIB>
  <DomainObject.Predmet.ProtustrankaFormatedWithAdress>
    <izvorni_sadrzaj> MOMENTUM j.d.o.o. za trgovinu i zastupanje u likvidaciji, Košarevac 9, 35000 Slavonski Brod</izvorni_sadrzaj>
    <derivirana_varijabla naziv="DomainObject.Predmet.ProtustrankaFormatedWithAdress_1"> MOMENTUM j.d.o.o. za trgovinu i zastupanje u likvidaciji, Košarevac 9, 35000 Slavonski Brod</derivirana_varijabla>
  </DomainObject.Predmet.ProtustrankaFormatedWithAdress>
  <DomainObject.Predmet.ProtustrankaFormatedWithAdressOIB>
    <izvorni_sadrzaj> MOMENTUM j.d.o.o. za trgovinu i zastupanje u likvidaciji, OIB 83352221856, Košarevac 9, 35000 Slavonski Brod</izvorni_sadrzaj>
    <derivirana_varijabla naziv="DomainObject.Predmet.ProtustrankaFormatedWithAdressOIB_1"> MOMENTUM j.d.o.o. za trgovinu i zastupanje u likvidaciji, OIB 83352221856, Košarevac 9, 35000 Slavonski Brod</derivirana_varijabla>
  </DomainObject.Predmet.ProtustrankaFormatedWithAdressOIB>
  <DomainObject.Predmet.ProtustrankaWithAdress>
    <izvorni_sadrzaj>MOMENTUM j.d.o.o. za trgovinu i zastupanje u likvidaciji Košarevac 9, 35000 Slavonski Brod</izvorni_sadrzaj>
    <derivirana_varijabla naziv="DomainObject.Predmet.ProtustrankaWithAdress_1">MOMENTUM j.d.o.o. za trgovinu i zastupanje u likvidaciji Košarevac 9, 35000 Slavonski Brod</derivirana_varijabla>
  </DomainObject.Predmet.ProtustrankaWithAdress>
  <DomainObject.Predmet.ProtustrankaWithAdressOIB>
    <izvorni_sadrzaj>MOMENTUM j.d.o.o. za trgovinu i zastupanje u likvidaciji, OIB 83352221856, Košarevac 9, 35000 Slavonski Brod</izvorni_sadrzaj>
    <derivirana_varijabla naziv="DomainObject.Predmet.ProtustrankaWithAdressOIB_1">MOMENTUM j.d.o.o. za trgovinu i zastupanje u likvidaciji, OIB 83352221856, Košarevac 9, 35000 Slavonski Brod</derivirana_varijabla>
  </DomainObject.Predmet.ProtustrankaWithAdressOIB>
  <DomainObject.Predmet.ProtustrankaNazivFormated>
    <izvorni_sadrzaj>MOMENTUM j.d.o.o. za trgovinu i zastupanje u likvidaciji</izvorni_sadrzaj>
    <derivirana_varijabla naziv="DomainObject.Predmet.ProtustrankaNazivFormated_1">MOMENTUM j.d.o.o. za trgovinu i zastupanje u likvidaciji</derivirana_varijabla>
  </DomainObject.Predmet.ProtustrankaNazivFormated>
  <DomainObject.Predmet.ProtustrankaNazivFormatedOIB>
    <izvorni_sadrzaj>MOMENTUM j.d.o.o. za trgovinu i zastupanje u likvidaciji, OIB 83352221856</izvorni_sadrzaj>
    <derivirana_varijabla naziv="DomainObject.Predmet.ProtustrankaNazivFormatedOIB_1">MOMENTUM j.d.o.o. za trgovinu i zastupanje u likvidaciji, OIB 83352221856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MOMENTUM j.d.o.o. za trgovinu i zastupanje u likvidaciji</item>
    </izvorni_sadrzaj>
    <derivirana_varijabla naziv="DomainObject.Predmet.ProtuStrankaListFormated_1">
      <item>MOMENTUM j.d.o.o. za trgovinu i zastupanje u likvidaciji</item>
    </derivirana_varijabla>
  </DomainObject.Predmet.ProtuStrankaListFormated>
  <DomainObject.Predmet.ProtuStrankaListFormatedOIB>
    <izvorni_sadrzaj>
      <item>MOMENTUM j.d.o.o. za trgovinu i zastupanje u likvidaciji, OIB 83352221856</item>
    </izvorni_sadrzaj>
    <derivirana_varijabla naziv="DomainObject.Predmet.ProtuStrankaListFormatedOIB_1">
      <item>MOMENTUM j.d.o.o. za trgovinu i zastupanje u likvidaciji, OIB 83352221856</item>
    </derivirana_varijabla>
  </DomainObject.Predmet.ProtuStrankaListFormatedOIB>
  <DomainObject.Predmet.ProtuStrankaListFormatedWithAdress>
    <izvorni_sadrzaj>
      <item>MOMENTUM j.d.o.o. za trgovinu i zastupanje u likvidaciji, Košarevac 9, 35000 Slavonski Brod</item>
    </izvorni_sadrzaj>
    <derivirana_varijabla naziv="DomainObject.Predmet.ProtuStrankaListFormatedWithAdress_1">
      <item>MOMENTUM j.d.o.o. za trgovinu i zastupanje u likvidaciji, Košarevac 9, 35000 Slavonski Brod</item>
    </derivirana_varijabla>
  </DomainObject.Predmet.ProtuStrankaListFormatedWithAdress>
  <DomainObject.Predmet.ProtuStrankaListFormatedWithAdressOIB>
    <izvorni_sadrzaj>
      <item>MOMENTUM j.d.o.o. za trgovinu i zastupanje u likvidaciji, OIB 83352221856, Košarevac 9, 35000 Slavonski Brod</item>
    </izvorni_sadrzaj>
    <derivirana_varijabla naziv="DomainObject.Predmet.ProtuStrankaListFormatedWithAdressOIB_1">
      <item>MOMENTUM j.d.o.o. za trgovinu i zastupanje u likvidaciji, OIB 83352221856, Košarevac 9, 35000 Slavonski Brod</item>
    </derivirana_varijabla>
  </DomainObject.Predmet.ProtuStrankaListFormatedWithAdressOIB>
  <DomainObject.Predmet.ProtuStrankaListNazivFormated>
    <izvorni_sadrzaj>
      <item>MOMENTUM j.d.o.o. za trgovinu i zastupanje u likvidaciji</item>
    </izvorni_sadrzaj>
    <derivirana_varijabla naziv="DomainObject.Predmet.ProtuStrankaListNazivFormated_1">
      <item>MOMENTUM j.d.o.o. za trgovinu i zastupanje u likvidaciji</item>
    </derivirana_varijabla>
  </DomainObject.Predmet.ProtuStrankaListNazivFormated>
  <DomainObject.Predmet.ProtuStrankaListNazivFormatedOIB>
    <izvorni_sadrzaj>
      <item>MOMENTUM j.d.o.o. za trgovinu i zastupanje u likvidaciji, OIB 83352221856</item>
    </izvorni_sadrzaj>
    <derivirana_varijabla naziv="DomainObject.Predmet.ProtuStrankaListNazivFormatedOIB_1">
      <item>MOMENTUM j.d.o.o. za trgovinu i zastupanje u likvidaciji, OIB 83352221856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MOMENTUM j.d.o.o. za trgovinu i zastupanje u likvidaciji</izvorni_sadrzaj>
    <derivirana_varijabla naziv="DomainObject.Predmet.ProtustrankaIDrugi_1">MOMENTUM j.d.o.o. za trgovinu i zastupanje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MOMENTUM j.d.o.o. za trgovinu i zastupanje u likvidaciji, OIB 83352221856, Košarevac 9, 35000 Slavonski Brod</izvorni_sadrzaj>
    <derivirana_varijabla naziv="DomainObject.Predmet.ProtustrankaIDrugiAdressOIB_1">MOMENTUM j.d.o.o. za trgovinu i zastupanje u likvidaciji, OIB 83352221856, Košarevac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MOMENTUM j.d.o.o. za trgovinu i zastupanje u likvidaciji</item>
    </izvorni_sadrzaj>
    <derivirana_varijabla naziv="DomainObject.Predmet.SudioniciListNaziv_1">
      <item>Financijska agencija</item>
      <item>MOMENTUM j.d.o.o. za trgovinu i zastupanje u likvidaciji</item>
    </derivirana_varijabla>
  </DomainObject.Predmet.SudioniciListNaziv>
  <DomainObject.Predmet.SudioniciListAdressOIB>
    <izvorni_sadrzaj>
      <item>Financijska agencija, OIB 85821130368, Ulica grada Vukovara 70,10000 Zagreb</item>
      <item>MOMENTUM j.d.o.o. za trgovinu i zastupanje u likvidaciji, OIB 83352221856, Košarevac 9,35000 Slavonski Brod</item>
    </izvorni_sadrzaj>
    <derivirana_varijabla naziv="DomainObject.Predmet.SudioniciListAdressOIB_1">
      <item>Financijska agencija, OIB 85821130368, Ulica grada Vukovara 70,10000 Zagreb</item>
      <item>MOMENTUM j.d.o.o. za trgovinu i zastupanje u likvidaciji, OIB 83352221856, Košarevac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83352221856</item>
    </izvorni_sadrzaj>
    <derivirana_varijabla naziv="DomainObject.Predmet.SudioniciListNazivOIB_1">
      <item>, OIB 85821130368</item>
      <item>, OIB 83352221856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2257</properties:Characters>
  <properties:Lines>58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2017-09-04T11:50:00Z</dcterms:created>
  <dc:creator>Korisnik</dc:creator>
  <cp:lastModifiedBy>wsadmin</cp:lastModifiedBy>
  <cp:lastPrinted>2017-09-04T12:01:00Z</cp:lastPrinted>
  <dcterms:modified xmlns:xsi="http://www.w3.org/2001/XMLSchema-instance" xsi:type="dcterms:W3CDTF">2017-09-06T12:27:00Z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