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91a6" w14:paraId="bed91a6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5E21E6">
        <w:rPr>
          <w:lang w:val="hr-HR"/>
        </w:rPr>
        <w:t>26/17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E21E6">
        <w:rPr>
          <w:lang w:val="hr-HR"/>
        </w:rPr>
        <w:t xml:space="preserve">IMPENDO PEŠO d.o.o., Split (Grad Split), Put </w:t>
      </w:r>
      <w:proofErr w:type="spellStart"/>
      <w:r w:rsidR="005E21E6">
        <w:rPr>
          <w:lang w:val="hr-HR"/>
        </w:rPr>
        <w:t>Smokovika</w:t>
      </w:r>
      <w:proofErr w:type="spellEnd"/>
      <w:r w:rsidR="005E21E6">
        <w:rPr>
          <w:lang w:val="hr-HR"/>
        </w:rPr>
        <w:t xml:space="preserve"> 58, OIB: 50605271233, MBS: 060256458,</w:t>
      </w:r>
      <w:r w:rsidR="00634348">
        <w:rPr>
          <w:lang w:val="hr-HR"/>
        </w:rPr>
        <w:t xml:space="preserve"> dana </w:t>
      </w:r>
      <w:r w:rsidR="00671B2C">
        <w:rPr>
          <w:lang w:val="hr-HR"/>
        </w:rPr>
        <w:t xml:space="preserve"> </w:t>
      </w:r>
      <w:r w:rsidR="007E5DFB">
        <w:rPr>
          <w:lang w:val="hr-HR"/>
        </w:rPr>
        <w:t>12.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5E21E6">
        <w:rPr>
          <w:lang w:val="hr-HR"/>
        </w:rPr>
        <w:t xml:space="preserve">  IMPENDO PEŠO d.o.o., Split (Grad Split), Put </w:t>
      </w:r>
      <w:proofErr w:type="spellStart"/>
      <w:r w:rsidR="005E21E6">
        <w:rPr>
          <w:lang w:val="hr-HR"/>
        </w:rPr>
        <w:t>Smokovika</w:t>
      </w:r>
      <w:proofErr w:type="spellEnd"/>
      <w:r w:rsidR="005E21E6">
        <w:rPr>
          <w:lang w:val="hr-HR"/>
        </w:rPr>
        <w:t xml:space="preserve"> 58, OIB: 50605271233, MBS: 060256458</w:t>
      </w:r>
      <w:r w:rsidR="002D4506">
        <w:rPr>
          <w:lang w:val="hr-HR"/>
        </w:rPr>
        <w:t>.</w:t>
      </w:r>
      <w:r>
        <w:rPr>
          <w:lang w:val="hr-HR"/>
        </w:rPr>
        <w:t xml:space="preserve"> Skraćeni stečajni postupak je otvoren dana </w:t>
      </w:r>
      <w:r w:rsidR="00671B2C">
        <w:rPr>
          <w:lang w:val="hr-HR"/>
        </w:rPr>
        <w:t xml:space="preserve"> </w:t>
      </w:r>
      <w:r w:rsidR="007E5DFB">
        <w:rPr>
          <w:lang w:val="hr-HR"/>
        </w:rPr>
        <w:t>12.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7E5DFB">
        <w:rPr>
          <w:lang w:val="hr-HR"/>
        </w:rPr>
        <w:t>14:</w:t>
      </w:r>
      <w:r w:rsidR="005E21E6">
        <w:rPr>
          <w:lang w:val="hr-HR"/>
        </w:rPr>
        <w:t>55</w:t>
      </w:r>
      <w:r w:rsidR="002D4506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E5DFB" w:rsidP="007E5DFB" w:rsidR="007E5DFB">
      <w:pPr>
        <w:rPr>
          <w:lang w:val="hr-HR"/>
        </w:rPr>
      </w:pPr>
      <w:r>
        <w:rPr>
          <w:lang w:val="hr-HR"/>
        </w:rPr>
        <w:tab/>
      </w:r>
      <w:r w:rsidR="00634348">
        <w:rPr>
          <w:lang w:val="hr-HR"/>
        </w:rPr>
        <w:t xml:space="preserve">II. Za stečajnog upravitelja </w:t>
      </w:r>
      <w:r w:rsidR="002D4506">
        <w:rPr>
          <w:lang w:val="hr-HR"/>
        </w:rPr>
        <w:t xml:space="preserve">imenuje se </w:t>
      </w:r>
      <w:r w:rsidR="005E21E6">
        <w:rPr>
          <w:lang w:val="hr-HR"/>
        </w:rPr>
        <w:t xml:space="preserve">Daniela Kovač, Cesta dr. Franje Tuđmana 238 </w:t>
      </w:r>
      <w:r w:rsidR="005E21E6">
        <w:rPr>
          <w:lang w:val="hr-HR"/>
        </w:rPr>
        <w:tab/>
        <w:t xml:space="preserve">A, Kaštel </w:t>
      </w:r>
      <w:proofErr w:type="spellStart"/>
      <w:r w:rsidR="005E21E6">
        <w:rPr>
          <w:lang w:val="hr-HR"/>
        </w:rPr>
        <w:t>Sućurac</w:t>
      </w:r>
      <w:proofErr w:type="spellEnd"/>
      <w:r w:rsidR="005E21E6">
        <w:rPr>
          <w:lang w:val="hr-HR"/>
        </w:rPr>
        <w:t>, OIB: 73917202839.</w:t>
      </w:r>
    </w:p>
    <w:p w:rsidRDefault="005E21E6" w:rsidP="007E5DFB" w:rsidR="005E21E6"/>
    <w:p w:rsidRDefault="00634348" w:rsidP="00E14AE2" w:rsidR="007E5DFB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5E21E6">
        <w:rPr>
          <w:lang w:val="hr-HR"/>
        </w:rPr>
        <w:t xml:space="preserve"> IMPENDO PEŠO d.o.o., Split (Grad Split), Put </w:t>
      </w:r>
      <w:proofErr w:type="spellStart"/>
      <w:r w:rsidR="005E21E6">
        <w:rPr>
          <w:lang w:val="hr-HR"/>
        </w:rPr>
        <w:t>Smokovika</w:t>
      </w:r>
      <w:proofErr w:type="spellEnd"/>
      <w:r w:rsidR="005E21E6">
        <w:rPr>
          <w:lang w:val="hr-HR"/>
        </w:rPr>
        <w:t xml:space="preserve"> 58, OIB: 50605271233, MBS: 060256458</w:t>
      </w:r>
      <w:r w:rsidR="007E5DFB">
        <w:rPr>
          <w:lang w:val="hr-HR"/>
        </w:rPr>
        <w:t>.</w:t>
      </w:r>
    </w:p>
    <w:p w:rsidRDefault="002D4506" w:rsidP="00E14AE2" w:rsidR="002D4506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7E5DFB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E21E6">
        <w:rPr>
          <w:lang w:val="hr-HR"/>
        </w:rPr>
        <w:t>9. siječnja 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E21E6">
        <w:rPr>
          <w:lang w:val="hr-HR"/>
        </w:rPr>
        <w:t xml:space="preserve">IMPENDO PEŠO d.o.o., Split (Grad Split), Put </w:t>
      </w:r>
      <w:proofErr w:type="spellStart"/>
      <w:r w:rsidR="005E21E6">
        <w:rPr>
          <w:lang w:val="hr-HR"/>
        </w:rPr>
        <w:t>Smokovika</w:t>
      </w:r>
      <w:proofErr w:type="spellEnd"/>
      <w:r w:rsidR="005E21E6">
        <w:rPr>
          <w:lang w:val="hr-HR"/>
        </w:rPr>
        <w:t xml:space="preserve"> 58, OIB: 50605271233, MBS: 060256458.</w:t>
      </w:r>
    </w:p>
    <w:p w:rsidRDefault="005E21E6" w:rsidP="00E14AE2" w:rsidR="005E21E6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5E21E6">
        <w:rPr>
          <w:lang w:val="hr-HR"/>
        </w:rPr>
        <w:t>28. prosinca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D4506">
        <w:rPr>
          <w:lang w:val="hr-HR"/>
        </w:rPr>
        <w:t>1</w:t>
      </w:r>
      <w:r w:rsidR="005E21E6">
        <w:rPr>
          <w:lang w:val="hr-HR"/>
        </w:rPr>
        <w:t>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E21E6">
        <w:rPr>
          <w:lang w:val="hr-HR"/>
        </w:rPr>
        <w:t>7.319,74</w:t>
      </w:r>
      <w:r w:rsidR="002D450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5E21E6">
        <w:rPr>
          <w:lang w:val="hr-HR"/>
        </w:rPr>
        <w:t>16. siječnja 2017.</w:t>
      </w:r>
      <w:r w:rsidR="00193F49">
        <w:rPr>
          <w:lang w:val="hr-HR"/>
        </w:rPr>
        <w:t xml:space="preserve"> godine na mrežnoj </w:t>
      </w:r>
      <w:r w:rsidR="00193F49"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7E5DFB">
        <w:rPr>
          <w:lang w:val="hr-HR"/>
        </w:rPr>
        <w:t>12. rujna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AE276B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7E5DFB" w:rsidP="00AE276B" w:rsidR="007E5DFB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AE276B" w:rsidP="00AE276B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  </w:t>
      </w:r>
    </w:p>
    <w:p w:rsidRDefault="00AE276B" w:rsidP="005745D6" w:rsidR="00AE276B">
      <w:pPr>
        <w:jc w:val="both"/>
        <w:rPr>
          <w:lang w:val="hr-HR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2D4506" w:rsidP="00403F01" w:rsidR="002D4506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2D4506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 w:rsidR="002D4506">
        <w:rPr>
          <w:lang w:val="hr-HR"/>
        </w:rPr>
        <w:t>suda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28CB" w:rsidP="003734BE" w:rsidR="00EE28CB">
      <w:r>
        <w:separator/>
      </w:r>
    </w:p>
  </w:endnote>
  <w:endnote w:id="0" w:type="continuationSeparator">
    <w:p w:rsidRDefault="00EE28CB" w:rsidP="003734BE" w:rsidR="00EE2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28CB" w:rsidP="003734BE" w:rsidR="00EE28CB">
      <w:r>
        <w:separator/>
      </w:r>
    </w:p>
  </w:footnote>
  <w:footnote w:id="0" w:type="continuationSeparator">
    <w:p w:rsidRDefault="00EE28CB" w:rsidP="003734BE" w:rsidR="00EE28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23012" w:rsidRPr="00123012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5E21E6">
      <w:t>26</w:t>
    </w:r>
    <w:r w:rsidR="007E5DFB">
      <w:t>/1</w:t>
    </w:r>
    <w:r w:rsidR="005E21E6"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23012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5AD6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D4506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75D6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1E6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E5DFB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E276B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28CB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30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301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301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301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301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30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301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301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301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301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St-26/2017</izvorni_sadrzaj>
    <derivirana_varijabla naziv="DomainObject.Predmet.OznakaBroj_1">St-26/2017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IMPENDO PEŠO za trgovinu i usluge, društvo s ograničenom odgovornošću</izvorni_sadrzaj>
    <derivirana_varijabla naziv="DomainObject.Predmet.ProtustrankaFormated_1">  IMPENDO PEŠO za trgovinu i usluge, društvo s ograničenom odgovornošću</derivirana_varijabla>
  </DomainObject.Predmet.ProtustrankaFormated>
  <DomainObject.Predmet.ProtustrankaFormatedOIB>
    <izvorni_sadrzaj>  IMPENDO PEŠO za trgovinu i usluge, društvo s ograničenom odgovornošću, OIB 50605271233</izvorni_sadrzaj>
    <derivirana_varijabla naziv="DomainObject.Predmet.ProtustrankaFormatedOIB_1">  IMPENDO PEŠO za trgovinu i usluge, društvo s ograničenom odgovornošću, OIB 50605271233</derivirana_varijabla>
  </DomainObject.Predmet.ProtustrankaFormatedOIB>
  <DomainObject.Predmet.ProtustrankaFormatedWithAdress>
    <izvorni_sadrzaj> IMPENDO PEŠO za trgovinu i usluge, društvo s ograničenom odgovornošću, Put Smokovika 58, 21000 Split</izvorni_sadrzaj>
    <derivirana_varijabla naziv="DomainObject.Predmet.ProtustrankaFormatedWithAdress_1"> IMPENDO PEŠO za trgovinu i usluge, društvo s ograničenom odgovornošću, Put Smokovika 58, 21000 Split</derivirana_varijabla>
  </DomainObject.Predmet.ProtustrankaFormatedWithAdress>
  <DomainObject.Predmet.ProtustrankaFormatedWithAdressOIB>
    <izvorni_sadrzaj> IMPENDO PEŠO za trgovinu i usluge, društvo s ograničenom odgovornošću, OIB 50605271233, Put Smokovika 58, 21000 Split</izvorni_sadrzaj>
    <derivirana_varijabla naziv="DomainObject.Predmet.ProtustrankaFormatedWithAdressOIB_1"> IMPENDO PEŠO za trgovinu i usluge, društvo s ograničenom odgovornošću, OIB 50605271233, Put Smokovika 58, 21000 Split</derivirana_varijabla>
  </DomainObject.Predmet.ProtustrankaFormatedWithAdressOIB>
  <DomainObject.Predmet.ProtustrankaWithAdress>
    <izvorni_sadrzaj>IMPENDO PEŠO za trgovinu i usluge, društvo s ograničenom odgovornošću Put Smokovika 58, 21000 Split</izvorni_sadrzaj>
    <derivirana_varijabla naziv="DomainObject.Predmet.ProtustrankaWithAdress_1">IMPENDO PEŠO za trgovinu i usluge, društvo s ograničenom odgovornošću Put Smokovika 58, 21000 Split</derivirana_varijabla>
  </DomainObject.Predmet.ProtustrankaWithAdress>
  <DomainObject.Predmet.ProtustrankaWithAdressOIB>
    <izvorni_sadrzaj>IMPENDO PEŠO za trgovinu i usluge, društvo s ograničenom odgovornošću, OIB 50605271233, Put Smokovika 58, 21000 Split</izvorni_sadrzaj>
    <derivirana_varijabla naziv="DomainObject.Predmet.ProtustrankaWithAdressOIB_1">IMPENDO PEŠO za trgovinu i usluge, društvo s ograničenom odgovornošću, OIB 50605271233, Put Smokovika 58, 21000 Split</derivirana_varijabla>
  </DomainObject.Predmet.ProtustrankaWithAdressOIB>
  <DomainObject.Predmet.ProtustrankaNazivFormated>
    <izvorni_sadrzaj>IMPENDO PEŠO za trgovinu i usluge, društvo s ograničenom odgovornošću</izvorni_sadrzaj>
    <derivirana_varijabla naziv="DomainObject.Predmet.ProtustrankaNazivFormated_1">IMPENDO PEŠO za trgovinu i usluge, društvo s ograničenom odgovornošću</derivirana_varijabla>
  </DomainObject.Predmet.ProtustrankaNazivFormated>
  <DomainObject.Predmet.ProtustrankaNazivFormatedOIB>
    <izvorni_sadrzaj>IMPENDO PEŠO za trgovinu i usluge, društvo s ograničenom odgovornošću, OIB 50605271233</izvorni_sadrzaj>
    <derivirana_varijabla naziv="DomainObject.Predmet.ProtustrankaNazivFormatedOIB_1">IMPENDO PEŠO za trgovinu i usluge, društvo s ograničenom odgovornošću, OIB 50605271233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7319.74</izvorni_sadrzaj>
    <derivirana_varijabla naziv="DomainObject.Predmet.TrenutnaVrijednost_1">7319.74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IMPENDO PEŠO za trgovinu i usluge, društvo s ograničenom odgovornošću</item>
    </izvorni_sadrzaj>
    <derivirana_varijabla naziv="DomainObject.Predmet.ProtuStrankaListFormated_1">
      <item>IMPENDO PEŠO za trgovinu i usluge, društvo s ograničenom odgovornošću</item>
    </derivirana_varijabla>
  </DomainObject.Predmet.ProtuStrankaListFormated>
  <DomainObject.Predmet.ProtuStrankaListFormatedOIB>
    <izvorni_sadrzaj>
      <item>IMPENDO PEŠO za trgovinu i usluge, društvo s ograničenom odgovornošću, OIB 50605271233</item>
    </izvorni_sadrzaj>
    <derivirana_varijabla naziv="DomainObject.Predmet.ProtuStrankaListFormatedOIB_1">
      <item>IMPENDO PEŠO za trgovinu i usluge, društvo s ograničenom odgovornošću, OIB 50605271233</item>
    </derivirana_varijabla>
  </DomainObject.Predmet.ProtuStrankaListFormatedOIB>
  <DomainObject.Predmet.ProtuStrankaListFormatedWithAdress>
    <izvorni_sadrzaj>
      <item>IMPENDO PEŠO za trgovinu i usluge, društvo s ograničenom odgovornošću, Put Smokovika 58, 21000 Split</item>
    </izvorni_sadrzaj>
    <derivirana_varijabla naziv="DomainObject.Predmet.ProtuStrankaListFormatedWithAdress_1">
      <item>IMPENDO PEŠO za trgovinu i usluge, društvo s ograničenom odgovornošću, Put Smokovika 58, 21000 Split</item>
    </derivirana_varijabla>
  </DomainObject.Predmet.ProtuStrankaListFormatedWithAdress>
  <DomainObject.Predmet.ProtuStrankaListFormatedWithAdressOIB>
    <izvorni_sadrzaj>
      <item>IMPENDO PEŠO za trgovinu i usluge, društvo s ograničenom odgovornošću, OIB 50605271233, Put Smokovika 58, 21000 Split</item>
    </izvorni_sadrzaj>
    <derivirana_varijabla naziv="DomainObject.Predmet.ProtuStrankaListFormatedWithAdressOIB_1">
      <item>IMPENDO PEŠO za trgovinu i usluge, društvo s ograničenom odgovornošću, OIB 50605271233, Put Smokovika 58, 21000 Split</item>
    </derivirana_varijabla>
  </DomainObject.Predmet.ProtuStrankaListFormatedWithAdressOIB>
  <DomainObject.Predmet.ProtuStrankaListNazivFormated>
    <izvorni_sadrzaj>
      <item>IMPENDO PEŠO za trgovinu i usluge, društvo s ograničenom odgovornošću</item>
    </izvorni_sadrzaj>
    <derivirana_varijabla naziv="DomainObject.Predmet.ProtuStrankaListNazivFormated_1">
      <item>IMPENDO PEŠO za trgovinu i usluge, društvo s ograničenom odgovornošću</item>
    </derivirana_varijabla>
  </DomainObject.Predmet.ProtuStrankaListNazivFormated>
  <DomainObject.Predmet.ProtuStrankaListNazivFormatedOIB>
    <izvorni_sadrzaj>
      <item>IMPENDO PEŠO za trgovinu i usluge, društvo s ograničenom odgovornošću, OIB 50605271233</item>
    </izvorni_sadrzaj>
    <derivirana_varijabla naziv="DomainObject.Predmet.ProtuStrankaListNazivFormatedOIB_1">
      <item>IMPENDO PEŠO za trgovinu i usluge, društvo s ograničenom odgovornošću, OIB 50605271233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IMPENDO PEŠO za trgovinu i usluge, društvo s ograničenom odgovornošću</izvorni_sadrzaj>
    <derivirana_varijabla naziv="DomainObject.Predmet.ProtustrankaIDrugi_1">IMPENDO PEŠO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IMPENDO PEŠO za trgovinu i usluge, društvo s ograničenom odgovornošću, OIB 50605271233, Put Smokovika 58, 21000 Split</izvorni_sadrzaj>
    <derivirana_varijabla naziv="DomainObject.Predmet.ProtustrankaIDrugiAdressOIB_1">IMPENDO PEŠO za trgovinu i usluge, društvo s ograničenom odgovornošću, OIB 50605271233, Put Smokovika 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IMPENDO PEŠO za trgovinu i usluge, društvo s ograničenom odgovornošću</item>
      <item>FINANCIJSKA AGENCIJA, RC SPLIT</item>
    </izvorni_sadrzaj>
    <derivirana_varijabla naziv="DomainObject.Predmet.SudioniciListNaziv_1">
      <item>IMPENDO PEŠO za trgovinu i usluge, društvo s ograničenom odgovornošću</item>
      <item>FINANCIJSKA AGENCIJA, RC SPLIT</item>
    </derivirana_varijabla>
  </DomainObject.Predmet.SudioniciListNaziv>
  <DomainObject.Predmet.SudioniciListAdressOIB>
    <izvorni_sadrzaj>
      <item>IMPENDO PEŠO za trgovinu i usluge, društvo s ograničenom odgovornošću, OIB 50605271233, Put Smokovika 58,21000 Split</item>
      <item>FINANCIJSKA AGENCIJA, RC SPLIT, OIB 85821130368, Mažuranićevo šetalište 24 b,21000 Split</item>
    </izvorni_sadrzaj>
    <derivirana_varijabla naziv="DomainObject.Predmet.SudioniciListAdressOIB_1">
      <item>IMPENDO PEŠO za trgovinu i usluge, društvo s ograničenom odgovornošću, OIB 50605271233, Put Smokovika 58,21000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50605271233</item>
      <item>, OIB 85821130368</item>
    </izvorni_sadrzaj>
    <derivirana_varijabla naziv="DomainObject.Predmet.SudioniciListNazivOIB_1">
      <item>, OIB 50605271233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75BE2-59DC-45B4-B50C-E0C5F8077A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798</properties:Words>
  <properties:Characters>4237</properties:Characters>
  <properties:Lines>110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2017-09-12T12:29:00Z</dcterms:created>
  <dc:creator>wsadmin</dc:creator>
  <cp:lastModifiedBy>Ivana Madunić</cp:lastModifiedBy>
  <cp:lastPrinted>2017-09-12T12:29:00Z</cp:lastPrinted>
  <dcterms:modified xmlns:xsi="http://www.w3.org/2001/XMLSchema-instance" xsi:type="dcterms:W3CDTF">2017-09-12T12:51:00Z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